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aa6f" w14:paraId="c96aa6f" w:rsidRDefault="005555B6" w:rsidP="005555B6" w:rsidR="005555B6" w:rsidRPr="004746BF">
      <w:pPr>
        <w15:collapsed w:val="false"/>
      </w:pPr>
      <w:bookmarkStart w:name="_GoBack" w:id="0"/>
      <w:bookmarkEnd w:id="0"/>
      <w:r w:rsidRPr="004746BF">
        <w:rPr>
          <w:noProof/>
          <w:lang w:eastAsia="hr-HR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="004746BF" w:rsidRPr="004746BF">
        <w:t>4 St-</w:t>
      </w:r>
      <w:r w:rsidR="00356E19">
        <w:t>5190</w:t>
      </w:r>
      <w:r w:rsidR="004746BF" w:rsidRPr="004746BF">
        <w:t>/16</w:t>
      </w:r>
    </w:p>
    <w:p w:rsidRDefault="005555B6" w:rsidP="005555B6" w:rsidR="005555B6" w:rsidRPr="004746BF">
      <w:r w:rsidRPr="004746BF">
        <w:t xml:space="preserve">REPUBLIKA HRVATSKA  </w:t>
      </w:r>
    </w:p>
    <w:p w:rsidRDefault="005555B6" w:rsidP="005555B6" w:rsidR="005555B6" w:rsidRPr="004746BF">
      <w:r w:rsidRPr="004746BF">
        <w:t xml:space="preserve">TRGOVAČKI SUD U ZAGREBU </w:t>
      </w:r>
    </w:p>
    <w:p w:rsidRDefault="005555B6" w:rsidP="005555B6" w:rsidR="005555B6" w:rsidRPr="004746BF">
      <w:r w:rsidRPr="004746BF">
        <w:t xml:space="preserve">STALNA SLUŽBA </w:t>
      </w:r>
    </w:p>
    <w:p w:rsidRDefault="005555B6" w:rsidP="005555B6" w:rsidR="005555B6" w:rsidRPr="004746BF">
      <w:r w:rsidRPr="004746BF">
        <w:t xml:space="preserve">Karlovac, </w:t>
      </w:r>
      <w:r w:rsidR="0048688C">
        <w:t>Trg hrvatskih branitelja 1</w:t>
      </w:r>
    </w:p>
    <w:p w:rsidRDefault="005555B6" w:rsidP="005555B6" w:rsidR="005555B6" w:rsidRPr="004746BF"/>
    <w:p w:rsidRDefault="005555B6" w:rsidP="005555B6" w:rsidR="005555B6" w:rsidRPr="004746BF">
      <w:pPr>
        <w:jc w:val="center"/>
      </w:pPr>
      <w:r w:rsidRPr="004746BF">
        <w:t>R E P U B L I K A  H R V A T S K A</w:t>
      </w:r>
    </w:p>
    <w:p w:rsidRDefault="005555B6" w:rsidP="005555B6" w:rsidR="005555B6" w:rsidRPr="004746BF">
      <w:pPr>
        <w:jc w:val="center"/>
      </w:pPr>
      <w:r w:rsidRPr="004746BF">
        <w:t>R J E Š E N J E</w:t>
      </w:r>
      <w:r w:rsidR="00356E19">
        <w:t xml:space="preserve"> </w:t>
      </w:r>
    </w:p>
    <w:p w:rsidRDefault="005555B6" w:rsidP="005555B6" w:rsidR="005555B6" w:rsidRPr="004746BF"/>
    <w:p w:rsidRDefault="005555B6" w:rsidP="005555B6" w:rsidR="005555B6" w:rsidRPr="004746BF">
      <w:pPr>
        <w:pStyle w:val="Tijeloteksta"/>
        <w:rPr>
          <w:rFonts w:hAnsi="Times New Roman" w:ascii="Times New Roman"/>
          <w:szCs w:val="24"/>
        </w:rPr>
      </w:pPr>
      <w:r w:rsidRPr="004746BF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</w:t>
      </w:r>
      <w:r w:rsidR="00356E19" w:rsidRPr="00AD0846">
        <w:rPr>
          <w:rFonts w:hAnsi="Times New Roman" w:ascii="Times New Roman"/>
        </w:rPr>
        <w:t>nad imovinom dužnika pojedinca KAT</w:t>
      </w:r>
      <w:r w:rsidR="00356E19">
        <w:rPr>
          <w:rFonts w:hAnsi="Times New Roman" w:ascii="Times New Roman"/>
        </w:rPr>
        <w:t>E</w:t>
      </w:r>
      <w:r w:rsidR="00356E19" w:rsidRPr="00AD0846">
        <w:rPr>
          <w:rFonts w:hAnsi="Times New Roman" w:ascii="Times New Roman"/>
        </w:rPr>
        <w:t xml:space="preserve"> JUKIĆ</w:t>
      </w:r>
      <w:r w:rsidR="00356E19">
        <w:rPr>
          <w:rFonts w:hAnsi="Times New Roman" w:ascii="Times New Roman"/>
        </w:rPr>
        <w:t>,</w:t>
      </w:r>
      <w:r w:rsidR="00356E19" w:rsidRPr="00AD0846">
        <w:rPr>
          <w:rFonts w:hAnsi="Times New Roman" w:ascii="Times New Roman"/>
        </w:rPr>
        <w:t xml:space="preserve"> vlasni</w:t>
      </w:r>
      <w:r w:rsidR="00356E19">
        <w:rPr>
          <w:rFonts w:hAnsi="Times New Roman" w:ascii="Times New Roman"/>
        </w:rPr>
        <w:t>ce</w:t>
      </w:r>
      <w:r w:rsidR="00356E19" w:rsidRPr="00AD0846">
        <w:rPr>
          <w:rFonts w:hAnsi="Times New Roman" w:ascii="Times New Roman"/>
        </w:rPr>
        <w:t xml:space="preserve"> HELICHRYSUM obrt</w:t>
      </w:r>
      <w:r w:rsidR="00356E19">
        <w:rPr>
          <w:rFonts w:hAnsi="Times New Roman" w:ascii="Times New Roman"/>
        </w:rPr>
        <w:t>a</w:t>
      </w:r>
      <w:r w:rsidR="00356E19" w:rsidRPr="00AD0846">
        <w:rPr>
          <w:rFonts w:hAnsi="Times New Roman" w:ascii="Times New Roman"/>
        </w:rPr>
        <w:t xml:space="preserve"> za proizvodnju eteričnih ulja u stečaju, Hrastje Plešivičko 12b, Jastrebasko, OIB 26574878718</w:t>
      </w:r>
      <w:r w:rsidRPr="004746BF">
        <w:rPr>
          <w:rFonts w:hAnsi="Times New Roman" w:ascii="Times New Roman"/>
          <w:szCs w:val="24"/>
        </w:rPr>
        <w:t xml:space="preserve">, dana </w:t>
      </w:r>
      <w:r w:rsidR="00356E19">
        <w:rPr>
          <w:rFonts w:hAnsi="Times New Roman" w:ascii="Times New Roman"/>
          <w:szCs w:val="24"/>
        </w:rPr>
        <w:t>27</w:t>
      </w:r>
      <w:r w:rsidR="00A47175">
        <w:rPr>
          <w:rFonts w:hAnsi="Times New Roman" w:ascii="Times New Roman"/>
          <w:szCs w:val="24"/>
        </w:rPr>
        <w:t>. veljače 2018.</w:t>
      </w:r>
      <w:r w:rsidRPr="004746BF">
        <w:rPr>
          <w:rFonts w:hAnsi="Times New Roman" w:ascii="Times New Roman"/>
          <w:szCs w:val="24"/>
        </w:rPr>
        <w:t xml:space="preserve"> godine </w:t>
      </w:r>
    </w:p>
    <w:p w:rsidRDefault="005555B6" w:rsidP="005555B6" w:rsidR="005555B6" w:rsidRPr="004746BF">
      <w:pPr>
        <w:pStyle w:val="Tijeloteksta"/>
        <w:rPr>
          <w:rFonts w:hAnsi="Times New Roman" w:ascii="Times New Roman"/>
          <w:szCs w:val="24"/>
        </w:rPr>
      </w:pPr>
    </w:p>
    <w:p w:rsidRDefault="00423AE6" w:rsidP="00AB62F7" w:rsidR="00423AE6">
      <w:pPr>
        <w:jc w:val="both"/>
      </w:pPr>
      <w:r w:rsidRPr="004746BF">
        <w:tab/>
      </w:r>
      <w:r w:rsidRPr="004746BF">
        <w:tab/>
      </w:r>
      <w:r w:rsidRPr="004746BF">
        <w:tab/>
      </w:r>
      <w:r w:rsidRPr="004746BF">
        <w:tab/>
      </w:r>
      <w:r w:rsidR="00AB62F7" w:rsidRPr="004746BF">
        <w:tab/>
      </w:r>
      <w:r w:rsidR="004E5DB3" w:rsidRPr="004746BF">
        <w:t>r i j e š i o</w:t>
      </w:r>
      <w:r w:rsidRPr="004746BF">
        <w:t xml:space="preserve">   j e</w:t>
      </w:r>
    </w:p>
    <w:p w:rsidRDefault="00356E19" w:rsidP="00AB62F7" w:rsidR="00356E19" w:rsidRPr="004746BF">
      <w:pPr>
        <w:jc w:val="both"/>
      </w:pPr>
    </w:p>
    <w:p w:rsidRDefault="00356E19" w:rsidP="00356E19" w:rsidR="00356E19" w:rsidRPr="00C31739">
      <w:pPr>
        <w:ind w:firstLine="720"/>
        <w:jc w:val="both"/>
      </w:pPr>
      <w:r>
        <w:t xml:space="preserve">I. </w:t>
      </w:r>
      <w:r w:rsidRPr="00C31739">
        <w:t xml:space="preserve">U stečajnom postupku </w:t>
      </w:r>
      <w:r w:rsidRPr="00AD0846">
        <w:t>nad imovinom dužnika pojedinca KAT</w:t>
      </w:r>
      <w:r>
        <w:t>E</w:t>
      </w:r>
      <w:r w:rsidRPr="00AD0846">
        <w:t xml:space="preserve"> JUKIĆ</w:t>
      </w:r>
      <w:r>
        <w:t>,</w:t>
      </w:r>
      <w:r w:rsidRPr="00AD0846">
        <w:t xml:space="preserve"> vlasni</w:t>
      </w:r>
      <w:r>
        <w:t>ce</w:t>
      </w:r>
      <w:r w:rsidRPr="00AD0846">
        <w:t xml:space="preserve"> HELICHRYSUM obrt</w:t>
      </w:r>
      <w:r>
        <w:t>a</w:t>
      </w:r>
      <w:r w:rsidRPr="00AD0846">
        <w:t xml:space="preserve"> za proizvodnju eteričnih ulja u stečaju, Hrastje Plešivičko 12b, Jastrebasko, OIB 26574878718</w:t>
      </w:r>
      <w:r w:rsidRPr="00C31739">
        <w:t xml:space="preserve">, s danom </w:t>
      </w:r>
      <w:r>
        <w:t>27</w:t>
      </w:r>
      <w:r w:rsidRPr="00C31739">
        <w:t xml:space="preserve">. veljače 2018. godine razrješava se dužnosti stečajni upravitelj </w:t>
      </w:r>
      <w:r>
        <w:t>Đurđa Dragović-Grahek, Kutina, Kneza Trpimira 4/1, OIB 90124243686</w:t>
      </w:r>
      <w:r w:rsidRPr="00C31739">
        <w:t>.</w:t>
      </w:r>
    </w:p>
    <w:p w:rsidRDefault="00356E19" w:rsidP="00356E19" w:rsidR="00356E19" w:rsidRPr="00C31739">
      <w:pPr>
        <w:jc w:val="both"/>
      </w:pPr>
      <w:r w:rsidRPr="00C31739">
        <w:t xml:space="preserve"> </w:t>
      </w:r>
    </w:p>
    <w:p w:rsidRDefault="00356E19" w:rsidP="00356E19" w:rsidR="00356E19" w:rsidRPr="00C31739">
      <w:pPr>
        <w:ind w:firstLine="720"/>
        <w:jc w:val="both"/>
      </w:pPr>
      <w:r>
        <w:t xml:space="preserve">II. </w:t>
      </w:r>
      <w:r w:rsidRPr="00C31739">
        <w:t xml:space="preserve">Za novog stečajnog upravitelja u stečajnom postupku </w:t>
      </w:r>
      <w:r w:rsidRPr="00AD0846">
        <w:t>nad imovinom dužnika pojedinca KAT</w:t>
      </w:r>
      <w:r>
        <w:t>E</w:t>
      </w:r>
      <w:r w:rsidRPr="00AD0846">
        <w:t xml:space="preserve"> JUKIĆ</w:t>
      </w:r>
      <w:r>
        <w:t>,</w:t>
      </w:r>
      <w:r w:rsidRPr="00AD0846">
        <w:t xml:space="preserve"> vlasni</w:t>
      </w:r>
      <w:r>
        <w:t>ce</w:t>
      </w:r>
      <w:r w:rsidRPr="00AD0846">
        <w:t xml:space="preserve"> HELICHRYSUM obrt</w:t>
      </w:r>
      <w:r>
        <w:t>a</w:t>
      </w:r>
      <w:r w:rsidRPr="00AD0846">
        <w:t xml:space="preserve"> za proizvodnju eteričnih ulja u stečaju, Hrastje Plešivičko 12b, Jastrebasko, OIB 26574878718</w:t>
      </w:r>
      <w:r>
        <w:t>, s danom 27</w:t>
      </w:r>
      <w:r w:rsidRPr="00C31739">
        <w:t xml:space="preserve">. veljače 2018. godine imenuje se </w:t>
      </w:r>
      <w:r>
        <w:t>Ana Maria Međimurec</w:t>
      </w:r>
      <w:r w:rsidRPr="00C31739">
        <w:t xml:space="preserve">, Zagreb, </w:t>
      </w:r>
      <w:r>
        <w:t>Ilica 104</w:t>
      </w:r>
      <w:r w:rsidRPr="00C31739">
        <w:t xml:space="preserve">, OIB </w:t>
      </w:r>
      <w:r>
        <w:t>86890331310</w:t>
      </w:r>
      <w:r w:rsidRPr="00C31739">
        <w:t>.</w:t>
      </w:r>
    </w:p>
    <w:p w:rsidRDefault="00356E19" w:rsidP="00356E19" w:rsidR="00356E19" w:rsidRPr="00C31739">
      <w:pPr>
        <w:jc w:val="both"/>
      </w:pPr>
    </w:p>
    <w:p w:rsidRDefault="00356E19" w:rsidP="00356E19" w:rsidR="00356E19">
      <w:pPr>
        <w:ind w:firstLine="720"/>
        <w:jc w:val="both"/>
      </w:pPr>
      <w:r>
        <w:t xml:space="preserve">III. </w:t>
      </w:r>
      <w:r w:rsidRPr="00C31739">
        <w:t>Razriješeni i novoimenovani stečajni upravitelj obavit će primopredaju dužnosti u roku od 3 dana i o tome podnijeti izvješće stečajnom sucu.</w:t>
      </w:r>
    </w:p>
    <w:p w:rsidRDefault="004E5DB3" w:rsidP="00356E19" w:rsidR="004E5DB3" w:rsidRPr="004746BF">
      <w:pPr>
        <w:jc w:val="both"/>
      </w:pPr>
    </w:p>
    <w:p w:rsidRDefault="00655DBA" w:rsidP="00655DBA" w:rsidR="00655DBA" w:rsidRPr="004746BF">
      <w:pPr>
        <w:ind w:left="3600"/>
        <w:jc w:val="both"/>
      </w:pPr>
      <w:r w:rsidRPr="004746BF">
        <w:t>Obrazloženje</w:t>
      </w:r>
    </w:p>
    <w:p w:rsidRDefault="009F10A3" w:rsidP="00655DBA" w:rsidR="00655DBA" w:rsidRPr="004746BF">
      <w:pPr>
        <w:jc w:val="both"/>
      </w:pPr>
      <w:r>
        <w:t xml:space="preserve"> </w:t>
      </w:r>
    </w:p>
    <w:p w:rsidRDefault="00565B02" w:rsidP="00655DBA" w:rsidR="00565B02" w:rsidRPr="004746BF">
      <w:pPr>
        <w:jc w:val="both"/>
      </w:pPr>
      <w:r w:rsidRPr="004746BF">
        <w:tab/>
      </w:r>
      <w:r w:rsidR="002A5F40" w:rsidRPr="004746BF">
        <w:t>Rješenjem ovog suda posl.br. St-</w:t>
      </w:r>
      <w:r w:rsidR="009F10A3">
        <w:t>5190</w:t>
      </w:r>
      <w:r w:rsidR="002A5F40" w:rsidRPr="004746BF">
        <w:t xml:space="preserve">/16 od </w:t>
      </w:r>
      <w:r w:rsidR="009F10A3">
        <w:t>13. listopada</w:t>
      </w:r>
      <w:r w:rsidR="002A5F40" w:rsidRPr="004746BF">
        <w:t xml:space="preserve"> 2016. godine, kojim je otvoren stečajni postupak </w:t>
      </w:r>
      <w:r w:rsidR="009F10A3" w:rsidRPr="00AD0846">
        <w:t>nad imovinom dužnika pojedinca KAT</w:t>
      </w:r>
      <w:r w:rsidR="009F10A3">
        <w:t>E</w:t>
      </w:r>
      <w:r w:rsidR="009F10A3" w:rsidRPr="00AD0846">
        <w:t xml:space="preserve"> JUKIĆ</w:t>
      </w:r>
      <w:r w:rsidR="009F10A3">
        <w:t>,</w:t>
      </w:r>
      <w:r w:rsidR="009F10A3" w:rsidRPr="00AD0846">
        <w:t xml:space="preserve"> vlasni</w:t>
      </w:r>
      <w:r w:rsidR="009F10A3">
        <w:t>ce</w:t>
      </w:r>
      <w:r w:rsidR="009F10A3" w:rsidRPr="00AD0846">
        <w:t xml:space="preserve"> HELICHRYSUM obrt</w:t>
      </w:r>
      <w:r w:rsidR="009F10A3">
        <w:t>a</w:t>
      </w:r>
      <w:r w:rsidR="009F10A3" w:rsidRPr="00AD0846">
        <w:t xml:space="preserve"> za proizvodnju eteričnih ulja u stečaju, Hrastje Plešivičko 12b, Jastrebasko, OIB 26574878718</w:t>
      </w:r>
      <w:r w:rsidRPr="004746BF">
        <w:t>,</w:t>
      </w:r>
      <w:r w:rsidR="00D1255D">
        <w:t xml:space="preserve"> a rješenjem od </w:t>
      </w:r>
      <w:r w:rsidR="009F10A3">
        <w:t>21. listopada</w:t>
      </w:r>
      <w:r w:rsidR="00D1255D">
        <w:t xml:space="preserve"> 2016. godine razriješen je dužnosti stečajni upravitelj </w:t>
      </w:r>
      <w:r w:rsidR="009F10A3">
        <w:t>Vladimir Špehar, Karlovac, Maksimilijana Vrhovca 5, OIB 20275924066</w:t>
      </w:r>
      <w:r w:rsidRPr="004746BF">
        <w:t xml:space="preserve">, </w:t>
      </w:r>
      <w:r w:rsidR="00D1255D">
        <w:t xml:space="preserve">te je istim rješenjem imenovan novi stečajni upravitelj </w:t>
      </w:r>
      <w:r w:rsidR="009F10A3">
        <w:t>Đurđa Dragović-Grahek, Kutina, Kneza Trpimira 4/1, OIB 90124243686</w:t>
      </w:r>
      <w:r w:rsidR="00D1255D">
        <w:t>.</w:t>
      </w:r>
      <w:r w:rsidR="009F10A3">
        <w:t xml:space="preserve"> </w:t>
      </w:r>
    </w:p>
    <w:p w:rsidRDefault="00EC39F4" w:rsidP="00655DBA" w:rsidR="00EC39F4" w:rsidRPr="004746BF">
      <w:pPr>
        <w:jc w:val="both"/>
      </w:pPr>
    </w:p>
    <w:p w:rsidRDefault="00D1255D" w:rsidP="00D1255D" w:rsidR="00D1255D" w:rsidRPr="00215EC4">
      <w:pPr>
        <w:ind w:firstLine="720"/>
        <w:jc w:val="both"/>
      </w:pPr>
      <w:r w:rsidRPr="00215EC4">
        <w:t xml:space="preserve">Rješenjem Ministarstva pravosuđa Klasa: </w:t>
      </w:r>
      <w:r w:rsidR="009F10A3">
        <w:t>Klasa: UP/I-133-04/15-01/342, Ur.broj: 514-04-02-02-02-18-45</w:t>
      </w:r>
      <w:r w:rsidRPr="00215EC4">
        <w:t xml:space="preserve"> od </w:t>
      </w:r>
      <w:r w:rsidR="009F10A3">
        <w:t>16. siječnja 2018</w:t>
      </w:r>
      <w:r w:rsidRPr="00215EC4">
        <w:t xml:space="preserve">. godine </w:t>
      </w:r>
      <w:r w:rsidR="009F10A3">
        <w:t>Đurđa Dragović-Grahek</w:t>
      </w:r>
      <w:r w:rsidRPr="00215EC4">
        <w:t xml:space="preserve"> brisan</w:t>
      </w:r>
      <w:r w:rsidR="009F10A3">
        <w:t>a</w:t>
      </w:r>
      <w:r w:rsidRPr="00215EC4">
        <w:t xml:space="preserve"> s liste A stečajnih upravitelja za područje nadležnosti Trgovačkog suda u Zagrebu.</w:t>
      </w:r>
    </w:p>
    <w:p w:rsidRDefault="00D1255D" w:rsidP="00D1255D" w:rsidR="00D1255D" w:rsidRPr="00215EC4">
      <w:pPr>
        <w:ind w:firstLine="720"/>
        <w:jc w:val="both"/>
      </w:pPr>
    </w:p>
    <w:p w:rsidRDefault="00D1255D" w:rsidP="00D1255D" w:rsidR="00D1255D" w:rsidRPr="00215EC4">
      <w:pPr>
        <w:ind w:firstLine="720"/>
        <w:jc w:val="both"/>
      </w:pPr>
      <w:r w:rsidRPr="00215EC4">
        <w:t>Dakle, sukladno odredbi čl. 91. st. 2. Stečajnog zakona (Narodne novine broj 71/15, 104/17,</w:t>
      </w:r>
      <w:r>
        <w:t xml:space="preserve"> dalje u tekstu SZ-a</w:t>
      </w:r>
      <w:r w:rsidRPr="00215EC4">
        <w:t>), valjalo je riješiti kao pod točkom I. izreke ovog rješenja.</w:t>
      </w:r>
    </w:p>
    <w:p w:rsidRDefault="00EC39F4" w:rsidP="00565B02" w:rsidR="00EC39F4" w:rsidRPr="004746BF">
      <w:pPr>
        <w:ind w:firstLine="720"/>
        <w:jc w:val="both"/>
      </w:pPr>
    </w:p>
    <w:p w:rsidRDefault="00EC39F4" w:rsidP="00565B02" w:rsidR="00EC39F4" w:rsidRPr="004746BF">
      <w:pPr>
        <w:ind w:firstLine="720"/>
        <w:jc w:val="both"/>
      </w:pPr>
      <w:r w:rsidRPr="004746BF">
        <w:t>Novi stečajni upravitelj izabran je metodom slučajnog odabira s liste A stečajnih upravitelja sukladno čl. 84. st. 1. SZ-a.</w:t>
      </w:r>
    </w:p>
    <w:p w:rsidRDefault="00DD4D49" w:rsidP="00565B02" w:rsidR="00DD4D49" w:rsidRPr="004746BF">
      <w:pPr>
        <w:ind w:firstLine="720"/>
        <w:jc w:val="both"/>
      </w:pPr>
    </w:p>
    <w:p w:rsidRDefault="003E5B5D" w:rsidP="00655DBA" w:rsidR="003E5B5D" w:rsidRPr="004746BF">
      <w:pPr>
        <w:jc w:val="both"/>
      </w:pPr>
      <w:r w:rsidRPr="004746BF">
        <w:tab/>
        <w:t xml:space="preserve">Slijedom navedenog, valjalo je riješiti kao u izreci ovog rješenja.  </w:t>
      </w:r>
    </w:p>
    <w:p w:rsidRDefault="003E5B5D" w:rsidP="00E96E6D" w:rsidR="002577C3" w:rsidRPr="004746BF">
      <w:pPr>
        <w:jc w:val="both"/>
      </w:pPr>
      <w:r w:rsidRPr="004746BF">
        <w:t xml:space="preserve"> </w:t>
      </w:r>
    </w:p>
    <w:p w:rsidRDefault="002577C3" w:rsidP="00E96E6D" w:rsidR="002577C3" w:rsidRPr="004746BF">
      <w:pPr>
        <w:jc w:val="both"/>
      </w:pPr>
      <w:r w:rsidRPr="004746BF">
        <w:tab/>
      </w:r>
      <w:r w:rsidRPr="004746BF">
        <w:tab/>
      </w:r>
      <w:r w:rsidRPr="004746BF">
        <w:tab/>
        <w:t xml:space="preserve">U Karlovcu </w:t>
      </w:r>
      <w:r w:rsidR="009F10A3">
        <w:t>27</w:t>
      </w:r>
      <w:r w:rsidR="00D1255D">
        <w:t>. veljače 2018</w:t>
      </w:r>
      <w:r w:rsidR="00D160E1" w:rsidRPr="004746BF">
        <w:t>.</w:t>
      </w:r>
      <w:r w:rsidRPr="004746BF">
        <w:t xml:space="preserve"> godine</w:t>
      </w:r>
    </w:p>
    <w:p w:rsidRDefault="00AB62F7" w:rsidP="00434774" w:rsidR="00881DAB" w:rsidRPr="004746BF">
      <w:pPr>
        <w:jc w:val="both"/>
      </w:pPr>
      <w:r w:rsidRPr="004746BF">
        <w:tab/>
      </w:r>
      <w:r w:rsidR="00423AE6" w:rsidRPr="004746BF">
        <w:t xml:space="preserve"> </w:t>
      </w:r>
    </w:p>
    <w:p w:rsidRDefault="00DB2868" w:rsidP="00434774" w:rsidR="00DB2868" w:rsidRPr="004746BF">
      <w:pPr>
        <w:jc w:val="both"/>
      </w:pPr>
      <w:r w:rsidRPr="004746BF">
        <w:t xml:space="preserve">                                                                         </w:t>
      </w:r>
      <w:r w:rsidR="004E5DB3" w:rsidRPr="004746BF">
        <w:t xml:space="preserve">                       </w:t>
      </w:r>
      <w:r w:rsidR="00565B02" w:rsidRPr="004746BF">
        <w:t xml:space="preserve">                  </w:t>
      </w:r>
      <w:r w:rsidR="003B02D7" w:rsidRPr="004746BF">
        <w:t xml:space="preserve">  </w:t>
      </w:r>
      <w:r w:rsidR="004E5DB3" w:rsidRPr="004746BF">
        <w:t>Stečajni s</w:t>
      </w:r>
      <w:r w:rsidRPr="004746BF">
        <w:t>udac:</w:t>
      </w:r>
    </w:p>
    <w:p w:rsidRDefault="00DB2868" w:rsidP="00434774" w:rsidR="00652A45" w:rsidRPr="004746BF">
      <w:pPr>
        <w:jc w:val="both"/>
      </w:pPr>
      <w:r w:rsidRPr="004746BF">
        <w:t xml:space="preserve">                                                                                             </w:t>
      </w:r>
      <w:r w:rsidR="00565B02" w:rsidRPr="004746BF">
        <w:t xml:space="preserve">                </w:t>
      </w:r>
      <w:r w:rsidR="00421DDE" w:rsidRPr="004746BF">
        <w:t>Goranka Boljkovac</w:t>
      </w:r>
      <w:r w:rsidR="00652A45" w:rsidRPr="004746BF">
        <w:t>,v.r.</w:t>
      </w:r>
    </w:p>
    <w:p w:rsidRDefault="00652A45" w:rsidP="00434774" w:rsidR="00652A45" w:rsidRPr="004746BF">
      <w:pPr>
        <w:jc w:val="both"/>
      </w:pP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 </w:t>
      </w:r>
      <w:r w:rsidRPr="004746BF">
        <w:t xml:space="preserve">  Za točnost otpravka-</w:t>
      </w: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</w:t>
      </w:r>
      <w:r w:rsidRPr="004746BF">
        <w:t xml:space="preserve">   ovlašteni službenik:</w:t>
      </w:r>
    </w:p>
    <w:p w:rsidRDefault="00652A45" w:rsidP="00434774" w:rsidR="00881DAB" w:rsidRPr="004746BF">
      <w:pPr>
        <w:jc w:val="both"/>
      </w:pPr>
      <w:r w:rsidRPr="004746BF">
        <w:t xml:space="preserve">                                                                                                  </w:t>
      </w:r>
      <w:r w:rsidR="00565B02" w:rsidRPr="004746BF">
        <w:t xml:space="preserve">                 Renata Klokočki</w:t>
      </w:r>
      <w:r w:rsidR="00D160E1" w:rsidRPr="004746BF">
        <w:t xml:space="preserve"> </w:t>
      </w:r>
    </w:p>
    <w:p w:rsidRDefault="003E5B5D" w:rsidP="00434774" w:rsidR="003E5B5D" w:rsidRPr="004746BF">
      <w:pPr>
        <w:jc w:val="both"/>
      </w:pPr>
    </w:p>
    <w:p w:rsidRDefault="00C1564B" w:rsidP="00434774" w:rsidR="003E5B5D" w:rsidRPr="004746BF">
      <w:pPr>
        <w:jc w:val="both"/>
      </w:pPr>
      <w:r w:rsidRPr="004746BF">
        <w:t xml:space="preserve"> </w:t>
      </w:r>
    </w:p>
    <w:p w:rsidRDefault="00421DDE" w:rsidP="00434774" w:rsidR="00881DAB" w:rsidRPr="004746BF">
      <w:pPr>
        <w:jc w:val="both"/>
      </w:pPr>
      <w:r w:rsidRPr="004746BF">
        <w:t>UPUTA O PRVNOM LIJEKU:</w:t>
      </w:r>
    </w:p>
    <w:p w:rsidRDefault="00421DDE" w:rsidP="00434774" w:rsidR="00421DDE" w:rsidRPr="004746BF">
      <w:pPr>
        <w:jc w:val="both"/>
      </w:pPr>
      <w:r w:rsidRPr="004746BF">
        <w:t xml:space="preserve">Protiv rješenja o razrješenju stečajnog upravitelja </w:t>
      </w:r>
    </w:p>
    <w:p w:rsidRDefault="00421DDE" w:rsidP="00434774" w:rsidR="00421DDE" w:rsidRPr="004746BF">
      <w:pPr>
        <w:jc w:val="both"/>
      </w:pPr>
      <w:r w:rsidRPr="004746BF">
        <w:t xml:space="preserve">pravo na žalbu imaju samo stečajni vjerovnici, u </w:t>
      </w:r>
    </w:p>
    <w:p w:rsidRDefault="00421DDE" w:rsidP="00434774" w:rsidR="009C5DC2" w:rsidRPr="004746BF">
      <w:pPr>
        <w:jc w:val="both"/>
      </w:pPr>
      <w:r w:rsidRPr="004746BF">
        <w:t xml:space="preserve">roku od </w:t>
      </w:r>
      <w:r w:rsidR="009C5DC2" w:rsidRPr="004746BF">
        <w:t>8 dana.</w:t>
      </w:r>
    </w:p>
    <w:p w:rsidRDefault="00EC39F4" w:rsidP="00434774" w:rsidR="00EC39F4" w:rsidRPr="004746BF">
      <w:pPr>
        <w:jc w:val="both"/>
      </w:pPr>
      <w:r w:rsidRPr="004746BF">
        <w:t>Protiv rješenja o imenovanju stečajnog upravitelja</w:t>
      </w:r>
    </w:p>
    <w:p w:rsidRDefault="00EC39F4" w:rsidP="00434774" w:rsidR="00EC39F4" w:rsidRPr="004746BF">
      <w:pPr>
        <w:jc w:val="both"/>
      </w:pPr>
      <w:r w:rsidRPr="004746BF">
        <w:t>dopuštena je žalba u roku od 8 dana.</w:t>
      </w:r>
    </w:p>
    <w:p w:rsidRDefault="00DB2868" w:rsidP="00DB2868" w:rsidR="00DB2868" w:rsidRPr="004746BF"/>
    <w:p w:rsidRDefault="00D023FF" w:rsidP="00DB2868" w:rsidR="00D023FF" w:rsidRPr="004746BF"/>
    <w:sectPr w:rsidSect="003E5B5D" w:rsidR="00D023FF" w:rsidRPr="004746BF">
      <w:headerReference w:type="even" r:id="rId10"/>
      <w:headerReference w:type="default" r:id="rId11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1B" w:rsidR="00AC2D1B">
      <w:r>
        <w:separator/>
      </w:r>
    </w:p>
  </w:endnote>
  <w:endnote w:id="0" w:type="continuationSeparator">
    <w:p w:rsidRDefault="00AC2D1B" w:rsidR="00AC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1B" w:rsidR="00AC2D1B">
      <w:r>
        <w:separator/>
      </w:r>
    </w:p>
  </w:footnote>
  <w:footnote w:id="0" w:type="continuationSeparator">
    <w:p w:rsidRDefault="00AC2D1B" w:rsidR="00AC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39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</w:t>
    </w:r>
    <w:r w:rsidR="004746BF" w:rsidRPr="002224D1">
      <w:t>4 St-</w:t>
    </w:r>
    <w:r w:rsidR="00356E19">
      <w:t>5190</w:t>
    </w:r>
    <w:r w:rsidR="004746BF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D35B7"/>
    <w:rsid w:val="001273E7"/>
    <w:rsid w:val="00140ECC"/>
    <w:rsid w:val="00171044"/>
    <w:rsid w:val="0019601E"/>
    <w:rsid w:val="00207C03"/>
    <w:rsid w:val="00227AAC"/>
    <w:rsid w:val="00232D0B"/>
    <w:rsid w:val="002462C0"/>
    <w:rsid w:val="002577C3"/>
    <w:rsid w:val="00263D84"/>
    <w:rsid w:val="00276CC5"/>
    <w:rsid w:val="00281A9B"/>
    <w:rsid w:val="002A0A9C"/>
    <w:rsid w:val="002A4F1E"/>
    <w:rsid w:val="002A5F40"/>
    <w:rsid w:val="002B0804"/>
    <w:rsid w:val="00304DDF"/>
    <w:rsid w:val="00335E2F"/>
    <w:rsid w:val="00356E19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724CE"/>
    <w:rsid w:val="004746BF"/>
    <w:rsid w:val="0048688C"/>
    <w:rsid w:val="004D324D"/>
    <w:rsid w:val="004E5DB3"/>
    <w:rsid w:val="00507DDD"/>
    <w:rsid w:val="005555B6"/>
    <w:rsid w:val="00556418"/>
    <w:rsid w:val="00565B02"/>
    <w:rsid w:val="005920AF"/>
    <w:rsid w:val="005939E3"/>
    <w:rsid w:val="005D641D"/>
    <w:rsid w:val="005F379B"/>
    <w:rsid w:val="006107A4"/>
    <w:rsid w:val="0062412E"/>
    <w:rsid w:val="00652A45"/>
    <w:rsid w:val="00655DBA"/>
    <w:rsid w:val="006A7832"/>
    <w:rsid w:val="006F6645"/>
    <w:rsid w:val="0070635D"/>
    <w:rsid w:val="00746B0E"/>
    <w:rsid w:val="00861737"/>
    <w:rsid w:val="00877EA5"/>
    <w:rsid w:val="00881DAB"/>
    <w:rsid w:val="008A7161"/>
    <w:rsid w:val="008E0C77"/>
    <w:rsid w:val="00912B2C"/>
    <w:rsid w:val="00956E2C"/>
    <w:rsid w:val="00962E0B"/>
    <w:rsid w:val="00970265"/>
    <w:rsid w:val="0099714B"/>
    <w:rsid w:val="009C5DC2"/>
    <w:rsid w:val="009E371C"/>
    <w:rsid w:val="009E3BCA"/>
    <w:rsid w:val="009F10A3"/>
    <w:rsid w:val="00A41C90"/>
    <w:rsid w:val="00A41D04"/>
    <w:rsid w:val="00A47175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724C4"/>
    <w:rsid w:val="00B94422"/>
    <w:rsid w:val="00BE7A4B"/>
    <w:rsid w:val="00C127A3"/>
    <w:rsid w:val="00C1564B"/>
    <w:rsid w:val="00C40B05"/>
    <w:rsid w:val="00C66DB3"/>
    <w:rsid w:val="00C95524"/>
    <w:rsid w:val="00CD3557"/>
    <w:rsid w:val="00CD3676"/>
    <w:rsid w:val="00CE37EA"/>
    <w:rsid w:val="00CF7B5D"/>
    <w:rsid w:val="00D023FF"/>
    <w:rsid w:val="00D0357C"/>
    <w:rsid w:val="00D1255D"/>
    <w:rsid w:val="00D160E1"/>
    <w:rsid w:val="00DB240F"/>
    <w:rsid w:val="00DB2868"/>
    <w:rsid w:val="00DD4D49"/>
    <w:rsid w:val="00E04BBF"/>
    <w:rsid w:val="00E12E12"/>
    <w:rsid w:val="00E204C0"/>
    <w:rsid w:val="00E40C4B"/>
    <w:rsid w:val="00E96E6D"/>
    <w:rsid w:val="00EC39F4"/>
    <w:rsid w:val="00F00A3B"/>
    <w:rsid w:val="00F223B0"/>
    <w:rsid w:val="00F24725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555B6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5B6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9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9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9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9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9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555B6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5B6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9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9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9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9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9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5190</izvorni_sadrzaj>
    <derivirana_varijabla naziv="DomainObject.Predmet.Broj_1">5190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St-5190/2016</izvorni_sadrzaj>
    <derivirana_varijabla naziv="DomainObject.Predmet.OznakaBroj_1">St-5190/2016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Kata Jukić zastupanog po punomoćniku Josip Bilić-Prcić</izvorni_sadrzaj>
    <derivirana_varijabla naziv="DomainObject.Predmet.ProtustrankaFormated_1">  Kata Jukić zastupanog po punomoćniku Josip Bilić-Prcić</derivirana_varijabla>
  </DomainObject.Predmet.ProtustrankaFormated>
  <DomainObject.Predmet.ProtustrankaFormatedOIB>
    <izvorni_sadrzaj>  Kata Jukić, OIB 26574878718 zastupanog po punomoćniku Josip Bilić-Prcić</izvorni_sadrzaj>
    <derivirana_varijabla naziv="DomainObject.Predmet.ProtustrankaFormatedOIB_1">  Kata Jukić, OIB 26574878718 zastupanog po punomoćniku Josip Bilić-Prcić</derivirana_varijabla>
  </DomainObject.Predmet.ProtustrankaFormatedOIB>
  <DomainObject.Predmet.ProtustrankaFormatedWithAdress>
    <izvorni_sadrzaj> Kata Jukić, Hrastje Plešivičko 12b, 10450 Hrastje Plešivičko zastupanog po punomoćniku Josip Bilić-Prcić</izvorni_sadrzaj>
    <derivirana_varijabla naziv="DomainObject.Predmet.ProtustrankaFormatedWithAdress_1"> Kata Jukić, Hrastje Plešivičko 12b, 10450 Hrastje Plešivičko zastupanog po punomoćniku Josip Bilić-Prcić</derivirana_varijabla>
  </DomainObject.Predmet.ProtustrankaFormatedWithAdress>
  <DomainObject.Predmet.ProtustrankaFormatedWithAdressOIB>
    <izvorni_sadrzaj> Kata Jukić, OIB 26574878718, Hrastje Plešivičko 12b, 10450 Hrastje Plešivičko zastupanog po punomoćniku Josip Bilić-Prcić</izvorni_sadrzaj>
    <derivirana_varijabla naziv="DomainObject.Predmet.ProtustrankaFormatedWithAdressOIB_1"> Kata Jukić, OIB 26574878718, Hrastje Plešivičko 12b, 10450 Hrastje Plešivičko zastupanog po punomoćniku Josip Bilić-Prcić</derivirana_varijabla>
  </DomainObject.Predmet.ProtustrankaFormatedWithAdressOIB>
  <DomainObject.Predmet.ProtustrankaWithAdress>
    <izvorni_sadrzaj>Kata Jukić Hrastje Plešivičko 12b, 10450 Hrastje Plešivičko</izvorni_sadrzaj>
    <derivirana_varijabla naziv="DomainObject.Predmet.ProtustrankaWithAdress_1">Kata Jukić Hrastje Plešivičko 12b, 10450 Hrastje Plešivičko</derivirana_varijabla>
  </DomainObject.Predmet.ProtustrankaWithAdress>
  <DomainObject.Predmet.ProtustrankaWithAdressOIB>
    <izvorni_sadrzaj>Kata Jukić, OIB 26574878718, Hrastje Plešivičko 12b, 10450 Hrastje Plešivičko</izvorni_sadrzaj>
    <derivirana_varijabla naziv="DomainObject.Predmet.ProtustrankaWithAdressOIB_1">Kata Jukić, OIB 26574878718, Hrastje Plešivičko 12b, 10450 Hrastje Plešivičko</derivirana_varijabla>
  </DomainObject.Predmet.ProtustrankaWithAdressOIB>
  <DomainObject.Predmet.ProtustrankaNazivFormated>
    <izvorni_sadrzaj>Kata Jukić</izvorni_sadrzaj>
    <derivirana_varijabla naziv="DomainObject.Predmet.ProtustrankaNazivFormated_1">Kata Jukić</derivirana_varijabla>
  </DomainObject.Predmet.ProtustrankaNazivFormated>
  <DomainObject.Predmet.ProtustrankaNazivFormatedOIB>
    <izvorni_sadrzaj>Kata Jukić, OIB 26574878718</izvorni_sadrzaj>
    <derivirana_varijabla naziv="DomainObject.Predmet.ProtustrankaNazivFormatedOIB_1">Kata Jukić, OIB 26574878718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 Jukić</izvorni_sadrzaj>
    <derivirana_varijabla naziv="DomainObject.Predmet.StrankaFormated_1">  Kata Jukić</derivirana_varijabla>
  </DomainObject.Predmet.StrankaFormated>
  <DomainObject.Predmet.StrankaFormatedOIB>
    <izvorni_sadrzaj>  Kata Jukić, OIB 26574878718</izvorni_sadrzaj>
    <derivirana_varijabla naziv="DomainObject.Predmet.StrankaFormatedOIB_1">  Kata Jukić, OIB 26574878718</derivirana_varijabla>
  </DomainObject.Predmet.StrankaFormatedOIB>
  <DomainObject.Predmet.StrankaFormatedWithAdress>
    <izvorni_sadrzaj> Kata Jukić, Hrastje Plešivičko 12b, 10450 Hrastje Plešivičko</izvorni_sadrzaj>
    <derivirana_varijabla naziv="DomainObject.Predmet.StrankaFormatedWithAdress_1"> Kata Jukić, Hrastje Plešivičko 12b, 10450 Hrastje Plešivičko</derivirana_varijabla>
  </DomainObject.Predmet.StrankaFormatedWithAdress>
  <DomainObject.Predmet.StrankaFormatedWithAdressOIB>
    <izvorni_sadrzaj> Kata Jukić, OIB 26574878718, Hrastje Plešivičko 12b, 10450 Hrastje Plešivičko</izvorni_sadrzaj>
    <derivirana_varijabla naziv="DomainObject.Predmet.StrankaFormatedWithAdressOIB_1"> Kata Jukić, OIB 26574878718, Hrastje Plešivičko 12b, 10450 Hrastje Plešivičko</derivirana_varijabla>
  </DomainObject.Predmet.StrankaFormatedWithAdressOIB>
  <DomainObject.Predmet.StrankaWithAdress>
    <izvorni_sadrzaj>Kata Jukić Hrastje Plešivičko 12b,10450 Hrastje Plešivičko</izvorni_sadrzaj>
    <derivirana_varijabla naziv="DomainObject.Predmet.StrankaWithAdress_1">Kata Jukić Hrastje Plešivičko 12b,10450 Hrastje Plešivičko</derivirana_varijabla>
  </DomainObject.Predmet.StrankaWithAdress>
  <DomainObject.Predmet.StrankaWithAdressOIB>
    <izvorni_sadrzaj>Kata Jukić, OIB 26574878718, Hrastje Plešivičko 12b,10450 Hrastje Plešivičko</izvorni_sadrzaj>
    <derivirana_varijabla naziv="DomainObject.Predmet.StrankaWithAdressOIB_1">Kata Jukić, OIB 26574878718, Hrastje Plešivičko 12b,10450 Hrastje Plešivičko</derivirana_varijabla>
  </DomainObject.Predmet.StrankaWithAdressOIB>
  <DomainObject.Predmet.StrankaNazivFormated>
    <izvorni_sadrzaj>Kata Jukić</izvorni_sadrzaj>
    <derivirana_varijabla naziv="DomainObject.Predmet.StrankaNazivFormated_1">Kata Jukić</derivirana_varijabla>
  </DomainObject.Predmet.StrankaNazivFormated>
  <DomainObject.Predmet.StrankaNazivFormatedOIB>
    <izvorni_sadrzaj>Kata Jukić, OIB 26574878718</izvorni_sadrzaj>
    <derivirana_varijabla naziv="DomainObject.Predmet.StrankaNazivFormatedOIB_1">Kata Jukić, OIB 26574878718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Kata Jukić</item>
    </izvorni_sadrzaj>
    <derivirana_varijabla naziv="DomainObject.Predmet.StrankaListFormated_1">
      <item>Kata Jukić</item>
    </derivirana_varijabla>
  </DomainObject.Predmet.StrankaListFormated>
  <DomainObject.Predmet.StrankaListFormatedOIB>
    <izvorni_sadrzaj>
      <item>Kata Jukić, OIB 26574878718</item>
    </izvorni_sadrzaj>
    <derivirana_varijabla naziv="DomainObject.Predmet.StrankaListFormatedOIB_1">
      <item>Kata Jukić, OIB 26574878718</item>
    </derivirana_varijabla>
  </DomainObject.Predmet.StrankaListFormatedOIB>
  <DomainObject.Predmet.StrankaListFormatedWithAdress>
    <izvorni_sadrzaj>
      <item>Kata Jukić, Hrastje Plešivičko 12b, 10450 Hrastje Plešivičko</item>
    </izvorni_sadrzaj>
    <derivirana_varijabla naziv="DomainObject.Predmet.StrankaListFormatedWithAdress_1">
      <item>Kata Jukić, Hrastje Plešivičko 12b, 10450 Hrastje Plešivičko</item>
    </derivirana_varijabla>
  </DomainObject.Predmet.StrankaListFormatedWithAdress>
  <DomainObject.Predmet.StrankaListFormatedWithAdressOIB>
    <izvorni_sadrzaj>
      <item>Kata Jukić, OIB 26574878718, Hrastje Plešivičko 12b, 10450 Hrastje Plešivičko</item>
    </izvorni_sadrzaj>
    <derivirana_varijabla naziv="DomainObject.Predmet.StrankaListFormatedWithAdressOIB_1">
      <item>Kata Jukić, OIB 26574878718, Hrastje Plešivičko 12b, 10450 Hrastje Plešivičko</item>
    </derivirana_varijabla>
  </DomainObject.Predmet.StrankaListFormatedWithAdressOIB>
  <DomainObject.Predmet.StrankaListNazivFormated>
    <izvorni_sadrzaj>
      <item>Kata Jukić</item>
    </izvorni_sadrzaj>
    <derivirana_varijabla naziv="DomainObject.Predmet.StrankaListNazivFormated_1">
      <item>Kata Jukić</item>
    </derivirana_varijabla>
  </DomainObject.Predmet.StrankaListNazivFormated>
  <DomainObject.Predmet.StrankaListNazivFormatedOIB>
    <izvorni_sadrzaj>
      <item>Kata Jukić, OIB 26574878718</item>
    </izvorni_sadrzaj>
    <derivirana_varijabla naziv="DomainObject.Predmet.StrankaListNazivFormatedOIB_1">
      <item>Kata Jukić, OIB 26574878718</item>
    </derivirana_varijabla>
  </DomainObject.Predmet.StrankaListNazivFormatedOIB>
  <DomainObject.Predmet.ProtuStrankaListFormated>
    <izvorni_sadrzaj>
      <item>Kata Jukić zastupanog po punomoćniku Josip Bilić-Prcić</item>
    </izvorni_sadrzaj>
    <derivirana_varijabla naziv="DomainObject.Predmet.ProtuStrankaListFormated_1">
      <item>Kata Jukić zastupanog po punomoćniku Josip Bilić-Prcić</item>
    </derivirana_varijabla>
  </DomainObject.Predmet.ProtuStrankaListFormated>
  <DomainObject.Predmet.ProtuStrankaListFormatedOIB>
    <izvorni_sadrzaj>
      <item>Kata Jukić, OIB 26574878718 zastupanog po punomoćniku Josip Bilić-Prcić</item>
    </izvorni_sadrzaj>
    <derivirana_varijabla naziv="DomainObject.Predmet.ProtuStrankaListFormatedOIB_1">
      <item>Kata Jukić, OIB 26574878718 zastupanog po punomoćniku Josip Bilić-Prcić</item>
    </derivirana_varijabla>
  </DomainObject.Predmet.ProtuStrankaListFormatedOIB>
  <DomainObject.Predmet.ProtuStrankaListFormatedWithAdress>
    <izvorni_sadrzaj>
      <item>Kata Jukić, Hrastje Plešivičko 12b, 10450 Hrastje Plešivičko zastupanog po punomoćniku Josip Bilić-Prcić</item>
    </izvorni_sadrzaj>
    <derivirana_varijabla naziv="DomainObject.Predmet.ProtuStrankaListFormatedWithAdress_1">
      <item>Kata Jukić, Hrastje Plešivičko 12b, 10450 Hrastje Plešivičko zastupanog po punomoćniku Josip Bilić-Prcić</item>
    </derivirana_varijabla>
  </DomainObject.Predmet.ProtuStrankaListFormatedWithAdress>
  <DomainObject.Predmet.ProtuStrankaListFormatedWithAdressOIB>
    <izvorni_sadrzaj>
      <item>Kata Jukić, OIB 26574878718, Hrastje Plešivičko 12b, 10450 Hrastje Plešivičko zastupanog po punomoćniku Josip Bilić-Prcić</item>
    </izvorni_sadrzaj>
    <derivirana_varijabla naziv="DomainObject.Predmet.ProtuStrankaListFormatedWithAdressOIB_1">
      <item>Kata Jukić, OIB 26574878718, Hrastje Plešivičko 12b, 10450 Hrastje Plešivičko zastupanog po punomoćniku Josip Bilić-Prcić</item>
    </derivirana_varijabla>
  </DomainObject.Predmet.ProtuStrankaListFormatedWithAdressOIB>
  <DomainObject.Predmet.ProtuStrankaListNazivFormated>
    <izvorni_sadrzaj>
      <item>Kata Jukić</item>
    </izvorni_sadrzaj>
    <derivirana_varijabla naziv="DomainObject.Predmet.ProtuStrankaListNazivFormated_1">
      <item>Kata Jukić</item>
    </derivirana_varijabla>
  </DomainObject.Predmet.ProtuStrankaListNazivFormated>
  <DomainObject.Predmet.ProtuStrankaListNazivFormatedOIB>
    <izvorni_sadrzaj>
      <item>Kata Jukić, OIB 26574878718</item>
    </izvorni_sadrzaj>
    <derivirana_varijabla naziv="DomainObject.Predmet.ProtuStrankaListNazivFormatedOIB_1">
      <item>Kata Jukić, OIB 26574878718</item>
    </derivirana_varijabla>
  </DomainObject.Predmet.ProtuStrankaListNazivFormatedOIB>
  <DomainObject.Predmet.OstaliListFormated>
    <izvorni_sadrzaj>
      <item>Josip Bilić-Prcić punomoćnik sudionika u postupku Kata Jukić</item>
      <item>Đurđa Dragović-Grahek</item>
    </izvorni_sadrzaj>
    <derivirana_varijabla naziv="DomainObject.Predmet.OstaliListFormated_1">
      <item>Josip Bilić-Prcić punomoćnik sudionika u postupku Kata Jukić</item>
      <item>Đurđa Dragović-Grahek</item>
    </derivirana_varijabla>
  </DomainObject.Predmet.OstaliListFormated>
  <DomainObject.Predmet.OstaliListFormatedOIB>
    <izvorni_sadrzaj>
      <item>Josip Bilić-Prcić punomoćnik sudionika u postupku Kata Jukić</item>
      <item>Đurđa Dragović-Grahek, OIB 90124243686</item>
    </izvorni_sadrzaj>
    <derivirana_varijabla naziv="DomainObject.Predmet.OstaliListFormatedOIB_1">
      <item>Josip Bilić-Prcić punomoćnik sudionika u postupku Kata Jukić</item>
      <item>Đurđa Dragović-Grahek, OIB 90124243686</item>
    </derivirana_varijabla>
  </DomainObject.Predmet.OstaliListFormatedOIB>
  <DomainObject.Predmet.OstaliListFormatedWithAdress>
    <izvorni_sadrzaj>
      <item>Josip Bilić-Prcić, Graščica 2i, 10000 Zagreb punomoćnik sudionika u postupku Kata Jukić</item>
      <item>Đurđa Dragović-Grahek, Kneza Trpimira 4/1, 44320 Kutina</item>
    </izvorni_sadrzaj>
    <derivirana_varijabla naziv="DomainObject.Predmet.OstaliListFormatedWithAdress_1">
      <item>Josip Bilić-Prcić, Graščica 2i, 10000 Zagreb punomoćnik sudionika u postupku Kata Jukić</item>
      <item>Đurđa Dragović-Grahek, Kneza Trpimira 4/1, 44320 Kutina</item>
    </derivirana_varijabla>
  </DomainObject.Predmet.OstaliListFormatedWithAdress>
  <DomainObject.Predmet.OstaliListFormatedWithAdressOIB>
    <izvorni_sadrzaj>
      <item>Josip Bilić-Prcić, Graščica 2i, 10000 Zagreb punomoćnik sudionika u postupku Kata Jukić</item>
      <item>Đurđa Dragović-Grahek, OIB 90124243686, Kneza Trpimira 4/1, 44320 Kutina</item>
    </izvorni_sadrzaj>
    <derivirana_varijabla naziv="DomainObject.Predmet.OstaliListFormatedWithAdressOIB_1">
      <item>Josip Bilić-Prcić, Graščica 2i, 10000 Zagreb punomoćnik sudionika u postupku Kata Jukić</item>
      <item>Đurđa Dragović-Grahek, OIB 90124243686, Kneza Trpimira 4/1, 44320 Kutina</item>
    </derivirana_varijabla>
  </DomainObject.Predmet.OstaliListFormatedWithAdressOIB>
  <DomainObject.Predmet.OstaliListNazivFormated>
    <izvorni_sadrzaj>
      <item>Josip Bilić-Prcić</item>
      <item>Đurđa Dragović-Grahek</item>
    </izvorni_sadrzaj>
    <derivirana_varijabla naziv="DomainObject.Predmet.OstaliListNazivFormated_1">
      <item>Josip Bilić-Prcić</item>
      <item>Đurđa Dragović-Grahek</item>
    </derivirana_varijabla>
  </DomainObject.Predmet.OstaliListNazivFormated>
  <DomainObject.Predmet.OstaliListNazivFormatedOIB>
    <izvorni_sadrzaj>
      <item>Josip Bilić-Prcić</item>
      <item>Đurđa Dragović-Grahek, OIB 90124243686</item>
    </izvorni_sadrzaj>
    <derivirana_varijabla naziv="DomainObject.Predmet.OstaliListNazivFormatedOIB_1">
      <item>Josip Bilić-Prcić</item>
      <item>Đurđa Dragović-Grahek,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 Jukić</izvorni_sadrzaj>
    <derivirana_varijabla naziv="DomainObject.Predmet.StrankaIDrugi_1">Kata Jukić</derivirana_varijabla>
  </DomainObject.Predmet.StrankaIDrugi>
  <DomainObject.Predmet.ProtustrankaIDrugi>
    <izvorni_sadrzaj>Kata Jukić</izvorni_sadrzaj>
    <derivirana_varijabla naziv="DomainObject.Predmet.ProtustrankaIDrugi_1">Kata Jukić</derivirana_varijabla>
  </DomainObject.Predmet.ProtustrankaIDrugi>
  <DomainObject.Predmet.StrankaIDrugiAdressOIB>
    <izvorni_sadrzaj>Kata Jukić, OIB 26574878718, Hrastje Plešivičko 12b, 10450 Hrastje Plešivičko</izvorni_sadrzaj>
    <derivirana_varijabla naziv="DomainObject.Predmet.StrankaIDrugiAdressOIB_1">Kata Jukić, OIB 26574878718, Hrastje Plešivičko 12b, 10450 Hrastje Plešivičko</derivirana_varijabla>
  </DomainObject.Predmet.StrankaIDrugiAdressOIB>
  <DomainObject.Predmet.ProtustrankaIDrugiAdressOIB>
    <izvorni_sadrzaj>Kata Jukić, OIB 26574878718, Hrastje Plešivičko 12b, 10450 Hrastje Plešivičko</izvorni_sadrzaj>
    <derivirana_varijabla naziv="DomainObject.Predmet.ProtustrankaIDrugiAdressOIB_1">Kata Jukić, OIB 26574878718, Hrastje Plešivičko 12b,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 Jukić</item>
      <item>Kata Jukić</item>
      <item>Josip Bilić-Prcić</item>
      <item>Đurđa Dragović-Grahek</item>
    </izvorni_sadrzaj>
    <derivirana_varijabla naziv="DomainObject.Predmet.SudioniciListNaziv_1">
      <item>Kata Jukić</item>
      <item>Kata Jukić</item>
      <item>Josip Bilić-Prcić</item>
      <item>Đurđa Dragović-Grahek</item>
    </derivirana_varijabla>
  </DomainObject.Predmet.SudioniciListNaziv>
  <DomainObject.Predmet.SudioniciListAdressOIB>
    <izvorni_sadrzaj>
      <item>Kata Jukić, OIB 26574878718, Hrastje Plešivičko 12b,10450 Hrastje Plešivičko</item>
      <item>Kata Jukić, OIB 26574878718, Hrastje Plešivičko 12b,10450 Hrastje Plešivičko</item>
      <item>Josip Bilić-Prcić, Graščica 2i,10000 Zagreb</item>
      <item>Đurđa Dragović-Grahek, OIB 90124243686, Kneza Trpimira 4/1,44320 Kutina</item>
    </izvorni_sadrzaj>
    <derivirana_varijabla naziv="DomainObject.Predmet.SudioniciListAdressOIB_1">
      <item>Kata Jukić, OIB 26574878718, Hrastje Plešivičko 12b,10450 Hrastje Plešivičko</item>
      <item>Kata Jukić, OIB 26574878718, Hrastje Plešivičko 12b,10450 Hrastje Plešivičko</item>
      <item>Josip Bilić-Prcić, Graščica 2i,10000 Zagreb</item>
      <item>Đurđa Dragović-Grahek,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26574878718</item>
      <item>, OIB 26574878718</item>
      <item>, OIB null</item>
      <item>, OIB 90124243686</item>
    </izvorni_sadrzaj>
    <derivirana_varijabla naziv="DomainObject.Predmet.SudioniciListNazivOIB_1">
      <item>, OIB 26574878718</item>
      <item>, OIB 26574878718</item>
      <item>, OIB null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2398</properties:Characters>
  <properties:Lines>68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2018-02-27T09:16:00Z</dcterms:created>
  <dc:creator>mblazic</dc:creator>
  <cp:lastModifiedBy>Renata Klokočki</cp:lastModifiedBy>
  <cp:lastPrinted>2018-02-13T13:40:00Z</cp:lastPrinted>
  <dcterms:modified xmlns:xsi="http://www.w3.org/2001/XMLSchema-instance" xsi:type="dcterms:W3CDTF">2018-02-27T09:22:00Z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(RJEŠENJE O RAZRJEŠENJU STEČ. UPRAV. I IMENOVANJU NOVOG -St-5190-16-Đurđa Dragović Grahek.docx)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