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5da3" w14:paraId="d235da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2A7E98">
        <w:t>528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5E1B26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2A7E98">
        <w:t>DRVOGRADNJA</w:t>
      </w:r>
      <w:r w:rsidR="00272150">
        <w:t xml:space="preserve"> </w:t>
      </w:r>
      <w:r w:rsidR="006461E1">
        <w:t>d.o.o</w:t>
      </w:r>
      <w:r w:rsidR="00E04571">
        <w:t>.</w:t>
      </w:r>
      <w:r w:rsidR="002A7E98">
        <w:t>, Split, Mostarska 66</w:t>
      </w:r>
      <w:r w:rsidR="006461E1">
        <w:t>, OI</w:t>
      </w:r>
      <w:r w:rsidR="00E72F9D">
        <w:t xml:space="preserve">B: </w:t>
      </w:r>
      <w:r w:rsidR="002A7E98">
        <w:t>72359364949</w:t>
      </w:r>
      <w:r w:rsidR="00236985">
        <w:t>,</w:t>
      </w:r>
      <w:r w:rsidR="007B2FEE">
        <w:t xml:space="preserve"> MBS: 06</w:t>
      </w:r>
      <w:r w:rsidR="002A7E98">
        <w:t>0086648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A7E98" w:rsidRPr="002A7E98">
        <w:t xml:space="preserve">DRVOGRADNJA d.o.o., Split, Mostarska 66, OIB: 72359364949, MBS: 060086648,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2A7E98">
        <w:t>od 1136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2A7E98">
        <w:t>35.159,37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2A7E98">
        <w:t>3. ST-1528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05621"/>
    <w:rsid w:val="00236848"/>
    <w:rsid w:val="00236985"/>
    <w:rsid w:val="0025689E"/>
    <w:rsid w:val="00272150"/>
    <w:rsid w:val="00296435"/>
    <w:rsid w:val="00297AA2"/>
    <w:rsid w:val="002A16B1"/>
    <w:rsid w:val="002A267F"/>
    <w:rsid w:val="002A7E98"/>
    <w:rsid w:val="002C5431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C5AFA"/>
    <w:rsid w:val="005C7D87"/>
    <w:rsid w:val="005E1B26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00E6B"/>
    <w:rsid w:val="009255D0"/>
    <w:rsid w:val="00927118"/>
    <w:rsid w:val="00985998"/>
    <w:rsid w:val="00997E88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St-1528/2015</izvorni_sadrzaj>
    <derivirana_varijabla naziv="DomainObject.Predmet.OznakaBroj_1">St-1528/2015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DRVOGRADNJA građevinarstvo, drvodjelstvo i usluge d.o.o.</izvorni_sadrzaj>
    <derivirana_varijabla naziv="DomainObject.Predmet.ProtustrankaFormated_1">  DRVOGRADNJA građevinarstvo, drvodjelstvo i usluge d.o.o.</derivirana_varijabla>
  </DomainObject.Predmet.ProtustrankaFormated>
  <DomainObject.Predmet.ProtustrankaFormatedOIB>
    <izvorni_sadrzaj>  DRVOGRADNJA građevinarstvo, drvodjelstvo i usluge d.o.o., OIB 72359364949</izvorni_sadrzaj>
    <derivirana_varijabla naziv="DomainObject.Predmet.ProtustrankaFormatedOIB_1">  DRVOGRADNJA građevinarstvo, drvodjelstvo i usluge d.o.o., OIB 72359364949</derivirana_varijabla>
  </DomainObject.Predmet.ProtustrankaFormatedOIB>
  <DomainObject.Predmet.ProtustrankaFormatedWithAdress>
    <izvorni_sadrzaj> DRVOGRADNJA građevinarstvo, drvodjelstvo i usluge d.o.o., Mostarska Ulica 66, 21000 Split</izvorni_sadrzaj>
    <derivirana_varijabla naziv="DomainObject.Predmet.ProtustrankaFormatedWithAdress_1"> DRVOGRADNJA građevinarstvo, drvodjelstvo i usluge d.o.o., Mostarska Ulica 66, 21000 Split</derivirana_varijabla>
  </DomainObject.Predmet.ProtustrankaFormatedWithAdress>
  <DomainObject.Predmet.ProtustrankaFormatedWithAdressOIB>
    <izvorni_sadrzaj> DRVOGRADNJA građevinarstvo, drvodjelstvo i usluge d.o.o., OIB 72359364949, Mostarska Ulica 66, 21000 Split</izvorni_sadrzaj>
    <derivirana_varijabla naziv="DomainObject.Predmet.ProtustrankaFormatedWithAdressOIB_1"> DRVOGRADNJA građevinarstvo, drvodjelstvo i usluge d.o.o., OIB 72359364949, Mostarska Ulica 66, 21000 Split</derivirana_varijabla>
  </DomainObject.Predmet.ProtustrankaFormatedWithAdressOIB>
  <DomainObject.Predmet.ProtustrankaWithAdress>
    <izvorni_sadrzaj>DRVOGRADNJA građevinarstvo, drvodjelstvo i usluge d.o.o. Mostarska Ulica 66, 21000 Split</izvorni_sadrzaj>
    <derivirana_varijabla naziv="DomainObject.Predmet.ProtustrankaWithAdress_1">DRVOGRADNJA građevinarstvo, drvodjelstvo i usluge d.o.o. Mostarska Ulica 66, 21000 Split</derivirana_varijabla>
  </DomainObject.Predmet.ProtustrankaWithAdress>
  <DomainObject.Predmet.ProtustrankaWithAdressOIB>
    <izvorni_sadrzaj>DRVOGRADNJA građevinarstvo, drvodjelstvo i usluge d.o.o., OIB 72359364949, Mostarska Ulica 66, 21000 Split</izvorni_sadrzaj>
    <derivirana_varijabla naziv="DomainObject.Predmet.ProtustrankaWithAdressOIB_1">DRVOGRADNJA građevinarstvo, drvodjelstvo i usluge d.o.o., OIB 72359364949, Mostarska Ulica 66, 21000 Split</derivirana_varijabla>
  </DomainObject.Predmet.ProtustrankaWithAdressOIB>
  <DomainObject.Predmet.ProtustrankaNazivFormated>
    <izvorni_sadrzaj>DRVOGRADNJA građevinarstvo, drvodjelstvo i usluge d.o.o.</izvorni_sadrzaj>
    <derivirana_varijabla naziv="DomainObject.Predmet.ProtustrankaNazivFormated_1">DRVOGRADNJA građevinarstvo, drvodjelstvo i usluge d.o.o.</derivirana_varijabla>
  </DomainObject.Predmet.ProtustrankaNazivFormated>
  <DomainObject.Predmet.ProtustrankaNazivFormatedOIB>
    <izvorni_sadrzaj>DRVOGRADNJA građevinarstvo, drvodjelstvo i usluge d.o.o., OIB 72359364949</izvorni_sadrzaj>
    <derivirana_varijabla naziv="DomainObject.Predmet.ProtustrankaNazivFormatedOIB_1">DRVOGRADNJA građevinarstvo, drvodjelstvo i usluge d.o.o., OIB 72359364949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35159.37</izvorni_sadrzaj>
    <derivirana_varijabla naziv="DomainObject.Predmet.TrenutnaVrijednost_1">35159.37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DRVOGRADNJA građevinarstvo, drvodjelstvo i usluge d.o.o.</item>
    </izvorni_sadrzaj>
    <derivirana_varijabla naziv="DomainObject.Predmet.ProtuStrankaListFormated_1">
      <item>DRVOGRADNJA građevinarstvo, drvodjelstvo i usluge d.o.o.</item>
    </derivirana_varijabla>
  </DomainObject.Predmet.ProtuStrankaListFormated>
  <DomainObject.Predmet.ProtuStrankaListFormatedOIB>
    <izvorni_sadrzaj>
      <item>DRVOGRADNJA građevinarstvo, drvodjelstvo i usluge d.o.o., OIB 72359364949</item>
    </izvorni_sadrzaj>
    <derivirana_varijabla naziv="DomainObject.Predmet.ProtuStrankaListFormatedOIB_1">
      <item>DRVOGRADNJA građevinarstvo, drvodjelstvo i usluge d.o.o., OIB 72359364949</item>
    </derivirana_varijabla>
  </DomainObject.Predmet.ProtuStrankaListFormatedOIB>
  <DomainObject.Predmet.ProtuStrankaListFormatedWithAdress>
    <izvorni_sadrzaj>
      <item>DRVOGRADNJA građevinarstvo, drvodjelstvo i usluge d.o.o., Mostarska Ulica 66, 21000 Split</item>
    </izvorni_sadrzaj>
    <derivirana_varijabla naziv="DomainObject.Predmet.ProtuStrankaListFormatedWithAdress_1">
      <item>DRVOGRADNJA građevinarstvo, drvodjelstvo i usluge d.o.o., Mostarska Ulica 66, 21000 Split</item>
    </derivirana_varijabla>
  </DomainObject.Predmet.ProtuStrankaListFormatedWithAdress>
  <DomainObject.Predmet.ProtuStrankaListFormatedWithAdressOIB>
    <izvorni_sadrzaj>
      <item>DRVOGRADNJA građevinarstvo, drvodjelstvo i usluge d.o.o., OIB 72359364949, Mostarska Ulica 66, 21000 Split</item>
    </izvorni_sadrzaj>
    <derivirana_varijabla naziv="DomainObject.Predmet.ProtuStrankaListFormatedWithAdressOIB_1">
      <item>DRVOGRADNJA građevinarstvo, drvodjelstvo i usluge d.o.o., OIB 72359364949, Mostarska Ulica 66, 21000 Split</item>
    </derivirana_varijabla>
  </DomainObject.Predmet.ProtuStrankaListFormatedWithAdressOIB>
  <DomainObject.Predmet.ProtuStrankaListNazivFormated>
    <izvorni_sadrzaj>
      <item>DRVOGRADNJA građevinarstvo, drvodjelstvo i usluge d.o.o.</item>
    </izvorni_sadrzaj>
    <derivirana_varijabla naziv="DomainObject.Predmet.ProtuStrankaListNazivFormated_1">
      <item>DRVOGRADNJA građevinarstvo, drvodjelstvo i usluge d.o.o.</item>
    </derivirana_varijabla>
  </DomainObject.Predmet.ProtuStrankaListNazivFormated>
  <DomainObject.Predmet.ProtuStrankaListNazivFormatedOIB>
    <izvorni_sadrzaj>
      <item>DRVOGRADNJA građevinarstvo, drvodjelstvo i usluge d.o.o., OIB 72359364949</item>
    </izvorni_sadrzaj>
    <derivirana_varijabla naziv="DomainObject.Predmet.ProtuStrankaListNazivFormatedOIB_1">
      <item>DRVOGRADNJA građevinarstvo, drvodjelstvo i usluge d.o.o., OIB 72359364949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DRVOGRADNJA građevinarstvo, drvodjelstvo i usluge d.o.o.</izvorni_sadrzaj>
    <derivirana_varijabla naziv="DomainObject.Predmet.ProtustrankaIDrugi_1">DRVOGRADNJA građevinarstvo, drvodjelstvo i usluge d.o.o.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DRVOGRADNJA građevinarstvo, drvodjelstvo i usluge d.o.o., OIB 72359364949, Mostarska Ulica 66, 21000 Split</izvorni_sadrzaj>
    <derivirana_varijabla naziv="DomainObject.Predmet.ProtustrankaIDrugiAdressOIB_1">DRVOGRADNJA građevinarstvo, drvodjelstvo i usluge d.o.o., OIB 72359364949, Mostarska Ulica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DRVOGRADNJA građevinarstvo, drvodjelstvo i usluge d.o.o.</item>
      <item>FINANCIJSKA AGENCIJA, RC SPLIT</item>
    </izvorni_sadrzaj>
    <derivirana_varijabla naziv="DomainObject.Predmet.SudioniciListNaziv_1">
      <item>DRVOGRADNJA građevinarstvo, drvodjelstvo i usluge d.o.o.</item>
      <item>FINANCIJSKA AGENCIJA, RC SPLIT</item>
    </derivirana_varijabla>
  </DomainObject.Predmet.SudioniciListNaziv>
  <DomainObject.Predmet.SudioniciListAdressOIB>
    <izvorni_sadrzaj>
      <item>DRVOGRADNJA građevinarstvo, drvodjelstvo i usluge d.o.o., OIB 72359364949, Mostarska Ulica 66,21000 Split</item>
      <item>FINANCIJSKA AGENCIJA, RC SPLIT, OIB 85821130368</item>
    </izvorni_sadrzaj>
    <derivirana_varijabla naziv="DomainObject.Predmet.SudioniciListAdressOIB_1">
      <item>DRVOGRADNJA građevinarstvo, drvodjelstvo i usluge d.o.o., OIB 72359364949, Mostarska Ulica 66,21000 Split</item>
      <item>FINANCIJSKA AGENCIJA, RC SPLIT,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72359364949</item>
      <item>, OIB 85821130368</item>
    </izvorni_sadrzaj>
    <derivirana_varijabla naziv="DomainObject.Predmet.SudioniciListNazivOIB_1">
      <item>, OIB 72359364949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2015-12-18T07:53:00Z</dcterms:created>
  <dc:creator>Lari Glavaš</dc:creator>
  <cp:lastModifiedBy>Lari Glavaš</cp:lastModifiedBy>
  <cp:lastPrinted>2015-12-18T07:53:00Z</cp:lastPrinted>
  <dcterms:modified xmlns:xsi="http://www.w3.org/2001/XMLSchema-instance" xsi:type="dcterms:W3CDTF">2015-12-18T07:54:00Z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