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3bea" w14:paraId="6193bea" w:rsidRDefault="00DC369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3694" w:rsidP="00DC3694" w:rsidR="00AE649C">
      <w:pPr>
        <w:pStyle w:val="NormaleSPIS"/>
        <w:spacing w:after="0"/>
      </w:pPr>
      <w:r>
        <w:t xml:space="preserve">      Republika Hrvatska</w:t>
      </w:r>
    </w:p>
    <w:p w:rsidRDefault="00DC3694" w:rsidP="00DC3694" w:rsidR="00DC3694">
      <w:pPr>
        <w:pStyle w:val="NormaleSPIS"/>
        <w:spacing w:after="0"/>
      </w:pPr>
      <w:r>
        <w:t>Trgovački sud u Bjelovaru</w:t>
      </w:r>
    </w:p>
    <w:p w:rsidRDefault="00DC3694" w:rsidP="004F27AE" w:rsidR="00DC3694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Levbovića</w:t>
      </w:r>
      <w:proofErr w:type="spellEnd"/>
      <w:r>
        <w:t xml:space="preserve"> 42.</w:t>
      </w:r>
    </w:p>
    <w:p w:rsidRDefault="00DC3694" w:rsidP="00DC3694" w:rsidR="00DC3694">
      <w:pPr>
        <w:jc w:val="right"/>
      </w:pPr>
      <w:r>
        <w:t>Poslovni broj:7 St-286/2017-8</w:t>
      </w:r>
    </w:p>
    <w:p w:rsidRDefault="00DC3694" w:rsidP="00DC3694" w:rsidR="00DC3694">
      <w:pPr>
        <w:jc w:val="center"/>
        <w:rPr>
          <w:b/>
        </w:rPr>
      </w:pPr>
    </w:p>
    <w:p w:rsidRDefault="00DC3694" w:rsidP="00DC3694" w:rsidR="00DC3694">
      <w:pPr>
        <w:jc w:val="center"/>
      </w:pPr>
      <w:r>
        <w:t>U  I M E  R E P U B L I K E   H R V A T  S K E</w:t>
      </w:r>
    </w:p>
    <w:p w:rsidRDefault="00DC3694" w:rsidP="00DC3694" w:rsidR="00DC3694">
      <w:pPr>
        <w:jc w:val="center"/>
        <w:rPr>
          <w:b/>
        </w:rPr>
      </w:pPr>
      <w:r>
        <w:t xml:space="preserve"> R J E Š E N J E</w:t>
      </w:r>
    </w:p>
    <w:p w:rsidRDefault="00DC3694" w:rsidP="00DC3694" w:rsidR="00DC3694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GIL j.d.o.o. za trgovinu i usluge iz </w:t>
      </w:r>
      <w:proofErr w:type="spellStart"/>
      <w:r>
        <w:t>Rovišća</w:t>
      </w:r>
      <w:proofErr w:type="spellEnd"/>
      <w:r>
        <w:t xml:space="preserve">, Alojzija Stepinca 35, MBS 010094512, OIB 23600374723, 26. listopada 2017. </w:t>
      </w:r>
    </w:p>
    <w:p w:rsidRDefault="00DC3694" w:rsidP="00DC3694" w:rsidR="00DC3694">
      <w:pPr>
        <w:jc w:val="center"/>
        <w:rPr>
          <w:b/>
        </w:rPr>
      </w:pPr>
      <w:r>
        <w:t>r i j e š i o   j e</w:t>
      </w:r>
    </w:p>
    <w:p w:rsidRDefault="00DC3694" w:rsidP="00DC3694" w:rsidR="00DC3694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GIL j.d.o.o. za trgovinu i usluge iz </w:t>
      </w:r>
      <w:proofErr w:type="spellStart"/>
      <w:r>
        <w:t>Rovišća</w:t>
      </w:r>
      <w:proofErr w:type="spellEnd"/>
      <w:r>
        <w:t xml:space="preserve">, Alojzija Stepinca 35, MBS 010094512, OIB 23600374723. </w:t>
      </w:r>
    </w:p>
    <w:p w:rsidRDefault="00DC3694" w:rsidP="00DC3694" w:rsidR="00DC3694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 24977406612.</w:t>
      </w:r>
    </w:p>
    <w:p w:rsidRDefault="00DC3694" w:rsidP="00DC3694" w:rsidR="00DC3694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GIL j.d.o.o. za trgovinu i usluge iz </w:t>
      </w:r>
      <w:proofErr w:type="spellStart"/>
      <w:r>
        <w:t>Rovišća</w:t>
      </w:r>
      <w:proofErr w:type="spellEnd"/>
      <w:r>
        <w:t>, Alojzija Stepinca 35, MBS 010094512, OIB 23600374723.</w:t>
      </w:r>
    </w:p>
    <w:p w:rsidRDefault="00DC3694" w:rsidP="00DC3694" w:rsidR="00DC3694">
      <w:pPr>
        <w:jc w:val="both"/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26. listopada 2017.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DC3694" w:rsidP="00DC3694" w:rsidR="00DC3694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DC3694" w:rsidP="00DC3694" w:rsidR="00DC3694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DC3694" w:rsidP="00DC3694" w:rsidR="00DC3694">
      <w:pPr>
        <w:jc w:val="center"/>
        <w:rPr>
          <w:b/>
        </w:rPr>
      </w:pPr>
      <w:r>
        <w:t>Obrazloženje</w:t>
      </w:r>
    </w:p>
    <w:p w:rsidRDefault="00DC3694" w:rsidP="00DC3694" w:rsidR="00DC3694">
      <w:pPr>
        <w:jc w:val="both"/>
      </w:pPr>
      <w:r>
        <w:tab/>
        <w:t xml:space="preserve">Na prijedlog predlagatelja FINANCIJSKE AGENCIJE, RC ZAGREB, Podružnica Bjelovar za otvaranje stečajnog postupka nad dužnikom GIL j.d.o.o. iz </w:t>
      </w:r>
      <w:proofErr w:type="spellStart"/>
      <w:r>
        <w:t>Rovišća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St-286/2017-6 od dana 12.09.2017.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DC3694" w:rsidP="00DC3694" w:rsidR="00DC3694">
      <w:pPr>
        <w:jc w:val="center"/>
      </w:pPr>
      <w:r>
        <w:lastRenderedPageBreak/>
        <w:t>2</w:t>
      </w:r>
    </w:p>
    <w:p w:rsidRDefault="00DC3694" w:rsidP="00DC3694" w:rsidR="00DC3694">
      <w:pPr>
        <w:jc w:val="right"/>
      </w:pPr>
      <w:r>
        <w:t>Poslovni broj:7 St-286/2017-8</w:t>
      </w:r>
    </w:p>
    <w:p w:rsidRDefault="00DC3694" w:rsidP="00DC3694" w:rsidR="00DC3694">
      <w:pPr>
        <w:jc w:val="both"/>
      </w:pPr>
      <w:r>
        <w:t xml:space="preserve">namirenje pokrića troškova stečajnog postupka. Taj poziv i rješenje objavljeni su na e-oglasnoj ploči Trgovačkog suda u Bjelovaru dana 12.09.2017.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DC3694" w:rsidP="00DC3694" w:rsidR="00DC3694">
      <w:pPr>
        <w:ind w:firstLine="720"/>
        <w:jc w:val="center"/>
      </w:pPr>
      <w:r>
        <w:t xml:space="preserve">U Bjelovaru 26. listopada 2017. </w:t>
      </w:r>
    </w:p>
    <w:p w:rsidRDefault="00DC3694" w:rsidP="00DC3694" w:rsidR="00DC369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DC3694" w:rsidP="00DC3694" w:rsidR="00DC369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DC3694" w:rsidP="00DC3694" w:rsidR="00DC3694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C3694" w:rsidP="00DC3694" w:rsidR="00DC3694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C3694" w:rsidP="00DC3694" w:rsidR="00DC369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C3694" w:rsidP="00DC3694" w:rsidR="00DC3694">
      <w:pPr>
        <w:jc w:val="both"/>
      </w:pPr>
    </w:p>
    <w:p w:rsidRDefault="00DC3694" w:rsidP="00DC3694" w:rsidR="00DC3694">
      <w:pPr>
        <w:ind w:firstLine="720"/>
        <w:jc w:val="both"/>
      </w:pPr>
      <w:r>
        <w:tab/>
      </w:r>
    </w:p>
    <w:p w:rsidRDefault="00DC3694" w:rsidP="00DC3694" w:rsidR="00DC3694">
      <w:pPr>
        <w:jc w:val="both"/>
      </w:pPr>
      <w:r>
        <w:tab/>
      </w:r>
    </w:p>
    <w:p w:rsidRDefault="00DC3694" w:rsidP="00DC3694" w:rsidR="00DC369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69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0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St-286/2017-8</izvorni_sadrzaj>
    <derivirana_varijabla naziv="DomainObject.Oznaka_1">St-286/2017-8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 jednostavno društvo s ograničenom odgovornošću za trgovinu i usluge zastupanog po punomoćniku Ante Grbavac</izvorni_sadrzaj>
    <derivirana_varijabla naziv="DomainObject.Predmet.ProtustrankaFormated_1">  GIL jednostavno društvo s ograničenom odgovornošću za trgovinu i usluge zastupanog po punomoćniku Ante Grbavac</derivirana_varijabla>
  </DomainObject.Predmet.ProtustrankaFormated>
  <DomainObject.Predmet.ProtustrankaFormatedOIB>
    <izvorni_sadrzaj>  GIL jednostavno društvo s ograničenom odgovornošću za trgovinu i usluge, OIB 23600374723 zastupanog po punomoćniku Ante Grbavac</izvorni_sadrzaj>
    <derivirana_varijabla naziv="DomainObject.Predmet.ProtustrankaFormatedOIB_1">  GIL jednostavno društvo s ograničenom odgovornošću za trgovinu i usluge, OIB 23600374723 zastupanog po punomoćniku Ante Grbavac</derivirana_varijabla>
  </DomainObject.Predmet.ProtustrankaFormatedOIB>
  <DomainObject.Predmet.ProtustrankaFormatedWithAdress>
    <izvorni_sadrzaj> GIL jednostavno društvo s ograničenom odgovornošću za trgovinu i usluge, Alojzija Stepinca 35, 43000 Rovišće zastupanog po punomoćniku Ante Grbavac</izvorni_sadrzaj>
    <derivirana_varijabla naziv="DomainObject.Predmet.ProtustrankaFormatedWithAdress_1"> GIL jednostavno društvo s ograničenom odgovornošću za trgovinu i usluge, Alojzija Stepinca 35, 43000 Rovišće zastupanog po punomoćniku Ante Grbavac</derivirana_varijabla>
  </DomainObject.Predmet.ProtustrankaFormatedWithAdress>
  <DomainObject.Predmet.ProtustrankaFormatedWithAdressOIB>
    <izvorni_sadrzaj> GIL jednostavno društvo s ograničenom odgovornošću za trgovinu i usluge, OIB 23600374723, Alojzija Stepinca 35, 43000 Rovišće zastupanog po punomoćniku Ante Grbavac</izvorni_sadrzaj>
    <derivirana_varijabla naziv="DomainObject.Predmet.ProtustrankaFormatedWithAdressOIB_1"> GIL jednostavno društvo s ograničenom odgovornošću za trgovinu i usluge, OIB 23600374723, Alojzija Stepinca 35, 43000 Rovišće zastupanog po punomoćniku Ante Grbavac</derivirana_varijabla>
  </DomainObject.Predmet.ProtustrankaFormatedWithAdressOIB>
  <DomainObject.Predmet.ProtustrankaWithAdress>
    <izvorni_sadrzaj>GIL jednostavno društvo s ograničenom odgovornošću za trgovinu i usluge Alojzija Stepinca 35, 43000 Rovišće</izvorni_sadrzaj>
    <derivirana_varijabla naziv="DomainObject.Predmet.ProtustrankaWithAdress_1">GIL jednostavno društvo s ograničenom odgovornošću za trgovinu i usluge Alojzija Stepinca 35, 43000 Rovišće</derivirana_varijabla>
  </DomainObject.Predmet.ProtustrankaWithAdress>
  <DomainObject.Predmet.ProtustrankaWithAdressOIB>
    <izvorni_sadrzaj>GIL jednostavno društvo s ograničenom odgovornošću za trgovinu i usluge, OIB 23600374723, Alojzija Stepinca 35, 43000 Rovišće</izvorni_sadrzaj>
    <derivirana_varijabla naziv="DomainObject.Predmet.ProtustrankaWithAdressOIB_1">GIL jednostavno društvo s ograničenom odgovornošću za trgovinu i usluge, OIB 23600374723, Alojzija Stepinca 35, 43000 Rovišće</derivirana_varijabla>
  </DomainObject.Predmet.ProtustrankaWithAdressOIB>
  <DomainObject.Predmet.ProtustrankaNazivFormated>
    <izvorni_sadrzaj>GIL jednostavno društvo s ograničenom odgovornošću za trgovinu i usluge</izvorni_sadrzaj>
    <derivirana_varijabla naziv="DomainObject.Predmet.ProtustrankaNazivFormated_1">GIL jednostavno društvo s ograničenom odgovornošću za trgovinu i usluge</derivirana_varijabla>
  </DomainObject.Predmet.ProtustrankaNazivFormated>
  <DomainObject.Predmet.ProtustrankaNazivFormatedOIB>
    <izvorni_sadrzaj>GIL jednostavno društvo s ograničenom odgovornošću za trgovinu i usluge, OIB 23600374723</izvorni_sadrzaj>
    <derivirana_varijabla naziv="DomainObject.Predmet.ProtustrankaNazivFormatedOIB_1">GIL jednostavno društvo s ograničenom odgovornošću za trgovinu i usluge, OIB 23600374723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GIL jednostavno društvo s ograničenom odgovornošću za trgovinu i usluge zastupanog po punomoćniku Ante Grbavac</item>
    </izvorni_sadrzaj>
    <derivirana_varijabla naziv="DomainObject.Predmet.ProtuStrankaListFormated_1">
      <item>GIL jednostavno društvo s ograničenom odgovornošću za trgovinu i usluge zastupanog po punomoćniku Ante Grbavac</item>
    </derivirana_varijabla>
  </DomainObject.Predmet.ProtuStrankaListFormated>
  <DomainObject.Predmet.ProtuStrankaListFormatedOIB>
    <izvorni_sadrzaj>
      <item>GIL jednostavno društvo s ograničenom odgovornošću za trgovinu i usluge, OIB 23600374723 zastupanog po punomoćniku Ante Grbavac</item>
    </izvorni_sadrzaj>
    <derivirana_varijabla naziv="DomainObject.Predmet.ProtuStrankaListFormatedOIB_1">
      <item>GIL jednostavno društvo s ograničenom odgovornošću za trgovinu i usluge, OIB 23600374723 zastupanog po punomoćniku Ante Grbavac</item>
    </derivirana_varijabla>
  </DomainObject.Predmet.ProtuStrankaListFormatedOIB>
  <DomainObject.Predmet.ProtuStrankaListFormatedWithAdress>
    <izvorni_sadrzaj>
      <item>GIL jednostavno društvo s ograničenom odgovornošću za trgovinu i usluge, Alojzija Stepinca 35, 43000 Rovišće zastupanog po punomoćniku Ante Grbavac</item>
    </izvorni_sadrzaj>
    <derivirana_varijabla naziv="DomainObject.Predmet.ProtuStrankaListFormatedWithAdress_1">
      <item>GIL jednostavno društvo s ograničenom odgovornošću za trgovinu i usluge, Alojzija Stepinca 35, 43000 Rovišće zastupanog po punomoćniku Ante Grbavac</item>
    </derivirana_varijabla>
  </DomainObject.Predmet.ProtuStrankaListFormatedWithAdress>
  <DomainObject.Predmet.ProtuStrankaListFormatedWithAdressOIB>
    <izvorni_sadrzaj>
      <item>GIL jednostavno društvo s ograničenom odgovornošću za trgovinu i usluge, OIB 23600374723, Alojzija Stepinca 35, 43000 Rovišće zastupanog po punomoćniku Ante Grbavac</item>
    </izvorni_sadrzaj>
    <derivirana_varijabla naziv="DomainObject.Predmet.ProtuStrankaListFormatedWithAdressOIB_1">
      <item>GIL jednostavno društvo s ograničenom odgovornošću za trgovinu i usluge, OIB 23600374723, Alojzija Stepinca 35, 43000 Rovišće zastupanog po punomoćniku Ante Grbavac</item>
    </derivirana_varijabla>
  </DomainObject.Predmet.ProtuStrankaListFormatedWithAdressOIB>
  <DomainObject.Predmet.ProtuStrankaListNazivFormated>
    <izvorni_sadrzaj>
      <item>GIL jednostavno društvo s ograničenom odgovornošću za trgovinu i usluge</item>
    </izvorni_sadrzaj>
    <derivirana_varijabla naziv="DomainObject.Predmet.ProtuStrankaListNazivFormated_1">
      <item>GIL jednostavno društvo s ograničenom odgovornošću za trgovinu i usluge</item>
    </derivirana_varijabla>
  </DomainObject.Predmet.ProtuStrankaListNazivFormated>
  <DomainObject.Predmet.ProtuStrankaListNazivFormatedOIB>
    <izvorni_sadrzaj>
      <item>GIL jednostavno društvo s ograničenom odgovornošću za trgovinu i usluge, OIB 23600374723</item>
    </izvorni_sadrzaj>
    <derivirana_varijabla naziv="DomainObject.Predmet.ProtuStrankaListNazivFormatedOIB_1">
      <item>GIL jednostavno društvo s ograničenom odgovornošću za trgovinu i usluge, OIB 23600374723</item>
    </derivirana_varijabla>
  </DomainObject.Predmet.ProtuStrankaListNazivFormatedOIB>
  <DomainObject.Predmet.OstaliListFormated>
    <izvorni_sadrzaj>
      <item>Ante Grbavac punomoćnik sudionika u postupku GIL jednostavno društvo s ograničenom odgovornošću za trgovinu i usluge</item>
    </izvorni_sadrzaj>
    <derivirana_varijabla naziv="DomainObject.Predmet.OstaliListFormated_1">
      <item>Ante Grbavac punomoćnik sudionika u postupku GIL jednostavno društvo s ograničenom odgovornošću za trgovinu i usluge</item>
    </derivirana_varijabla>
  </DomainObject.Predmet.OstaliListFormated>
  <DomainObject.Predmet.OstaliListFormatedOIB>
    <izvorni_sadrzaj>
      <item>Ante Grbavac, OIB 23034077819 punomoćnik sudionika u postupku GIL jednostavno društvo s ograničenom odgovornošću za trgovinu i usluge</item>
    </izvorni_sadrzaj>
    <derivirana_varijabla naziv="DomainObject.Predmet.OstaliListFormatedOIB_1">
      <item>Ante Grbavac, OIB 23034077819 punomoćnik sudionika u postupku GIL jednostavno društvo s ograničenom odgovornošću za trgovinu i usluge</item>
    </derivirana_varijabla>
  </DomainObject.Predmet.OstaliListFormatedOIB>
  <DomainObject.Predmet.OstaliListFormatedWithAdress>
    <izvorni_sadrzaj>
      <item>Ante Grbavac, Alojzija Stepinca 35, 43000 Rovišće punomoćnik sudionika u postupku GIL jednostavno društvo s ograničenom odgovornošću za trgovinu i usluge</item>
    </izvorni_sadrzaj>
    <derivirana_varijabla naziv="DomainObject.Predmet.OstaliListFormatedWithAdress_1">
      <item>Ante Grbavac, Alojzija Stepinca 35, 43000 Rovišće punomoćnik sudionika u postupku GIL jednostavno društvo s ograničenom odgovornošću za trgovinu i usluge</item>
    </derivirana_varijabla>
  </DomainObject.Predmet.OstaliListFormatedWithAdress>
  <DomainObject.Predmet.OstaliListFormatedWithAdressOIB>
    <izvorni_sadrzaj>
      <item>Ante Grbavac, OIB 23034077819, Alojzija Stepinca 35, 43000 Rovišće punomoćnik sudionika u postupku GIL jednostavno društvo s ograničenom odgovornošću za trgovinu i usluge</item>
    </izvorni_sadrzaj>
    <derivirana_varijabla naziv="DomainObject.Predmet.OstaliListFormatedWithAdressOIB_1">
      <item>Ante Grbavac, OIB 23034077819, Alojzija Stepinca 35, 43000 Rovišće punomoćnik sudionika u postupku GIL jednostavno društvo s ograničenom odgovornošću za trgovinu i usluge</item>
    </derivirana_varijabla>
  </DomainObject.Predmet.OstaliListFormatedWithAdressOIB>
  <DomainObject.Predmet.OstaliListNazivFormated>
    <izvorni_sadrzaj>
      <item>Ante Grbavac</item>
    </izvorni_sadrzaj>
    <derivirana_varijabla naziv="DomainObject.Predmet.OstaliListNazivFormated_1">
      <item>Ante Grbavac</item>
    </derivirana_varijabla>
  </DomainObject.Predmet.OstaliListNazivFormated>
  <DomainObject.Predmet.OstaliListNazivFormatedOIB>
    <izvorni_sadrzaj>
      <item>Ante Grbavac, OIB 23034077819</item>
    </izvorni_sadrzaj>
    <derivirana_varijabla naziv="DomainObject.Predmet.OstaliListNazivFormatedOIB_1">
      <item>Ante Grbavac, OIB 23034077819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St-286/2017-8</izvorni_sadrzaj>
    <derivirana_varijabla naziv="DomainObject.PoslovniBrojDokumenta_1">St-286/2017-8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GIL jednostavno društvo s ograničenom odgovornošću za trgovinu i usluge</izvorni_sadrzaj>
    <derivirana_varijabla naziv="DomainObject.Predmet.ProtustrankaIDrugi_1">GIL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GIL jednostavno društvo s ograničenom odgovornošću za trgovinu i usluge, OIB 23600374723, Alojzija Stepinca 35, 43000 Rovišće</izvorni_sadrzaj>
    <derivirana_varijabla naziv="DomainObject.Predmet.ProtustrankaIDrugiAdressOIB_1">GIL jednostavno društvo s ograničenom odgovornošću za trgovinu i usluge, OIB 23600374723, Alojzija Stepinca 35,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GIL jednostavno društvo s ograničenom odgovornošću za trgovinu i usluge</item>
      <item>Ante Grbavac</item>
    </izvorni_sadrzaj>
    <derivirana_varijabla naziv="DomainObject.Predmet.SudioniciListNaziv_1">
      <item>FINANCIJSKA AGENCIJA, RC ZAGREB, Podružnica Bjelovar</item>
      <item>GIL jednostavno društvo s ograničenom odgovornošću za trgovinu i usluge</item>
      <item>Ante Grbavac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GIL jednostavno društvo s ograničenom odgovornošću za trgovinu i usluge, OIB 23600374723, Alojzija Stepinca 35,43000 Rovišće</item>
      <item>Ante Grbavac, OIB 23034077819, Alojzija Stepinca 35,43000 Rovišće</item>
    </izvorni_sadrzaj>
    <derivirana_varijabla naziv="DomainObject.Predmet.SudioniciListAdressOIB_1">
      <item>FINANCIJSKA AGENCIJA, RC ZAGREB, Podružnica Bjelovar, OIB 85821130368, F. Supila 4,43000 Bjelovar</item>
      <item>GIL jednostavno društvo s ograničenom odgovornošću za trgovinu i usluge, OIB 23600374723, Alojzija Stepinca 35,43000 Rovišće</item>
      <item>Ante Grbavac, OIB 23034077819, Alojzija Stepinca 35,43000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8CD60-4522-40DD-ABCC-39D3BDF79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2682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2017-10-26T05:47:00Z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