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d356" w14:paraId="e8bd35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7048C">
        <w:t>4</w:t>
      </w:r>
      <w:r w:rsidR="00011692">
        <w:t>672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3D30C8" w:rsidRPr="003D30C8">
        <w:t>NETRA d.o.o. Zagreb, Jarunska 5, OIB: 53856978794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D30C8">
        <w:t>17.739.599,00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0C8"/>
    <w:rsid w:val="003D35F9"/>
    <w:rsid w:val="003E3A15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46385"/>
    <w:rsid w:val="00C509B0"/>
    <w:rsid w:val="00C836B9"/>
    <w:rsid w:val="00C958E9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7048C"/>
    <w:rsid w:val="00F76E08"/>
    <w:rsid w:val="00FA44A4"/>
    <w:rsid w:val="00FC66B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4672</izvorni_sadrzaj>
    <derivirana_varijabla naziv="DomainObject.Predmet.Broj_1">4672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St-4672/2015</izvorni_sadrzaj>
    <derivirana_varijabla naziv="DomainObject.Predmet.OznakaBroj_1">St-4672/2015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NETRA d.o.o. zastupanog po punomoćniku Zdravko Milić</izvorni_sadrzaj>
    <derivirana_varijabla naziv="DomainObject.Predmet.ProtustrankaFormated_1">  NETRA d.o.o. zastupanog po punomoćniku Zdravko Milić</derivirana_varijabla>
  </DomainObject.Predmet.ProtustrankaFormated>
  <DomainObject.Predmet.ProtustrankaFormatedOIB>
    <izvorni_sadrzaj>  NETRA d.o.o., OIB 53856978794 zastupanog po punomoćniku Zdravko Milić</izvorni_sadrzaj>
    <derivirana_varijabla naziv="DomainObject.Predmet.ProtustrankaFormatedOIB_1">  NETRA d.o.o., OIB 53856978794 zastupanog po punomoćniku Zdravko Milić</derivirana_varijabla>
  </DomainObject.Predmet.ProtustrankaFormatedOIB>
  <DomainObject.Predmet.ProtustrankaFormatedWithAdress>
    <izvorni_sadrzaj> NETRA d.o.o., Jarunska 5, 10000 Zagreb zastupanog po punomoćniku Zdravko Milić</izvorni_sadrzaj>
    <derivirana_varijabla naziv="DomainObject.Predmet.ProtustrankaFormatedWithAdress_1"> NETRA d.o.o., Jarunska 5, 10000 Zagreb zastupanog po punomoćniku Zdravko Milić</derivirana_varijabla>
  </DomainObject.Predmet.ProtustrankaFormatedWithAdress>
  <DomainObject.Predmet.ProtustrankaFormatedWithAdressOIB>
    <izvorni_sadrzaj> NETRA d.o.o., OIB 53856978794, Jarunska 5, 10000 Zagreb zastupanog po punomoćniku Zdravko Milić</izvorni_sadrzaj>
    <derivirana_varijabla naziv="DomainObject.Predmet.ProtustrankaFormatedWithAdressOIB_1"> NETRA d.o.o., OIB 53856978794, Jarunska 5, 10000 Zagreb zastupanog po punomoćniku Zdravko Milić</derivirana_varijabla>
  </DomainObject.Predmet.ProtustrankaFormatedWithAdressOIB>
  <DomainObject.Predmet.ProtustrankaWithAdress>
    <izvorni_sadrzaj>NETRA d.o.o. Jarunska 5, 10000 Zagreb</izvorni_sadrzaj>
    <derivirana_varijabla naziv="DomainObject.Predmet.ProtustrankaWithAdress_1">NETRA d.o.o. Jarunska 5, 10000 Zagreb</derivirana_varijabla>
  </DomainObject.Predmet.ProtustrankaWithAdress>
  <DomainObject.Predmet.ProtustrankaWithAdressOIB>
    <izvorni_sadrzaj>NETRA d.o.o., OIB 53856978794, Jarunska 5, 10000 Zagreb</izvorni_sadrzaj>
    <derivirana_varijabla naziv="DomainObject.Predmet.ProtustrankaWithAdressOIB_1">NETRA d.o.o., OIB 53856978794, Jarunska 5, 10000 Zagreb</derivirana_varijabla>
  </DomainObject.Predmet.ProtustrankaWithAdressOIB>
  <DomainObject.Predmet.ProtustrankaNazivFormated>
    <izvorni_sadrzaj>NETRA d.o.o.</izvorni_sadrzaj>
    <derivirana_varijabla naziv="DomainObject.Predmet.ProtustrankaNazivFormated_1">NETRA d.o.o.</derivirana_varijabla>
  </DomainObject.Predmet.ProtustrankaNazivFormated>
  <DomainObject.Predmet.ProtustrankaNazivFormatedOIB>
    <izvorni_sadrzaj>NETRA d.o.o., OIB 53856978794</izvorni_sadrzaj>
    <derivirana_varijabla naziv="DomainObject.Predmet.ProtustrankaNazivFormatedOIB_1">NETRA d.o.o., OIB 53856978794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NETRA d.o.o. zastupanog po punomoćniku Zdravko Milić</item>
    </izvorni_sadrzaj>
    <derivirana_varijabla naziv="DomainObject.Predmet.ProtuStrankaListFormated_1">
      <item>NETRA d.o.o. zastupanog po punomoćniku Zdravko Milić</item>
    </derivirana_varijabla>
  </DomainObject.Predmet.ProtuStrankaListFormated>
  <DomainObject.Predmet.ProtuStrankaListFormatedOIB>
    <izvorni_sadrzaj>
      <item>NETRA d.o.o., OIB 53856978794 zastupanog po punomoćniku Zdravko Milić</item>
    </izvorni_sadrzaj>
    <derivirana_varijabla naziv="DomainObject.Predmet.ProtuStrankaListFormatedOIB_1">
      <item>NETRA d.o.o., OIB 53856978794 zastupanog po punomoćniku Zdravko Milić</item>
    </derivirana_varijabla>
  </DomainObject.Predmet.ProtuStrankaListFormatedOIB>
  <DomainObject.Predmet.ProtuStrankaListFormatedWithAdress>
    <izvorni_sadrzaj>
      <item>NETRA d.o.o., Jarunska 5, 10000 Zagreb zastupanog po punomoćniku Zdravko Milić</item>
    </izvorni_sadrzaj>
    <derivirana_varijabla naziv="DomainObject.Predmet.ProtuStrankaListFormatedWithAdress_1">
      <item>NETRA d.o.o., Jarunska 5, 10000 Zagreb zastupanog po punomoćniku Zdravko Milić</item>
    </derivirana_varijabla>
  </DomainObject.Predmet.ProtuStrankaListFormatedWithAdress>
  <DomainObject.Predmet.ProtuStrankaListFormatedWithAdressOIB>
    <izvorni_sadrzaj>
      <item>NETRA d.o.o., OIB 53856978794, Jarunska 5, 10000 Zagreb zastupanog po punomoćniku Zdravko Milić</item>
    </izvorni_sadrzaj>
    <derivirana_varijabla naziv="DomainObject.Predmet.ProtuStrankaListFormatedWithAdressOIB_1">
      <item>NETRA d.o.o., OIB 53856978794, Jarunska 5, 10000 Zagreb zastupanog po punomoćniku Zdravko Milić</item>
    </derivirana_varijabla>
  </DomainObject.Predmet.ProtuStrankaListFormatedWithAdressOIB>
  <DomainObject.Predmet.ProtuStrankaListNazivFormated>
    <izvorni_sadrzaj>
      <item>NETRA d.o.o.</item>
    </izvorni_sadrzaj>
    <derivirana_varijabla naziv="DomainObject.Predmet.ProtuStrankaListNazivFormated_1">
      <item>NETRA d.o.o.</item>
    </derivirana_varijabla>
  </DomainObject.Predmet.ProtuStrankaListNazivFormated>
  <DomainObject.Predmet.ProtuStrankaListNazivFormatedOIB>
    <izvorni_sadrzaj>
      <item>NETRA d.o.o., OIB 53856978794</item>
    </izvorni_sadrzaj>
    <derivirana_varijabla naziv="DomainObject.Predmet.ProtuStrankaListNazivFormatedOIB_1">
      <item>NETRA d.o.o., OIB 53856978794</item>
    </derivirana_varijabla>
  </DomainObject.Predmet.ProtuStrankaListNazivFormatedOIB>
  <DomainObject.Predmet.OstaliListFormated>
    <izvorni_sadrzaj>
      <item>Zdravko Milić punomoćnik sudionika u postupku NETRA d.o.o.</item>
    </izvorni_sadrzaj>
    <derivirana_varijabla naziv="DomainObject.Predmet.OstaliListFormated_1">
      <item>Zdravko Milić punomoćnik sudionika u postupku NETRA d.o.o.</item>
    </derivirana_varijabla>
  </DomainObject.Predmet.OstaliListFormated>
  <DomainObject.Predmet.OstaliListFormatedOIB>
    <izvorni_sadrzaj>
      <item>Zdravko Milić, OIB 16237427253 punomoćnik sudionika u postupku NETRA d.o.o.</item>
    </izvorni_sadrzaj>
    <derivirana_varijabla naziv="DomainObject.Predmet.OstaliListFormatedOIB_1">
      <item>Zdravko Milić, OIB 16237427253 punomoćnik sudionika u postupku NETRA d.o.o.</item>
    </derivirana_varijabla>
  </DomainObject.Predmet.OstaliListFormatedOIB>
  <DomainObject.Predmet.OstaliListFormatedWithAdress>
    <izvorni_sadrzaj>
      <item>Zdravko Milić, Banjalučka 70, 31000 Osijek punomoćnik sudionika u postupku NETRA d.o.o.</item>
    </izvorni_sadrzaj>
    <derivirana_varijabla naziv="DomainObject.Predmet.OstaliListFormatedWithAdress_1">
      <item>Zdravko Milić, Banjalučka 70, 31000 Osijek punomoćnik sudionika u postupku NETRA d.o.o.</item>
    </derivirana_varijabla>
  </DomainObject.Predmet.OstaliListFormatedWithAdress>
  <DomainObject.Predmet.OstaliListFormatedWithAdressOIB>
    <izvorni_sadrzaj>
      <item>Zdravko Milić, OIB 16237427253, Banjalučka 70, 31000 Osijek punomoćnik sudionika u postupku NETRA d.o.o.</item>
    </izvorni_sadrzaj>
    <derivirana_varijabla naziv="DomainObject.Predmet.OstaliListFormatedWithAdressOIB_1">
      <item>Zdravko Milić, OIB 16237427253, Banjalučka 70, 31000 Osijek punomoćnik sudionika u postupku NETRA d.o.o.</item>
    </derivirana_varijabla>
  </DomainObject.Predmet.OstaliListFormatedWithAdressOIB>
  <DomainObject.Predmet.OstaliListNazivFormated>
    <izvorni_sadrzaj>
      <item>Zdravko Milić</item>
    </izvorni_sadrzaj>
    <derivirana_varijabla naziv="DomainObject.Predmet.OstaliListNazivFormated_1">
      <item>Zdravko Milić</item>
    </derivirana_varijabla>
  </DomainObject.Predmet.OstaliListNazivFormated>
  <DomainObject.Predmet.OstaliListNazivFormatedOIB>
    <izvorni_sadrzaj>
      <item>Zdravko Milić, OIB 16237427253</item>
    </izvorni_sadrzaj>
    <derivirana_varijabla naziv="DomainObject.Predmet.OstaliListNazivFormatedOIB_1">
      <item>Zdravko Milić, OIB 16237427253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NETRA d.o.o.</izvorni_sadrzaj>
    <derivirana_varijabla naziv="DomainObject.Predmet.ProtustrankaIDrugi_1">NETRA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NETRA d.o.o., OIB 53856978794, Jarunska 5, 10000 Zagreb</izvorni_sadrzaj>
    <derivirana_varijabla naziv="DomainObject.Predmet.ProtustrankaIDrugiAdressOIB_1">NETRA d.o.o., OIB 53856978794,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NETRA d.o.o.</item>
      <item>Zdravko Milić</item>
    </izvorni_sadrzaj>
    <derivirana_varijabla naziv="DomainObject.Predmet.SudioniciListNaziv_1">
      <item>FINA Regionalni centar Zagreb</item>
      <item>NETRA d.o.o.</item>
      <item>Zdravko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NETRA d.o.o., OIB 53856978794, Jarunska 5,10000 Zagreb</item>
      <item>Zdravko Milić, OIB 16237427253, Banjalučka 70,31000 Osijek</item>
    </izvorni_sadrzaj>
    <derivirana_varijabla naziv="DomainObject.Predmet.SudioniciListAdressOIB_1">
      <item>FINA Regionalni centar Zagreb, OIB 85821130368, Trg svibanjskih žrtava 1995. 1,10000 Zagreb</item>
      <item>NETRA d.o.o., OIB 53856978794, Jarunska 5,10000 Zagreb</item>
      <item>Zdravko Milić, OIB 16237427253, Banjalučka 70,31000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53856978794</item>
      <item>, OIB 16237427253</item>
    </izvorni_sadrzaj>
    <derivirana_varijabla naziv="DomainObject.Predmet.SudioniciListNazivOIB_1">
      <item>, OIB 85821130368</item>
      <item>, OIB 53856978794</item>
      <item>, OIB 16237427253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1315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2016-01-15T08:22:00Z</dcterms:created>
  <dc:creator>ilukac</dc:creator>
  <cp:lastModifiedBy>Karmen Malkoč</cp:lastModifiedBy>
  <cp:lastPrinted>2016-01-15T08:21:00Z</cp:lastPrinted>
  <dcterms:modified xmlns:xsi="http://www.w3.org/2001/XMLSchema-instance" xsi:type="dcterms:W3CDTF">2016-01-15T08:23:00Z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