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pPr w:tblpY="1" w:vertAnchor="text" w:rightFromText="180" w:leftFromText="180"/>
        <w:tblOverlap w:val="never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4476C2" w:rsidR="00DA79DB" w:rsidRPr="005F7BBA">
        <w:trPr>
          <w:trHeight w:val="1435"/>
        </w:trPr>
        <w:tc>
          <w:tcPr>
            <w:tcW w:type="dxa" w:w="2531"/>
          </w:tcPr>
          <w:p w:rsidRDefault="00DA79DB" w:rsidP="004476C2" w:rsidR="00DA79DB" w:rsidRPr="005F7BBA">
            <w:pPr>
              <w:jc w:val="center"/>
            </w:pPr>
            <w:r w:rsidRPr="005F7BBA"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DA79DB" w:rsidP="004476C2" w:rsidR="00DA79DB">
            <w:pPr>
              <w:jc w:val="center"/>
            </w:pPr>
          </w:p>
          <w:p w:rsidRDefault="00DA79DB" w:rsidP="004476C2" w:rsidR="00DA79DB" w:rsidRPr="00DE2C26">
            <w:pPr>
              <w:jc w:val="center"/>
              <w:rPr>
                <w:sz w:val="24"/>
              </w:rPr>
            </w:pPr>
            <w:r w:rsidRPr="00DE2C26">
              <w:rPr>
                <w:sz w:val="24"/>
              </w:rPr>
              <w:t>Republika Hrvatska</w:t>
            </w:r>
          </w:p>
          <w:p w:rsidRDefault="00DA79DB" w:rsidP="004476C2" w:rsidR="00DA79DB" w:rsidRPr="00DE2C26">
            <w:pPr>
              <w:jc w:val="center"/>
              <w:rPr>
                <w:sz w:val="24"/>
              </w:rPr>
            </w:pPr>
            <w:r w:rsidRPr="00DE2C26">
              <w:rPr>
                <w:sz w:val="24"/>
              </w:rPr>
              <w:t>Trgovački sud u Splitu</w:t>
            </w:r>
          </w:p>
          <w:p w:rsidRDefault="00DA79DB" w:rsidP="004476C2" w:rsidR="00DA79DB" w:rsidRPr="005F7BBA">
            <w:pPr>
              <w:jc w:val="center"/>
            </w:pPr>
            <w:r w:rsidRPr="00DE2C26">
              <w:rPr>
                <w:sz w:val="24"/>
              </w:rPr>
              <w:t>Split, Sukoišanska 6</w:t>
            </w:r>
          </w:p>
        </w:tc>
      </w:tr>
    </w:tbl>
    <w:p w14:textId="de1c6d1" w14:paraId="de1c6d1" w:rsidRDefault="00DA79DB" w:rsidP="00DA79DB" w:rsidR="00DA79DB">
      <w:pPr>
        <w:jc w:val="right"/>
        <w15:collapsed w:val="false"/>
      </w:pPr>
      <w:r>
        <w:br w:clear="all" w:type="textWrapping"/>
        <w:t>Poslovni broj: 4. St-</w:t>
      </w:r>
      <w:r w:rsidR="00296AF1">
        <w:t>1955/2015</w:t>
      </w:r>
      <w:r w:rsidR="001909D1">
        <w:t>-</w:t>
      </w:r>
      <w:r w:rsidR="00296AF1">
        <w:t>22</w:t>
      </w:r>
    </w:p>
    <w:p w:rsidRDefault="00296AF1" w:rsidP="00296AF1" w:rsidR="00296AF1">
      <w:pPr>
        <w:jc w:val="center"/>
      </w:pPr>
    </w:p>
    <w:p w:rsidRDefault="00296AF1" w:rsidP="00296AF1" w:rsidR="00296AF1" w:rsidRPr="00296AF1">
      <w:pPr>
        <w:jc w:val="center"/>
        <w:rPr>
          <w:spacing w:val="100"/>
        </w:rPr>
      </w:pPr>
      <w:r w:rsidRPr="00296AF1">
        <w:rPr>
          <w:spacing w:val="100"/>
        </w:rPr>
        <w:t>REPUBLIKA HRVATSKA</w:t>
      </w:r>
    </w:p>
    <w:p w:rsidRDefault="00CF623D" w:rsidP="00CF623D" w:rsidR="00CF623D" w:rsidRPr="00296AF1">
      <w:pPr>
        <w:rPr>
          <w:spacing w:val="100"/>
        </w:rPr>
      </w:pPr>
    </w:p>
    <w:p w:rsidRDefault="00CF623D" w:rsidP="00CF623D" w:rsidR="00CF623D" w:rsidRPr="00B25EAD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CF623D" w:rsidP="00CF623D" w:rsidR="00CF623D" w:rsidRPr="00B25EAD"/>
    <w:p w:rsidRDefault="00CF623D" w:rsidP="00CF623D" w:rsidR="00CF623D" w:rsidRPr="00CF623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>
        <w:rPr>
          <w:lang w:val="hr-HR"/>
        </w:rPr>
        <w:t>Katarini Mikulić,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stečajnog postupka nad dužnikom </w:t>
      </w:r>
      <w:r w:rsidR="00296AF1">
        <w:t>MOJI LJUDI d.o.o., Velebitska 95, Split, OIB: 80639737999</w:t>
      </w:r>
      <w:r>
        <w:rPr>
          <w:lang w:val="hr-HR"/>
        </w:rPr>
        <w:t xml:space="preserve">, </w:t>
      </w:r>
      <w:r w:rsidR="00296AF1">
        <w:rPr>
          <w:lang w:val="hr-HR"/>
        </w:rPr>
        <w:t>4. travnja</w:t>
      </w:r>
      <w:r w:rsidR="001909D1">
        <w:rPr>
          <w:lang w:val="hr-HR"/>
        </w:rPr>
        <w:t xml:space="preserve"> 2018.</w:t>
      </w:r>
    </w:p>
    <w:p w:rsidRDefault="00CF623D" w:rsidP="00B30A17" w:rsidR="00CF623D">
      <w:pPr>
        <w:ind w:firstLine="708"/>
        <w:jc w:val="both"/>
      </w:pPr>
    </w:p>
    <w:p w:rsidRDefault="00CF623D" w:rsidP="00CF623D" w:rsidR="00CF623D" w:rsidRPr="00CF623D">
      <w:pPr>
        <w:ind w:firstLine="708"/>
        <w:jc w:val="center"/>
        <w:rPr>
          <w:spacing w:val="100"/>
        </w:rPr>
      </w:pPr>
      <w:r w:rsidRPr="00CF623D">
        <w:rPr>
          <w:spacing w:val="100"/>
        </w:rPr>
        <w:t xml:space="preserve">riješio je </w:t>
      </w:r>
    </w:p>
    <w:p w:rsidRDefault="00CF623D" w:rsidP="00B30A17" w:rsidR="00CF623D">
      <w:pPr>
        <w:ind w:firstLine="708"/>
        <w:jc w:val="both"/>
      </w:pPr>
    </w:p>
    <w:p w:rsidRDefault="00B30A17" w:rsidP="00B30A17" w:rsidR="00B30A17">
      <w:pPr>
        <w:ind w:firstLine="708"/>
        <w:jc w:val="both"/>
      </w:pPr>
      <w:r>
        <w:t>Nalaže se FINANCIJSKOJ AGENCIJI, Regionalni centar Split, Podružnica Split, da</w:t>
      </w:r>
      <w:r w:rsidRPr="006947F3">
        <w:t xml:space="preserve"> u roku od 8 dana od dana primitka pisanog otpravka ovog </w:t>
      </w:r>
      <w:r>
        <w:t xml:space="preserve">rješenja </w:t>
      </w:r>
      <w:r w:rsidRPr="00CC6109">
        <w:t>naloži banci prijenos</w:t>
      </w:r>
      <w:r>
        <w:t xml:space="preserve"> zaplijenjenoga iznosa predujma za namirenje troškova stečajnog postupka od </w:t>
      </w:r>
      <w:r w:rsidR="00296AF1">
        <w:t>4.960,10</w:t>
      </w:r>
      <w:r>
        <w:t xml:space="preserve"> kuna na račun sudskog depozita Trgovačkog suda u Splitu </w:t>
      </w:r>
      <w:r w:rsidRPr="00081449">
        <w:t>HR1623900011300000664</w:t>
      </w:r>
      <w:r>
        <w:t>,</w:t>
      </w:r>
      <w:r w:rsidRPr="00081449">
        <w:t xml:space="preserve"> </w:t>
      </w:r>
      <w:r>
        <w:t xml:space="preserve">otvorenog </w:t>
      </w:r>
      <w:r w:rsidRPr="000A32F4">
        <w:t>kod Hrvatske Poštanske Banke d.d. Zagreb</w:t>
      </w:r>
      <w:r>
        <w:t xml:space="preserve">, model HR 02, pozivom na broj </w:t>
      </w:r>
      <w:r w:rsidR="00296AF1">
        <w:t>1955</w:t>
      </w:r>
      <w:r w:rsidRPr="006D5886">
        <w:t>-</w:t>
      </w:r>
      <w:r w:rsidR="00296AF1">
        <w:t>2015</w:t>
      </w:r>
      <w:r>
        <w:t>.</w:t>
      </w:r>
    </w:p>
    <w:p w:rsidRDefault="00B30A17" w:rsidP="00B30A17" w:rsidR="00B30A17">
      <w:pPr>
        <w:jc w:val="both"/>
      </w:pPr>
    </w:p>
    <w:p w:rsidRDefault="00B30A17" w:rsidP="00B30A17" w:rsidR="00B30A17">
      <w:pPr>
        <w:spacing w:after="100" w:before="240"/>
        <w:jc w:val="center"/>
      </w:pPr>
      <w:r>
        <w:t>Obrazloženje</w:t>
      </w:r>
    </w:p>
    <w:p w:rsidRDefault="00B30A17" w:rsidP="00B30A17" w:rsidR="00B30A17">
      <w:pPr>
        <w:jc w:val="center"/>
      </w:pPr>
    </w:p>
    <w:p w:rsidRDefault="00B30A17" w:rsidP="00B30A17" w:rsidR="00B30A17">
      <w:pPr>
        <w:spacing w:after="100"/>
        <w:jc w:val="both"/>
      </w:pPr>
      <w:r>
        <w:tab/>
        <w:t xml:space="preserve">Trgovački sud u Splitu, povodom </w:t>
      </w:r>
      <w:r w:rsidR="00CF623D">
        <w:t>prijedloga</w:t>
      </w:r>
      <w:r>
        <w:t xml:space="preserve"> Financijske agencije</w:t>
      </w:r>
      <w:r w:rsidRPr="00D42D19">
        <w:t>, Regionalni centar Split</w:t>
      </w:r>
      <w:r>
        <w:t xml:space="preserve"> (dalje: FINA) od </w:t>
      </w:r>
      <w:r w:rsidR="00296AF1">
        <w:t>9. studenog 2015</w:t>
      </w:r>
      <w:r>
        <w:t xml:space="preserve">., u stečajnom postupku koji se vodio protiv naprijed navedenog dužnika, donio je rješenje o otvaranju (i zaključenju) stečajnog postupka broj: </w:t>
      </w:r>
      <w:r w:rsidR="00CF623D">
        <w:t>4</w:t>
      </w:r>
      <w:r>
        <w:t>.St-</w:t>
      </w:r>
      <w:r w:rsidR="00296AF1">
        <w:t>1955/2015</w:t>
      </w:r>
      <w:r>
        <w:t xml:space="preserve"> od </w:t>
      </w:r>
      <w:r w:rsidR="00296AF1">
        <w:t>24. siječnja</w:t>
      </w:r>
      <w:r w:rsidR="001909D1">
        <w:t xml:space="preserve"> 2018.</w:t>
      </w:r>
    </w:p>
    <w:p w:rsidRDefault="00B30A17" w:rsidP="00B30A17" w:rsidR="00B30A17">
      <w:pPr>
        <w:spacing w:after="100" w:before="240"/>
        <w:jc w:val="both"/>
      </w:pPr>
      <w:r>
        <w:tab/>
      </w:r>
      <w:r w:rsidR="00296AF1">
        <w:t xml:space="preserve">Dana 30. ožujka 2018. FINA je obavijestila sud da temeljem </w:t>
      </w:r>
      <w:r>
        <w:t>čl</w:t>
      </w:r>
      <w:r w:rsidR="00296AF1">
        <w:t>anka</w:t>
      </w:r>
      <w:r>
        <w:t xml:space="preserve"> 112. st</w:t>
      </w:r>
      <w:r w:rsidR="00296AF1">
        <w:t>avak</w:t>
      </w:r>
      <w:r>
        <w:t xml:space="preserve"> 5. Stečajnog zakona („Narodne novine“ broj: 71/15, dalje: SZ), dužnik na dan </w:t>
      </w:r>
      <w:r w:rsidR="00296AF1">
        <w:t>27. ožujka 2018</w:t>
      </w:r>
      <w:r>
        <w:t xml:space="preserve">. na ime predujma za namirenje troškova stečajnog postupka ima zaplijenjena novčana sredstva u iznosu od </w:t>
      </w:r>
      <w:r w:rsidR="00296AF1">
        <w:t>4.960,10</w:t>
      </w:r>
      <w:r>
        <w:t xml:space="preserve"> kuna.   </w:t>
      </w:r>
    </w:p>
    <w:p w:rsidRDefault="00B30A17" w:rsidP="00B30A17" w:rsidR="00B30A17">
      <w:pPr>
        <w:spacing w:after="100" w:before="240"/>
        <w:jc w:val="both"/>
      </w:pPr>
      <w:r>
        <w:tab/>
        <w:t>U čl</w:t>
      </w:r>
      <w:r w:rsidR="00296AF1">
        <w:t>anka</w:t>
      </w:r>
      <w:r>
        <w:t xml:space="preserve"> 112. st</w:t>
      </w:r>
      <w:r w:rsidR="00296AF1">
        <w:t>avka 1. SZ</w:t>
      </w:r>
      <w:r>
        <w:t xml:space="preserve"> propisano je da će </w:t>
      </w:r>
      <w:r w:rsidRPr="00CC6109">
        <w:t xml:space="preserve">Financijska agencija </w:t>
      </w:r>
      <w:r>
        <w:t xml:space="preserve">nakon što utvrdi </w:t>
      </w:r>
      <w:r w:rsidRPr="00CC6109">
        <w:t>nemogućnost izvršenja osnove za plaćanje radi nedostatka novčanih sredstava na računima dužnika pravne osobe, naložit</w:t>
      </w:r>
      <w:r>
        <w:t>i</w:t>
      </w:r>
      <w:r w:rsidRPr="00CC6109">
        <w:t xml:space="preserve"> banci da zaplijeni novčana sredstva s računa dužnika, u iznosu od </w:t>
      </w:r>
      <w:r w:rsidR="00296AF1">
        <w:t>4.960,10</w:t>
      </w:r>
      <w:r w:rsidRPr="00CC6109">
        <w:t xml:space="preserve"> kuna za predujam za namirenje troškova stečajnoga postupka</w:t>
      </w:r>
      <w:r w:rsidR="00296AF1">
        <w:t>, dok je stavkom</w:t>
      </w:r>
      <w:r>
        <w:t xml:space="preserve"> 6. istog članka propisano da će sud r</w:t>
      </w:r>
      <w:r w:rsidRPr="00CC6109">
        <w:t>ješenjem o otvaranju stečajnoga postupka nad dužnikom pravnom osobom naložiti Financijskoj agenciji da naloži banci prijenos zaplijenjenoga iznosa predujma na račun suda i obustavi daljnju pljenidbu do iznosa iz stavka 1. ovoga članka ako iznos predujma nije zaplijenjen u cijelosti</w:t>
      </w:r>
      <w:r>
        <w:t>.</w:t>
      </w:r>
    </w:p>
    <w:p w:rsidRDefault="00B30A17" w:rsidP="00B30A17" w:rsidR="00B30A17">
      <w:pPr>
        <w:spacing w:afterAutospacing="true" w:after="100" w:beforeAutospacing="true" w:before="100"/>
        <w:jc w:val="both"/>
      </w:pPr>
      <w:r>
        <w:lastRenderedPageBreak/>
        <w:tab/>
        <w:t>Budući da je FINA, temeljem čl</w:t>
      </w:r>
      <w:r w:rsidR="00296AF1">
        <w:t>anka 112. stavak 1. SZ</w:t>
      </w:r>
      <w:r>
        <w:t xml:space="preserve">, </w:t>
      </w:r>
      <w:r w:rsidRPr="00CC6109">
        <w:t>zaplijeni</w:t>
      </w:r>
      <w:r>
        <w:t>la</w:t>
      </w:r>
      <w:r w:rsidRPr="00CC6109">
        <w:t xml:space="preserve"> nov</w:t>
      </w:r>
      <w:r>
        <w:t xml:space="preserve">čana sredstva s računa dužnika </w:t>
      </w:r>
      <w:r w:rsidRPr="00CC6109">
        <w:t>u iznosu</w:t>
      </w:r>
      <w:r>
        <w:t xml:space="preserve"> od </w:t>
      </w:r>
      <w:r w:rsidR="00296AF1">
        <w:t>4.960,10</w:t>
      </w:r>
      <w:r>
        <w:t xml:space="preserve"> kuna kao </w:t>
      </w:r>
      <w:r w:rsidRPr="00CC6109">
        <w:t>predujam za namirenje troškova</w:t>
      </w:r>
      <w:r>
        <w:t xml:space="preserve"> naprijed </w:t>
      </w:r>
      <w:r w:rsidR="00CF623D">
        <w:t>navedenog</w:t>
      </w:r>
      <w:r w:rsidRPr="00CC6109">
        <w:t xml:space="preserve"> stečajnoga postupka</w:t>
      </w:r>
      <w:r>
        <w:t>, te pošto je ovaj sud donio rješenje o otvaranju (i zaključenju) stečajnog postupka nad naprijed navedenim dužnikom, valjalo je, analognom primjenom čl</w:t>
      </w:r>
      <w:r w:rsidR="00296AF1">
        <w:t>anka</w:t>
      </w:r>
      <w:r>
        <w:t xml:space="preserve"> 112. st</w:t>
      </w:r>
      <w:r w:rsidR="00296AF1">
        <w:t>avak 6. SZ</w:t>
      </w:r>
      <w:r>
        <w:t>,  odlučiti kao u izreci ovog rješenja.</w:t>
      </w:r>
    </w:p>
    <w:p w:rsidRDefault="001909D1" w:rsidP="001909D1" w:rsidR="001909D1" w:rsidRPr="001909D1">
      <w:pPr>
        <w:jc w:val="center"/>
      </w:pPr>
      <w:r w:rsidRPr="001909D1">
        <w:t>U Splitu</w:t>
      </w:r>
      <w:r w:rsidR="00296AF1">
        <w:t>,</w:t>
      </w:r>
      <w:r w:rsidRPr="001909D1">
        <w:t xml:space="preserve"> </w:t>
      </w:r>
      <w:r w:rsidR="00296AF1">
        <w:t>4. travnja</w:t>
      </w:r>
      <w:r w:rsidRPr="001909D1">
        <w:t xml:space="preserve"> 2018. </w:t>
      </w:r>
    </w:p>
    <w:tbl>
      <w:tblPr>
        <w:tblStyle w:val="Reetkatablice"/>
        <w:tblW w:type="dxa" w:w="4362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362"/>
      </w:tblGrid>
      <w:tr w:rsidTr="004476C2" w:rsidR="001909D1" w:rsidRPr="001909D1">
        <w:trPr>
          <w:trHeight w:val="247"/>
        </w:trPr>
        <w:tc>
          <w:tcPr>
            <w:tcW w:type="dxa" w:w="4362"/>
          </w:tcPr>
          <w:p w:rsidRDefault="001909D1" w:rsidP="004476C2" w:rsidR="001909D1" w:rsidRPr="001909D1">
            <w:pPr>
              <w:jc w:val="center"/>
              <w:rPr>
                <w:bCs/>
                <w:sz w:val="24"/>
              </w:rPr>
            </w:pPr>
            <w:r w:rsidRPr="001909D1">
              <w:rPr>
                <w:bCs/>
                <w:sz w:val="24"/>
              </w:rPr>
              <w:t>Sudac</w:t>
            </w:r>
          </w:p>
          <w:p w:rsidRDefault="001909D1" w:rsidP="004476C2" w:rsidR="001909D1" w:rsidRPr="001909D1">
            <w:pPr>
              <w:jc w:val="center"/>
              <w:rPr>
                <w:bCs/>
                <w:sz w:val="24"/>
              </w:rPr>
            </w:pPr>
          </w:p>
          <w:p w:rsidRDefault="001909D1" w:rsidP="004476C2" w:rsidR="001909D1" w:rsidRPr="001909D1">
            <w:pPr>
              <w:jc w:val="center"/>
              <w:rPr>
                <w:bCs/>
                <w:sz w:val="24"/>
              </w:rPr>
            </w:pPr>
          </w:p>
        </w:tc>
      </w:tr>
      <w:tr w:rsidTr="004476C2" w:rsidR="001909D1" w:rsidRPr="001909D1">
        <w:trPr>
          <w:trHeight w:val="413"/>
        </w:trPr>
        <w:tc>
          <w:tcPr>
            <w:tcW w:type="dxa" w:w="4362"/>
          </w:tcPr>
          <w:p w:rsidRDefault="00414A9A" w:rsidP="004476C2" w:rsidR="001909D1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Katarina Mikulić,v.r.</w:t>
            </w:r>
          </w:p>
          <w:p w:rsidRDefault="00414A9A" w:rsidP="0071700F" w:rsidR="00414A9A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bCs/>
                <w:sz w:val="24"/>
              </w:rPr>
              <w:t xml:space="preserve">za </w:t>
            </w:r>
            <w:r>
              <w:rPr>
                <w:rFonts w:hAnsi="Times New Roman" w:ascii="Times New Roman"/>
                <w:sz w:val="24"/>
                <w:szCs w:val="24"/>
              </w:rPr>
              <w:t>točnost otpravka – ovlašteni službenik</w:t>
            </w:r>
          </w:p>
          <w:p w:rsidRDefault="00414A9A" w:rsidP="00414A9A" w:rsidR="00414A9A" w:rsidRPr="0085560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Ivana Hajder </w:t>
            </w:r>
          </w:p>
          <w:p w:rsidRDefault="00414A9A" w:rsidP="004476C2" w:rsidR="00414A9A" w:rsidRPr="001909D1">
            <w:pPr>
              <w:jc w:val="center"/>
              <w:rPr>
                <w:bCs/>
                <w:sz w:val="24"/>
              </w:rPr>
            </w:pPr>
          </w:p>
        </w:tc>
      </w:tr>
    </w:tbl>
    <w:p w:rsidRDefault="00B30A17" w:rsidP="00B30A17" w:rsidR="00B30A17" w:rsidRPr="00236892"/>
    <w:p w:rsidRDefault="001909D1" w:rsidP="00B30A17" w:rsidR="00B30A17" w:rsidRPr="00934026">
      <w:pPr>
        <w:jc w:val="both"/>
      </w:pPr>
      <w:r w:rsidRPr="00403F01">
        <w:t>Pouka o pravnom lijeku:</w:t>
      </w:r>
      <w:r w:rsidR="00B30A17">
        <w:t xml:space="preserve"> </w:t>
      </w:r>
    </w:p>
    <w:p w:rsidRDefault="00B30A17" w:rsidP="00B30A17" w:rsidR="00B30A17">
      <w:pPr>
        <w:jc w:val="both"/>
      </w:pPr>
      <w:r w:rsidRPr="004A4042">
        <w:t>Protiv ovog rješenja dopuštena je žalba.</w:t>
      </w:r>
      <w:r>
        <w:t xml:space="preserve"> </w:t>
      </w:r>
      <w:r w:rsidRPr="004A4042">
        <w:t>Žalba se može izjaviti u roku od 8 (osam) dana</w:t>
      </w:r>
      <w: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</w:t>
      </w:r>
    </w:p>
    <w:p w:rsidRDefault="00B30A17" w:rsidP="00B30A17" w:rsidR="00B30A17">
      <w:pPr>
        <w:jc w:val="both"/>
      </w:pPr>
    </w:p>
    <w:p w:rsidRDefault="00B30A17" w:rsidP="00B30A17" w:rsidR="00B30A17">
      <w:pPr>
        <w:jc w:val="both"/>
      </w:pPr>
    </w:p>
    <w:p w:rsidRDefault="00B30A17" w:rsidP="00B30A17" w:rsidR="00B30A17" w:rsidRPr="00407572">
      <w:pPr>
        <w:spacing w:after="260" w:before="260"/>
        <w:jc w:val="center"/>
        <w:rPr>
          <w:color w:val="FF0000"/>
        </w:rPr>
      </w:pPr>
      <w:bookmarkStart w:name="_GoBack" w:id="0"/>
      <w:bookmarkEnd w:id="0"/>
    </w:p>
    <w:p w:rsidRDefault="00853B3E" w:rsidR="00853B3E"/>
    <w:sectPr w:rsidSect="001909D1" w:rsidR="00853B3E">
      <w:headerReference w:type="default" r:id="rId10"/>
      <w:headerReference w:type="first" r:id="rId11"/>
      <w:footerReference w:type="first" r:id="rId12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623D" w:rsidP="00CF623D" w:rsidR="00CF623D">
      <w:r>
        <w:separator/>
      </w:r>
    </w:p>
  </w:endnote>
  <w:endnote w:id="0" w:type="continuationSeparator">
    <w:p w:rsidRDefault="00CF623D" w:rsidP="00CF623D" w:rsidR="00CF62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23D" w:rsidR="00CF623D">
    <w:pPr>
      <w:pStyle w:val="Podnoje"/>
      <w:jc w:val="center"/>
    </w:pPr>
  </w:p>
  <w:p w:rsidRDefault="00CF623D" w:rsidR="00CF62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623D" w:rsidP="00CF623D" w:rsidR="00CF623D">
      <w:r>
        <w:separator/>
      </w:r>
    </w:p>
  </w:footnote>
  <w:footnote w:id="0" w:type="continuationSeparator">
    <w:p w:rsidRDefault="00CF623D" w:rsidP="00CF623D" w:rsidR="00CF62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21702462"/>
      <w:docPartObj>
        <w:docPartGallery w:val="Page Numbers (Top of Page)"/>
        <w:docPartUnique/>
      </w:docPartObj>
    </w:sdtPr>
    <w:sdtEndPr/>
    <w:sdtContent>
      <w:p w:rsidRDefault="001909D1" w:rsidP="001909D1" w:rsidR="001909D1">
        <w:pPr>
          <w:ind w:firstLine="708" w:left="354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4A9A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  <w:t>Poslovni broj: 4. St-</w:t>
        </w:r>
        <w:r w:rsidR="00296AF1">
          <w:t>1955</w:t>
        </w:r>
        <w:r>
          <w:t>/</w:t>
        </w:r>
        <w:r w:rsidR="00296AF1">
          <w:t>2015</w:t>
        </w:r>
        <w:r>
          <w:t>-</w:t>
        </w:r>
        <w:r w:rsidR="00296AF1">
          <w:t>22</w:t>
        </w:r>
      </w:p>
      <w:p w:rsidRDefault="00414A9A" w:rsidR="001909D1">
        <w:pPr>
          <w:pStyle w:val="Zaglavlje"/>
          <w:jc w:val="center"/>
        </w:pPr>
      </w:p>
    </w:sdtContent>
  </w:sdt>
  <w:p w:rsidRDefault="001909D1" w:rsidR="001909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79DB" w:rsidR="00DA79DB">
    <w:pPr>
      <w:pStyle w:val="Zaglavlje"/>
      <w:jc w:val="center"/>
    </w:pPr>
  </w:p>
  <w:p w:rsidRDefault="00414A9A" w:rsidP="003E6296" w:rsidR="003E629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9A6BEA"/>
    <w:multiLevelType w:val="hybridMultilevel"/>
    <w:tmpl w:val="46C6984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0A17"/>
    <w:rsid w:val="00066650"/>
    <w:rsid w:val="00085E7C"/>
    <w:rsid w:val="000B4D96"/>
    <w:rsid w:val="000D5416"/>
    <w:rsid w:val="00147173"/>
    <w:rsid w:val="001909D1"/>
    <w:rsid w:val="00296AF1"/>
    <w:rsid w:val="003C2F22"/>
    <w:rsid w:val="00414A9A"/>
    <w:rsid w:val="00417EA6"/>
    <w:rsid w:val="0071519E"/>
    <w:rsid w:val="00761A6F"/>
    <w:rsid w:val="007F7A84"/>
    <w:rsid w:val="00814EDB"/>
    <w:rsid w:val="00815142"/>
    <w:rsid w:val="00853B3E"/>
    <w:rsid w:val="00981D37"/>
    <w:rsid w:val="00A51DE9"/>
    <w:rsid w:val="00B30A17"/>
    <w:rsid w:val="00B7506F"/>
    <w:rsid w:val="00CF623D"/>
    <w:rsid w:val="00D8632A"/>
    <w:rsid w:val="00DA79DB"/>
    <w:rsid w:val="00DD0D50"/>
    <w:rsid w:val="00DE2C26"/>
    <w:rsid w:val="00E04610"/>
    <w:rsid w:val="00EA0774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0A17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CF623D"/>
    <w:pPr>
      <w:keepNext/>
      <w:jc w:val="center"/>
      <w:outlineLvl w:val="0"/>
    </w:pPr>
    <w:rPr>
      <w:rFonts w:eastAsia="Arial Unicode MS"/>
      <w:b/>
      <w:bCs/>
    </w:rPr>
  </w:style>
  <w:style w:styleId="Naslov2" w:type="paragraph">
    <w:name w:val="heading 2"/>
    <w:basedOn w:val="Normal"/>
    <w:next w:val="Normal"/>
    <w:link w:val="Naslov2Char"/>
    <w:qFormat/>
    <w:rsid w:val="00CF623D"/>
    <w:pPr>
      <w:keepNext/>
      <w:jc w:val="center"/>
      <w:outlineLvl w:val="1"/>
    </w:pPr>
    <w:rPr>
      <w:rFonts w:eastAsia="Arial Unicode MS"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30A1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30A17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B30A17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B30A17"/>
    <w:rPr>
      <w:rFonts w:cs="Times New Roman" w:eastAsia="Times New Roman"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B30A17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CF623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F623D"/>
    <w:rPr>
      <w:rFonts w:cs="Times New Roman" w:eastAsia="Times New Roman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CF623D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CF623D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CF623D"/>
    <w:pPr>
      <w:jc w:val="both"/>
    </w:pPr>
    <w:rPr>
      <w:szCs w:val="20"/>
      <w:lang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CF623D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F62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623D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DA79DB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14A9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14A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4A9A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4A9A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4A9A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414A9A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0A17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CF623D"/>
    <w:pPr>
      <w:keepNext/>
      <w:jc w:val="center"/>
      <w:outlineLvl w:val="0"/>
    </w:pPr>
    <w:rPr>
      <w:rFonts w:eastAsia="Arial Unicode MS"/>
      <w:b/>
      <w:bCs/>
    </w:rPr>
  </w:style>
  <w:style w:styleId="Naslov2" w:type="paragraph">
    <w:name w:val="heading 2"/>
    <w:basedOn w:val="Normal"/>
    <w:next w:val="Normal"/>
    <w:link w:val="Naslov2Char"/>
    <w:qFormat/>
    <w:rsid w:val="00CF623D"/>
    <w:pPr>
      <w:keepNext/>
      <w:jc w:val="center"/>
      <w:outlineLvl w:val="1"/>
    </w:pPr>
    <w:rPr>
      <w:rFonts w:eastAsia="Arial Unicode MS"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30A1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30A17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B30A17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B30A17"/>
    <w:rPr>
      <w:rFonts w:ascii="Tahoma" w:cs="Times New Roman" w:eastAsia="Times New Roman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B30A17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CF623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F623D"/>
    <w:rPr>
      <w:rFonts w:cs="Times New Roman" w:eastAsia="Times New Roman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CF623D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CF623D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CF623D"/>
    <w:pPr>
      <w:jc w:val="both"/>
    </w:pPr>
    <w:rPr>
      <w:szCs w:val="20"/>
      <w:lang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CF623D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F62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623D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DA79DB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14A9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14A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4A9A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4A9A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4A9A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414A9A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2018.</izvorni_sadrzaj>
    <derivirana_varijabla naziv="DomainObject.DatumDonosenjaOdluke_1">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1955</izvorni_sadrzaj>
    <derivirana_varijabla naziv="DomainObject.Predmet.Broj_1">1955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ožujka 2018.</izvorni_sadrzaj>
    <derivirana_varijabla naziv="DomainObject.Predmet.DatumRjesavanja_1">26. ožujka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St-1955/2015</izvorni_sadrzaj>
    <derivirana_varijabla naziv="DomainObject.Predmet.OznakaBroj_1">St-1955/2015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Katarina</izvorni_sadrzaj>
    <derivirana_varijabla naziv="DomainObject.Predmet.PredmetRijesio.Ime_1">Katarina</derivirana_varijabla>
  </DomainObject.Predmet.PredmetRijesio.Ime>
  <DomainObject.Predmet.PredmetRijesio.Oib>
    <izvorni_sadrzaj>00502376297</izvorni_sadrzaj>
    <derivirana_varijabla naziv="DomainObject.Predmet.PredmetRijesio.Oib_1">00502376297</derivirana_varijabla>
  </DomainObject.Predmet.PredmetRijesio.Oib>
  <DomainObject.Predmet.PredmetRijesio.Prezime>
    <izvorni_sadrzaj>Mikulić</izvorni_sadrzaj>
    <derivirana_varijabla naziv="DomainObject.Predmet.PredmetRijesio.Prezime_1">Mikulić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MOJI LJUDI d.o.o.</izvorni_sadrzaj>
    <derivirana_varijabla naziv="DomainObject.Predmet.ProtustrankaFormated_1">  MOJI LJUDI d.o.o.</derivirana_varijabla>
  </DomainObject.Predmet.ProtustrankaFormated>
  <DomainObject.Predmet.ProtustrankaFormatedOIB>
    <izvorni_sadrzaj>  MOJI LJUDI d.o.o., OIB 80639737999</izvorni_sadrzaj>
    <derivirana_varijabla naziv="DomainObject.Predmet.ProtustrankaFormatedOIB_1">  MOJI LJUDI d.o.o., OIB 80639737999</derivirana_varijabla>
  </DomainObject.Predmet.ProtustrankaFormatedOIB>
  <DomainObject.Predmet.ProtustrankaFormatedWithAdress>
    <izvorni_sadrzaj> MOJI LJUDI d.o.o., Velebitska 95, 21000 Split</izvorni_sadrzaj>
    <derivirana_varijabla naziv="DomainObject.Predmet.ProtustrankaFormatedWithAdress_1"> MOJI LJUDI d.o.o., Velebitska 95, 21000 Split</derivirana_varijabla>
  </DomainObject.Predmet.ProtustrankaFormatedWithAdress>
  <DomainObject.Predmet.ProtustrankaFormatedWithAdressOIB>
    <izvorni_sadrzaj> MOJI LJUDI d.o.o., OIB 80639737999, Velebitska 95, 21000 Split</izvorni_sadrzaj>
    <derivirana_varijabla naziv="DomainObject.Predmet.ProtustrankaFormatedWithAdressOIB_1"> MOJI LJUDI d.o.o., OIB 80639737999, Velebitska 95, 21000 Split</derivirana_varijabla>
  </DomainObject.Predmet.ProtustrankaFormatedWithAdressOIB>
  <DomainObject.Predmet.ProtustrankaWithAdress>
    <izvorni_sadrzaj>MOJI LJUDI d.o.o. Velebitska 95, 21000 Split</izvorni_sadrzaj>
    <derivirana_varijabla naziv="DomainObject.Predmet.ProtustrankaWithAdress_1">MOJI LJUDI d.o.o. Velebitska 95, 21000 Split</derivirana_varijabla>
  </DomainObject.Predmet.ProtustrankaWithAdress>
  <DomainObject.Predmet.ProtustrankaWithAdressOIB>
    <izvorni_sadrzaj>MOJI LJUDI d.o.o., OIB 80639737999, Velebitska 95, 21000 Split</izvorni_sadrzaj>
    <derivirana_varijabla naziv="DomainObject.Predmet.ProtustrankaWithAdressOIB_1">MOJI LJUDI d.o.o., OIB 80639737999, Velebitska 95, 21000 Split</derivirana_varijabla>
  </DomainObject.Predmet.ProtustrankaWithAdressOIB>
  <DomainObject.Predmet.ProtustrankaNazivFormated>
    <izvorni_sadrzaj>MOJI LJUDI d.o.o.</izvorni_sadrzaj>
    <derivirana_varijabla naziv="DomainObject.Predmet.ProtustrankaNazivFormated_1">MOJI LJUDI d.o.o.</derivirana_varijabla>
  </DomainObject.Predmet.ProtustrankaNazivFormated>
  <DomainObject.Predmet.ProtustrankaNazivFormatedOIB>
    <izvorni_sadrzaj>MOJI LJUDI d.o.o., OIB 80639737999</izvorni_sadrzaj>
    <derivirana_varijabla naziv="DomainObject.Predmet.ProtustrankaNazivFormatedOIB_1">MOJI LJUDI d.o.o., OIB 80639737999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44021.55</izvorni_sadrzaj>
    <derivirana_varijabla naziv="DomainObject.Predmet.TrenutnaVrijednost_1">44021.55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MOJI LJUDI d.o.o.</item>
    </izvorni_sadrzaj>
    <derivirana_varijabla naziv="DomainObject.Predmet.ProtuStrankaListFormated_1">
      <item>MOJI LJUDI d.o.o.</item>
    </derivirana_varijabla>
  </DomainObject.Predmet.ProtuStrankaListFormated>
  <DomainObject.Predmet.ProtuStrankaListFormatedOIB>
    <izvorni_sadrzaj>
      <item>MOJI LJUDI d.o.o., OIB 80639737999</item>
    </izvorni_sadrzaj>
    <derivirana_varijabla naziv="DomainObject.Predmet.ProtuStrankaListFormatedOIB_1">
      <item>MOJI LJUDI d.o.o., OIB 80639737999</item>
    </derivirana_varijabla>
  </DomainObject.Predmet.ProtuStrankaListFormatedOIB>
  <DomainObject.Predmet.ProtuStrankaListFormatedWithAdress>
    <izvorni_sadrzaj>
      <item>MOJI LJUDI d.o.o., Velebitska 95, 21000 Split</item>
    </izvorni_sadrzaj>
    <derivirana_varijabla naziv="DomainObject.Predmet.ProtuStrankaListFormatedWithAdress_1">
      <item>MOJI LJUDI d.o.o., Velebitska 95, 21000 Split</item>
    </derivirana_varijabla>
  </DomainObject.Predmet.ProtuStrankaListFormatedWithAdress>
  <DomainObject.Predmet.ProtuStrankaListFormatedWithAdressOIB>
    <izvorni_sadrzaj>
      <item>MOJI LJUDI d.o.o., OIB 80639737999, Velebitska 95, 21000 Split</item>
    </izvorni_sadrzaj>
    <derivirana_varijabla naziv="DomainObject.Predmet.ProtuStrankaListFormatedWithAdressOIB_1">
      <item>MOJI LJUDI d.o.o., OIB 80639737999, Velebitska 95, 21000 Split</item>
    </derivirana_varijabla>
  </DomainObject.Predmet.ProtuStrankaListFormatedWithAdressOIB>
  <DomainObject.Predmet.ProtuStrankaListNazivFormated>
    <izvorni_sadrzaj>
      <item>MOJI LJUDI d.o.o.</item>
    </izvorni_sadrzaj>
    <derivirana_varijabla naziv="DomainObject.Predmet.ProtuStrankaListNazivFormated_1">
      <item>MOJI LJUDI d.o.o.</item>
    </derivirana_varijabla>
  </DomainObject.Predmet.ProtuStrankaListNazivFormated>
  <DomainObject.Predmet.ProtuStrankaListNazivFormatedOIB>
    <izvorni_sadrzaj>
      <item>MOJI LJUDI d.o.o., OIB 80639737999</item>
    </izvorni_sadrzaj>
    <derivirana_varijabla naziv="DomainObject.Predmet.ProtuStrankaListNazivFormatedOIB_1">
      <item>MOJI LJUDI d.o.o., OIB 80639737999</item>
    </derivirana_varijabla>
  </DomainObject.Predmet.ProtuStrankaListNazivFormatedOIB>
  <DomainObject.Predmet.OstaliListFormated>
    <izvorni_sadrzaj>
      <item>Bojan Šikić</item>
    </izvorni_sadrzaj>
    <derivirana_varijabla naziv="DomainObject.Predmet.OstaliListFormated_1">
      <item>Bojan Šikić</item>
    </derivirana_varijabla>
  </DomainObject.Predmet.OstaliListFormated>
  <DomainObject.Predmet.OstaliListFormatedOIB>
    <izvorni_sadrzaj>
      <item>Bojan Šikić, OIB 93261036816</item>
    </izvorni_sadrzaj>
    <derivirana_varijabla naziv="DomainObject.Predmet.OstaliListFormatedOIB_1">
      <item>Bojan Šikić, OIB 93261036816</item>
    </derivirana_varijabla>
  </DomainObject.Predmet.OstaliListFormatedOIB>
  <DomainObject.Predmet.OstaliListFormatedWithAdress>
    <izvorni_sadrzaj>
      <item>Bojan Šikić, Velebitska 95, 21000 Split</item>
    </izvorni_sadrzaj>
    <derivirana_varijabla naziv="DomainObject.Predmet.OstaliListFormatedWithAdress_1">
      <item>Bojan Šikić, Velebitska 95, 21000 Split</item>
    </derivirana_varijabla>
  </DomainObject.Predmet.OstaliListFormatedWithAdress>
  <DomainObject.Predmet.OstaliListFormatedWithAdressOIB>
    <izvorni_sadrzaj>
      <item>Bojan Šikić, OIB 93261036816, Velebitska 95, 21000 Split</item>
    </izvorni_sadrzaj>
    <derivirana_varijabla naziv="DomainObject.Predmet.OstaliListFormatedWithAdressOIB_1">
      <item>Bojan Šikić, OIB 93261036816, Velebitska 95, 21000 Split</item>
    </derivirana_varijabla>
  </DomainObject.Predmet.OstaliListFormatedWithAdressOIB>
  <DomainObject.Predmet.OstaliListNazivFormated>
    <izvorni_sadrzaj>
      <item>Bojan Šikić</item>
    </izvorni_sadrzaj>
    <derivirana_varijabla naziv="DomainObject.Predmet.OstaliListNazivFormated_1">
      <item>Bojan Šikić</item>
    </derivirana_varijabla>
  </DomainObject.Predmet.OstaliListNazivFormated>
  <DomainObject.Predmet.OstaliListNazivFormatedOIB>
    <izvorni_sadrzaj>
      <item>Bojan Šikić, OIB 93261036816</item>
    </izvorni_sadrzaj>
    <derivirana_varijabla naziv="DomainObject.Predmet.OstaliListNazivFormatedOIB_1">
      <item>Bojan Šikić, OIB 93261036816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2018.</izvorni_sadrzaj>
    <derivirana_varijabla naziv="DomainObject.Datum_1">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MOJI LJUDI d.o.o.</izvorni_sadrzaj>
    <derivirana_varijabla naziv="DomainObject.Predmet.ProtustrankaIDrugi_1">MOJI LJUDI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MOJI LJUDI d.o.o., OIB 80639737999, Velebitska 95, 21000 Split</izvorni_sadrzaj>
    <derivirana_varijabla naziv="DomainObject.Predmet.ProtustrankaIDrugiAdressOIB_1">MOJI LJUDI d.o.o., OIB 80639737999, Velebitska 95,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ožujka 2018.</izvorni_sadrzaj>
    <derivirana_varijabla naziv="DomainObject.Predmet.OdlukaRjesenje.DatumDonosenjaOdluke_1">26. ožujka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St-1955/2015-17</izvorni_sadrzaj>
    <derivirana_varijabla naziv="DomainObject.Predmet.OdlukaRjesenje.Oznaka_1">St-1955/2015-17</derivirana_varijabla>
  </DomainObject.Predmet.OdlukaRjesenje.Oznaka>
  <DomainObject.Predmet.SudioniciListNaziv>
    <izvorni_sadrzaj>
      <item>MOJI LJUDI d.o.o.</item>
      <item>FINANCIJSKA AGENCIJA, RC SPLIT</item>
      <item>Bojan Šikić</item>
    </izvorni_sadrzaj>
    <derivirana_varijabla naziv="DomainObject.Predmet.SudioniciListNaziv_1">
      <item>MOJI LJUDI d.o.o.</item>
      <item>FINANCIJSKA AGENCIJA, RC SPLIT</item>
      <item>Bojan Šikić</item>
    </derivirana_varijabla>
  </DomainObject.Predmet.SudioniciListNaziv>
  <DomainObject.Predmet.SudioniciListAdressOIB>
    <izvorni_sadrzaj>
      <item>MOJI LJUDI d.o.o., OIB 80639737999, Velebitska 95,21000 Split</item>
      <item>FINANCIJSKA AGENCIJA, RC SPLIT, OIB 85821130368, Mažuranićevo šetalište 24 b,21000 Split</item>
      <item>Bojan Šikić, OIB 93261036816, Velebitska 95,21000 Split</item>
    </izvorni_sadrzaj>
    <derivirana_varijabla naziv="DomainObject.Predmet.SudioniciListAdressOIB_1">
      <item>MOJI LJUDI d.o.o., OIB 80639737999, Velebitska 95,21000 Split</item>
      <item>FINANCIJSKA AGENCIJA, RC SPLIT, OIB 85821130368, Mažuranićevo šetalište 24 b,21000 Split</item>
      <item>Bojan Šikić, OIB 93261036816, Velebitska 95,21000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80639737999</item>
      <item>, OIB 85821130368</item>
      <item>, OIB 93261036816</item>
    </izvorni_sadrzaj>
    <derivirana_varijabla naziv="DomainObject.Predmet.SudioniciListNazivOIB_1">
      <item>, OIB 80639737999</item>
      <item>, OIB 85821130368</item>
      <item>, OIB 93261036816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Zdenka Marušić, OIB 96351529646, Miošići 15A, 21335 Brist</item>
    </izvorni_sadrzaj>
    <derivirana_varijabla naziv="DomainObject.Predmet.StecajniUpraviteljiListAddressOIB_1">
      <item>Zdenka Marušić, OIB 96351529646, Miošići 15A, 21335 Brist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465</properties:Words>
  <properties:Characters>2676</properties:Characters>
  <properties:Lines>67</properties:Lines>
  <properties:Paragraphs>21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2017-07-19T05:24:00Z</dcterms:created>
  <dc:creator>Katarina Mikulić</dc:creator>
  <cp:lastModifiedBy>Katarina Mikulić</cp:lastModifiedBy>
  <cp:lastPrinted>2018-04-04T08:35:00Z</cp:lastPrinted>
  <dcterms:modified xmlns:xsi="http://www.w3.org/2001/XMLSchema-instance" xsi:type="dcterms:W3CDTF">2018-04-04T08:35:00Z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FINI DA OSLOBODI ZAPLJENJENA SREDSTVA.docx)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