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02"/>
        <w:tblLook w:val="04A0" w:noVBand="1" w:noHBand="0" w:lastColumn="0" w:firstColumn="1" w:lastRow="0" w:firstRow="1"/>
      </w:tblPr>
      <w:tblGrid>
        <w:gridCol w:w="202"/>
        <w:gridCol w:w="3510"/>
        <w:gridCol w:w="608"/>
      </w:tblGrid>
      <w:tr w:rsidTr="001B5B58" w:rsidR="00A162AD" w:rsidRPr="00D72CFA">
        <w:trPr>
          <w:gridBefore w:val="1"/>
          <w:gridAfter w:val="1"/>
          <w:wBefore w:type="dxa" w:w="202"/>
          <w:wAfter w:type="dxa" w:w="608"/>
        </w:trPr>
        <w:tc>
          <w:tcPr>
            <w:tcW w:type="dxa" w:w="3510"/>
            <w:shd w:fill="auto" w:color="auto" w:val="clear"/>
          </w:tcPr>
          <w:p w:rsidRDefault="00A162AD" w:rsidP="001B5B58" w:rsidR="00A162AD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eastAsia="Calibri"/>
                <w:noProof/>
                <w:sz w:val="24"/>
                <w:szCs w:val="24"/>
              </w:rPr>
              <w:drawing>
                <wp:inline distR="0" distL="0" distB="0" distT="0">
                  <wp:extent cy="611505" cx="534035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1505" cx="534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162AD" w:rsidP="001B5B58" w:rsidR="00A162AD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Republika Hrvatska</w:t>
            </w:r>
          </w:p>
          <w:p w:rsidRDefault="00A162AD" w:rsidP="001B5B58" w:rsidR="00A162AD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Općinski sud u Čakovcu</w:t>
            </w:r>
          </w:p>
          <w:p w:rsidRDefault="00A162AD" w:rsidP="001B5B58" w:rsidR="00A162AD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Čakovec, Ruđera Boškovića 18</w:t>
            </w:r>
          </w:p>
        </w:tc>
      </w:tr>
      <w:tr w:rsidTr="001B5B58" w:rsidR="00A162AD" w:rsidRPr="00D72CFA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A162AD" w:rsidP="001B5B58" w:rsidR="00A162AD" w:rsidRPr="00D72CFA">
            <w:pPr>
              <w:ind w:firstLine="1350" w:left="-1350"/>
              <w:jc w:val="center"/>
              <w:rPr>
                <w:sz w:val="24"/>
                <w:szCs w:val="24"/>
              </w:rPr>
            </w:pPr>
            <w:r w:rsidRPr="00D72CFA">
              <w:rPr>
                <w:sz w:val="24"/>
                <w:szCs w:val="24"/>
              </w:rPr>
              <w:t xml:space="preserve">Poslovni broj: 3 </w:t>
            </w:r>
            <w:r>
              <w:rPr>
                <w:sz w:val="24"/>
                <w:szCs w:val="24"/>
              </w:rPr>
              <w:t>Sp</w:t>
            </w:r>
            <w:r w:rsidRPr="00D72CF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4/17</w:t>
            </w:r>
          </w:p>
        </w:tc>
      </w:tr>
    </w:tbl>
    <w:p w14:textId="3fe4bc6" w14:paraId="3fe4bc6" w:rsidRDefault="0072177E" w:rsidR="0072177E">
      <w:pPr>
        <w15:collapsed w:val="false"/>
        <w:rPr>
          <w:sz w:val="24"/>
        </w:rPr>
      </w:pPr>
    </w:p>
    <w:p w:rsidRDefault="0072177E" w:rsidR="0072177E">
      <w:pPr>
        <w:rPr>
          <w:sz w:val="24"/>
        </w:rPr>
      </w:pPr>
    </w:p>
    <w:p w:rsidRDefault="00E30813" w:rsidP="00E30813" w:rsidR="00E30813">
      <w:pPr>
        <w:rPr>
          <w:szCs w:val="24"/>
        </w:rPr>
      </w:pPr>
    </w:p>
    <w:p w:rsidRDefault="00E30813" w:rsidP="00E30813" w:rsidR="00E30813" w:rsidRPr="00A162AD">
      <w:pPr>
        <w:rPr>
          <w:b/>
          <w:sz w:val="24"/>
          <w:szCs w:val="24"/>
          <w:lang w:val="en-US"/>
        </w:rPr>
      </w:pPr>
    </w:p>
    <w:p w:rsidRDefault="00E30813" w:rsidP="00A162AD" w:rsidR="00E30813" w:rsidRPr="00A162AD">
      <w:pPr>
        <w:jc w:val="center"/>
        <w:rPr>
          <w:sz w:val="24"/>
          <w:szCs w:val="24"/>
        </w:rPr>
      </w:pPr>
      <w:r w:rsidRPr="00A162AD">
        <w:rPr>
          <w:sz w:val="24"/>
          <w:szCs w:val="24"/>
        </w:rPr>
        <w:t>FINA</w:t>
      </w:r>
    </w:p>
    <w:p w:rsidRDefault="00E30813" w:rsidP="00E30813" w:rsidR="00E30813" w:rsidRPr="00A162AD">
      <w:pPr>
        <w:jc w:val="center"/>
        <w:rPr>
          <w:sz w:val="24"/>
          <w:szCs w:val="24"/>
          <w:lang w:val="en-US"/>
        </w:rPr>
      </w:pPr>
      <w:r w:rsidRPr="00A162AD">
        <w:rPr>
          <w:sz w:val="24"/>
          <w:szCs w:val="24"/>
          <w:lang w:val="en-US"/>
        </w:rPr>
        <w:t>Čakovec</w:t>
      </w:r>
    </w:p>
    <w:p w:rsidRDefault="00E30813" w:rsidP="00E30813" w:rsidR="00E30813" w:rsidRPr="00A162AD">
      <w:pPr>
        <w:jc w:val="center"/>
        <w:rPr>
          <w:b/>
          <w:sz w:val="24"/>
          <w:szCs w:val="24"/>
          <w:lang w:val="en-US"/>
        </w:rPr>
      </w:pPr>
    </w:p>
    <w:p w:rsidRDefault="00E30813" w:rsidP="00E30813" w:rsidR="00E30813" w:rsidRPr="00A162AD">
      <w:pPr>
        <w:jc w:val="center"/>
        <w:rPr>
          <w:b/>
          <w:sz w:val="24"/>
          <w:szCs w:val="24"/>
          <w:lang w:val="en-US"/>
        </w:rPr>
      </w:pPr>
    </w:p>
    <w:p w:rsidRDefault="00E30813" w:rsidP="00E30813" w:rsidR="00E30813" w:rsidRPr="00A162AD">
      <w:pPr>
        <w:rPr>
          <w:b/>
          <w:sz w:val="24"/>
          <w:szCs w:val="24"/>
        </w:rPr>
      </w:pPr>
      <w:r w:rsidRPr="00A162AD">
        <w:rPr>
          <w:b/>
          <w:sz w:val="24"/>
          <w:szCs w:val="24"/>
        </w:rPr>
        <w:tab/>
      </w:r>
    </w:p>
    <w:p w:rsidRDefault="00E30813" w:rsidP="00E30813" w:rsidR="00E30813" w:rsidRPr="00A162AD">
      <w:pPr>
        <w:jc w:val="both"/>
        <w:rPr>
          <w:b/>
          <w:i/>
          <w:sz w:val="24"/>
          <w:szCs w:val="24"/>
        </w:rPr>
      </w:pPr>
      <w:r w:rsidRPr="00A162AD">
        <w:rPr>
          <w:sz w:val="24"/>
          <w:szCs w:val="24"/>
        </w:rPr>
        <w:t xml:space="preserve">Kod ovoga suda u tijeku je otvaranje stečajnog postupka dužnika </w:t>
      </w:r>
      <w:r w:rsidR="00A162AD" w:rsidRPr="00A162AD">
        <w:rPr>
          <w:b/>
          <w:i/>
          <w:sz w:val="24"/>
          <w:szCs w:val="24"/>
        </w:rPr>
        <w:t xml:space="preserve">Petre Rosić, OIB: 26926996560 </w:t>
      </w:r>
      <w:r w:rsidR="00A162AD" w:rsidRPr="00A162AD">
        <w:rPr>
          <w:sz w:val="24"/>
          <w:szCs w:val="24"/>
        </w:rPr>
        <w:t>iz Čakovca, J. Bedekovića 8.</w:t>
      </w:r>
    </w:p>
    <w:p w:rsidRDefault="00E30813" w:rsidP="00E30813" w:rsidR="00E30813" w:rsidRPr="00A162AD">
      <w:pPr>
        <w:ind w:firstLine="708"/>
        <w:jc w:val="both"/>
        <w:rPr>
          <w:sz w:val="24"/>
          <w:szCs w:val="24"/>
        </w:rPr>
      </w:pPr>
    </w:p>
    <w:p w:rsidRDefault="00E30813" w:rsidP="00E30813" w:rsidR="00E30813" w:rsidRPr="00A162AD">
      <w:pPr>
        <w:jc w:val="both"/>
        <w:rPr>
          <w:sz w:val="24"/>
          <w:szCs w:val="24"/>
          <w:lang w:val="en-US"/>
        </w:rPr>
      </w:pPr>
      <w:r w:rsidRPr="00A162AD">
        <w:rPr>
          <w:sz w:val="24"/>
          <w:szCs w:val="24"/>
          <w:lang w:val="en-US"/>
        </w:rPr>
        <w:tab/>
      </w:r>
    </w:p>
    <w:p w:rsidRDefault="00E30813" w:rsidP="00E30813" w:rsidR="00E30813" w:rsidRPr="00A162AD">
      <w:pPr>
        <w:ind w:firstLine="708"/>
        <w:jc w:val="both"/>
        <w:rPr>
          <w:sz w:val="24"/>
          <w:szCs w:val="24"/>
        </w:rPr>
      </w:pPr>
      <w:r w:rsidRPr="00A162AD">
        <w:rPr>
          <w:sz w:val="24"/>
          <w:szCs w:val="24"/>
          <w:lang w:val="en-US"/>
        </w:rPr>
        <w:t xml:space="preserve">Za potrebe ovog postupka molimo Vas  da nam dostavite  podatak o svim računima potrošača – stečajnog dužnika </w:t>
      </w:r>
      <w:r w:rsidR="00A162AD">
        <w:rPr>
          <w:b/>
          <w:i/>
          <w:sz w:val="24"/>
          <w:szCs w:val="24"/>
        </w:rPr>
        <w:t>Petre Rosić</w:t>
      </w:r>
      <w:r w:rsidRPr="00A162AD">
        <w:rPr>
          <w:b/>
          <w:i/>
          <w:sz w:val="24"/>
          <w:szCs w:val="24"/>
        </w:rPr>
        <w:t xml:space="preserve">, </w:t>
      </w:r>
      <w:r w:rsidRPr="00A162AD">
        <w:rPr>
          <w:sz w:val="24"/>
          <w:szCs w:val="24"/>
        </w:rPr>
        <w:t xml:space="preserve">OIB: </w:t>
      </w:r>
      <w:r w:rsidR="00A162AD">
        <w:rPr>
          <w:sz w:val="24"/>
          <w:szCs w:val="24"/>
        </w:rPr>
        <w:t>26926996560</w:t>
      </w:r>
      <w:r w:rsidRPr="00A162AD">
        <w:rPr>
          <w:sz w:val="24"/>
          <w:szCs w:val="24"/>
        </w:rPr>
        <w:t xml:space="preserve">, </w:t>
      </w:r>
      <w:r w:rsidR="00A162AD">
        <w:rPr>
          <w:sz w:val="24"/>
          <w:szCs w:val="24"/>
        </w:rPr>
        <w:t>Čakovec, J. Bedekovića 8</w:t>
      </w:r>
      <w:r w:rsidRPr="00A162AD">
        <w:rPr>
          <w:sz w:val="24"/>
          <w:szCs w:val="24"/>
        </w:rPr>
        <w:t>.</w:t>
      </w:r>
    </w:p>
    <w:p w:rsidRDefault="00E30813" w:rsidP="00E30813" w:rsidR="00E30813" w:rsidRPr="00A162AD">
      <w:pPr>
        <w:ind w:firstLine="708"/>
        <w:jc w:val="both"/>
        <w:rPr>
          <w:sz w:val="24"/>
          <w:szCs w:val="24"/>
        </w:rPr>
      </w:pPr>
    </w:p>
    <w:p w:rsidRDefault="00E30813" w:rsidP="00E30813" w:rsidR="00E30813" w:rsidRPr="00A162AD">
      <w:pPr>
        <w:ind w:firstLine="708"/>
        <w:jc w:val="both"/>
        <w:rPr>
          <w:sz w:val="24"/>
          <w:szCs w:val="24"/>
          <w:lang w:val="en-US"/>
        </w:rPr>
      </w:pPr>
      <w:r w:rsidRPr="00A162AD">
        <w:rPr>
          <w:sz w:val="24"/>
          <w:szCs w:val="24"/>
          <w:lang w:val="en-US"/>
        </w:rPr>
        <w:t>Tražene podatke nam dostavite što hitnije,</w:t>
      </w:r>
      <w:r w:rsidRPr="00A162AD">
        <w:rPr>
          <w:b/>
          <w:sz w:val="24"/>
          <w:szCs w:val="24"/>
          <w:lang w:val="en-US"/>
        </w:rPr>
        <w:t xml:space="preserve"> </w:t>
      </w:r>
      <w:r w:rsidRPr="00A162AD">
        <w:rPr>
          <w:sz w:val="24"/>
          <w:szCs w:val="24"/>
          <w:lang w:val="en-US"/>
        </w:rPr>
        <w:t xml:space="preserve">te se prilikom dostave pozovite na naš broj gornji ili nas izvijestite o eventualnim zaprekama. </w:t>
      </w:r>
    </w:p>
    <w:p w:rsidRDefault="00E30813" w:rsidP="00E30813" w:rsidR="00E30813" w:rsidRPr="00A162AD">
      <w:pPr>
        <w:jc w:val="both"/>
        <w:rPr>
          <w:sz w:val="24"/>
          <w:szCs w:val="24"/>
          <w:lang w:val="en-US"/>
        </w:rPr>
      </w:pPr>
    </w:p>
    <w:p w:rsidRDefault="00E30813" w:rsidP="00E30813" w:rsidR="00E30813" w:rsidRPr="00A162AD">
      <w:pPr>
        <w:jc w:val="both"/>
        <w:rPr>
          <w:sz w:val="24"/>
          <w:szCs w:val="24"/>
        </w:rPr>
      </w:pPr>
    </w:p>
    <w:p w:rsidRDefault="00A162AD" w:rsidP="00E30813" w:rsidR="00E30813" w:rsidRPr="00A162A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30813" w:rsidRPr="00A162AD">
        <w:rPr>
          <w:sz w:val="24"/>
          <w:szCs w:val="24"/>
        </w:rPr>
        <w:t xml:space="preserve">Čakovcu  </w:t>
      </w:r>
      <w:r>
        <w:rPr>
          <w:sz w:val="24"/>
          <w:szCs w:val="24"/>
        </w:rPr>
        <w:t>04</w:t>
      </w:r>
      <w:r w:rsidR="00E30813" w:rsidRPr="00A162AD">
        <w:rPr>
          <w:sz w:val="24"/>
          <w:szCs w:val="24"/>
        </w:rPr>
        <w:t xml:space="preserve">. </w:t>
      </w:r>
      <w:r>
        <w:rPr>
          <w:sz w:val="24"/>
          <w:szCs w:val="24"/>
        </w:rPr>
        <w:t>rujna</w:t>
      </w:r>
      <w:r w:rsidR="00E30813" w:rsidRPr="00A162AD">
        <w:rPr>
          <w:sz w:val="24"/>
          <w:szCs w:val="24"/>
        </w:rPr>
        <w:t xml:space="preserve"> 2018.</w:t>
      </w:r>
    </w:p>
    <w:p w:rsidRDefault="00E30813" w:rsidP="00E30813" w:rsidR="00E30813" w:rsidRPr="00A162AD">
      <w:pPr>
        <w:rPr>
          <w:b/>
          <w:sz w:val="24"/>
          <w:szCs w:val="24"/>
        </w:rPr>
      </w:pPr>
    </w:p>
    <w:p w:rsidRDefault="00E30813" w:rsidP="00E30813" w:rsidR="00E30813" w:rsidRPr="00A162AD">
      <w:pPr>
        <w:rPr>
          <w:sz w:val="24"/>
          <w:szCs w:val="24"/>
        </w:rPr>
      </w:pPr>
    </w:p>
    <w:p w:rsidRDefault="00E30813" w:rsidP="00E30813" w:rsidR="00E30813" w:rsidRPr="00A162AD">
      <w:pPr>
        <w:rPr>
          <w:sz w:val="24"/>
          <w:szCs w:val="24"/>
        </w:rPr>
      </w:pPr>
      <w:r w:rsidRPr="00A162AD">
        <w:rPr>
          <w:sz w:val="24"/>
          <w:szCs w:val="24"/>
        </w:rPr>
        <w:tab/>
      </w:r>
      <w:r w:rsidRPr="00A162AD">
        <w:rPr>
          <w:sz w:val="24"/>
          <w:szCs w:val="24"/>
        </w:rPr>
        <w:tab/>
      </w:r>
      <w:r w:rsidRPr="00A162AD">
        <w:rPr>
          <w:sz w:val="24"/>
          <w:szCs w:val="24"/>
        </w:rPr>
        <w:tab/>
      </w:r>
      <w:r w:rsidRPr="00A162AD">
        <w:rPr>
          <w:sz w:val="24"/>
          <w:szCs w:val="24"/>
        </w:rPr>
        <w:tab/>
      </w:r>
      <w:r w:rsidRPr="00A162AD">
        <w:rPr>
          <w:sz w:val="24"/>
          <w:szCs w:val="24"/>
        </w:rPr>
        <w:tab/>
      </w:r>
      <w:r w:rsidRPr="00A162AD">
        <w:rPr>
          <w:sz w:val="24"/>
          <w:szCs w:val="24"/>
        </w:rPr>
        <w:tab/>
      </w:r>
      <w:r w:rsidRPr="00A162AD">
        <w:rPr>
          <w:sz w:val="24"/>
          <w:szCs w:val="24"/>
        </w:rPr>
        <w:tab/>
        <w:t xml:space="preserve">                 Sutkinja</w:t>
      </w:r>
    </w:p>
    <w:p w:rsidRDefault="00E30813" w:rsidP="00E30813" w:rsidR="00E30813" w:rsidRPr="00A162AD">
      <w:pPr>
        <w:rPr>
          <w:sz w:val="24"/>
          <w:szCs w:val="24"/>
        </w:rPr>
      </w:pPr>
      <w:r w:rsidRPr="00A162AD">
        <w:rPr>
          <w:sz w:val="24"/>
          <w:szCs w:val="24"/>
        </w:rPr>
        <w:tab/>
      </w:r>
      <w:r w:rsidRPr="00A162AD">
        <w:rPr>
          <w:sz w:val="24"/>
          <w:szCs w:val="24"/>
        </w:rPr>
        <w:tab/>
      </w:r>
      <w:r w:rsidRPr="00A162AD">
        <w:rPr>
          <w:sz w:val="24"/>
          <w:szCs w:val="24"/>
        </w:rPr>
        <w:tab/>
      </w:r>
      <w:r w:rsidRPr="00A162AD">
        <w:rPr>
          <w:sz w:val="24"/>
          <w:szCs w:val="24"/>
        </w:rPr>
        <w:tab/>
      </w:r>
      <w:r w:rsidRPr="00A162AD">
        <w:rPr>
          <w:sz w:val="24"/>
          <w:szCs w:val="24"/>
        </w:rPr>
        <w:tab/>
      </w:r>
      <w:r w:rsidRPr="00A162AD">
        <w:rPr>
          <w:sz w:val="24"/>
          <w:szCs w:val="24"/>
        </w:rPr>
        <w:tab/>
        <w:t xml:space="preserve">                     Nataša Miletić v. r.  </w:t>
      </w:r>
    </w:p>
    <w:p w:rsidRDefault="00E30813" w:rsidP="00E30813" w:rsidR="00E30813" w:rsidRPr="00A162AD">
      <w:pPr>
        <w:rPr>
          <w:sz w:val="24"/>
          <w:szCs w:val="24"/>
        </w:rPr>
      </w:pPr>
    </w:p>
    <w:p w:rsidRDefault="00A162AD" w:rsidP="00E30813" w:rsidR="00E30813" w:rsidRPr="00A162AD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</w:t>
      </w:r>
      <w:r w:rsidR="00E30813" w:rsidRPr="00A162AD">
        <w:rPr>
          <w:sz w:val="24"/>
          <w:szCs w:val="24"/>
        </w:rPr>
        <w:t xml:space="preserve"> Za točnost otpravka-ovlašteni službenik</w:t>
      </w:r>
    </w:p>
    <w:p w:rsidRDefault="00E30813" w:rsidP="00E30813" w:rsidR="00E30813" w:rsidRPr="00A162AD">
      <w:pPr>
        <w:rPr>
          <w:sz w:val="24"/>
          <w:szCs w:val="24"/>
        </w:rPr>
      </w:pPr>
      <w:r w:rsidRPr="00A162AD">
        <w:rPr>
          <w:sz w:val="24"/>
          <w:szCs w:val="24"/>
        </w:rPr>
        <w:tab/>
      </w:r>
      <w:r w:rsidRPr="00A162AD">
        <w:rPr>
          <w:sz w:val="24"/>
          <w:szCs w:val="24"/>
        </w:rPr>
        <w:tab/>
      </w:r>
      <w:r w:rsidRPr="00A162AD">
        <w:rPr>
          <w:sz w:val="24"/>
          <w:szCs w:val="24"/>
        </w:rPr>
        <w:tab/>
      </w:r>
      <w:r w:rsidRPr="00A162AD">
        <w:rPr>
          <w:sz w:val="24"/>
          <w:szCs w:val="24"/>
        </w:rPr>
        <w:tab/>
      </w:r>
      <w:r w:rsidRPr="00A162AD">
        <w:rPr>
          <w:sz w:val="24"/>
          <w:szCs w:val="24"/>
        </w:rPr>
        <w:tab/>
      </w:r>
      <w:r w:rsidRPr="00A162AD">
        <w:rPr>
          <w:sz w:val="24"/>
          <w:szCs w:val="24"/>
        </w:rPr>
        <w:tab/>
        <w:t xml:space="preserve">            </w:t>
      </w:r>
      <w:r w:rsidRPr="00A162AD">
        <w:rPr>
          <w:sz w:val="24"/>
          <w:szCs w:val="24"/>
        </w:rPr>
        <w:tab/>
        <w:t xml:space="preserve">Marko Počekaj </w:t>
      </w:r>
    </w:p>
    <w:p w:rsidRDefault="00E30813" w:rsidP="00E30813" w:rsidR="00E30813">
      <w:pPr>
        <w:rPr>
          <w:szCs w:val="24"/>
        </w:rPr>
      </w:pPr>
    </w:p>
    <w:p w:rsidRDefault="00251707" w:rsidP="00251707" w:rsidR="00251707">
      <w:pPr>
        <w:rPr>
          <w:sz w:val="24"/>
        </w:rPr>
      </w:pPr>
    </w:p>
    <w:p w:rsidRDefault="00251707" w:rsidP="00251707" w:rsidR="00251707">
      <w:pPr>
        <w:rPr>
          <w:sz w:val="24"/>
        </w:rPr>
      </w:pPr>
    </w:p>
    <w:p w:rsidRDefault="00251707" w:rsidP="00251707" w:rsidR="00251707">
      <w:pPr>
        <w:rPr>
          <w:sz w:val="24"/>
        </w:rPr>
      </w:pPr>
    </w:p>
    <w:p w:rsidRDefault="00E32AED" w:rsidP="0072177E" w:rsidR="00E32AED">
      <w:pPr>
        <w:jc w:val="both"/>
        <w:rPr>
          <w:sz w:val="24"/>
          <w:szCs w:val="24"/>
        </w:rPr>
      </w:pPr>
    </w:p>
    <w:sectPr w:rsidR="00E32AED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177E"/>
    <w:rsid w:val="0010491E"/>
    <w:rsid w:val="00106216"/>
    <w:rsid w:val="001375BD"/>
    <w:rsid w:val="001B5706"/>
    <w:rsid w:val="001D31D2"/>
    <w:rsid w:val="001D6C66"/>
    <w:rsid w:val="00243CF8"/>
    <w:rsid w:val="00251707"/>
    <w:rsid w:val="002F4C9F"/>
    <w:rsid w:val="002F5C9A"/>
    <w:rsid w:val="0030068B"/>
    <w:rsid w:val="003C4FDC"/>
    <w:rsid w:val="004328EC"/>
    <w:rsid w:val="00436949"/>
    <w:rsid w:val="004502CE"/>
    <w:rsid w:val="004837AA"/>
    <w:rsid w:val="004A547A"/>
    <w:rsid w:val="004B3368"/>
    <w:rsid w:val="005165B5"/>
    <w:rsid w:val="005553A4"/>
    <w:rsid w:val="00576DA6"/>
    <w:rsid w:val="00597E6A"/>
    <w:rsid w:val="005A5788"/>
    <w:rsid w:val="00613849"/>
    <w:rsid w:val="00641124"/>
    <w:rsid w:val="00691E3D"/>
    <w:rsid w:val="006F626B"/>
    <w:rsid w:val="0072177E"/>
    <w:rsid w:val="00722E35"/>
    <w:rsid w:val="00747916"/>
    <w:rsid w:val="0079150E"/>
    <w:rsid w:val="007A664E"/>
    <w:rsid w:val="007C392B"/>
    <w:rsid w:val="00881F8D"/>
    <w:rsid w:val="008A4A58"/>
    <w:rsid w:val="008F31AB"/>
    <w:rsid w:val="009017F7"/>
    <w:rsid w:val="00965C22"/>
    <w:rsid w:val="0097474B"/>
    <w:rsid w:val="00987B5E"/>
    <w:rsid w:val="009A6DC6"/>
    <w:rsid w:val="009E22B7"/>
    <w:rsid w:val="009F0EBD"/>
    <w:rsid w:val="00A162AD"/>
    <w:rsid w:val="00A43649"/>
    <w:rsid w:val="00AA1464"/>
    <w:rsid w:val="00AA2DAE"/>
    <w:rsid w:val="00B15125"/>
    <w:rsid w:val="00B602DB"/>
    <w:rsid w:val="00B901E8"/>
    <w:rsid w:val="00B90A48"/>
    <w:rsid w:val="00C560CE"/>
    <w:rsid w:val="00D11056"/>
    <w:rsid w:val="00DB2F34"/>
    <w:rsid w:val="00E30813"/>
    <w:rsid w:val="00E32AED"/>
    <w:rsid w:val="00EA1487"/>
    <w:rsid w:val="00F11128"/>
    <w:rsid w:val="00F93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60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0CE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560CE"/>
    <w:rPr>
      <w:rFonts w:eastAsia="Calibri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560CE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560CE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60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60C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560CE"/>
    <w:rPr>
      <w:rFonts w:eastAsia="Calibri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560C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560C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219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763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kolovoza 2018.</izvorni_sadrzaj>
    <derivirana_varijabla naziv="DomainObject.Predmet.DatumRjesavanja_1">9.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Sp-4/2017</izvorni_sadrzaj>
    <derivirana_varijabla naziv="DomainObject.Predmet.OznakaBroj_1">Sp-4/2017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Nataša</izvorni_sadrzaj>
    <derivirana_varijabla naziv="DomainObject.Predmet.PredmetRijesio.Ime_1">Nataša</derivirana_varijabla>
  </DomainObject.Predmet.PredmetRijesio.Ime>
  <DomainObject.Predmet.PredmetRijesio.Oib>
    <izvorni_sadrzaj>76384606064</izvorni_sadrzaj>
    <derivirana_varijabla naziv="DomainObject.Predmet.PredmetRijesio.Oib_1">76384606064</derivirana_varijabla>
  </DomainObject.Predmet.PredmetRijesio.Oib>
  <DomainObject.Predmet.PredmetRijesio.Prezime>
    <izvorni_sadrzaj>Miletić</izvorni_sadrzaj>
    <derivirana_varijabla naziv="DomainObject.Predmet.PredmetRijesio.Prezime_1">Miletić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15</izvorni_sadrzaj>
    <derivirana_varijabla naziv="DomainObject.Predmet.Referada.Prostorija.Naziv_1">Soba 15</derivirana_varijabla>
  </DomainObject.Predmet.Referada.Prostorija.Naziv>
  <DomainObject.Predmet.Referada.Prostorija.Oznaka>
    <izvorni_sadrzaj>15</izvorni_sadrzaj>
    <derivirana_varijabla naziv="DomainObject.Predmet.Referada.Prostorija.Oznaka_1">15</derivirana_varijabla>
  </DomainObject.Predmet.Referada.Prostorija.Oznaka>
  <DomainObject.Predmet.Referada.Sud.Naziv>
    <izvorni_sadrzaj>Općinski sud u Čakovcu</izvorni_sadrzaj>
    <derivirana_varijabla naziv="DomainObject.Predmet.Referada.Sud.Naziv_1">Općinski sud u Čakovcu</derivirana_varijabla>
  </DomainObject.Predmet.Referada.Sud.Naziv>
  <DomainObject.Predmet.Referada.Sudac>
    <izvorni_sadrzaj>Nataša Miletić</izvorni_sadrzaj>
    <derivirana_varijabla naziv="DomainObject.Predmet.Referada.Sudac_1">Nataša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Petra Rosić; B2  KAPITAL d.o.o. za poslovne usluge</izvorni_sadrzaj>
    <derivirana_varijabla naziv="DomainObject.Predmet.StrankaFormated_1">  Petra Rosić; B2  KAPITAL d.o.o. za poslovne usluge</derivirana_varijabla>
  </DomainObject.Predmet.StrankaFormated>
  <DomainObject.Predmet.StrankaFormatedOIB>
    <izvorni_sadrzaj>  Petra Rosić, OIB 26926996560; B2  KAPITAL d.o.o. za poslovne usluge, OIB 57509775367</izvorni_sadrzaj>
    <derivirana_varijabla naziv="DomainObject.Predmet.StrankaFormatedOIB_1">  Petra Rosić, OIB 26926996560; B2  KAPITAL d.o.o. za poslovne usluge, OIB 57509775367</derivirana_varijabla>
  </DomainObject.Predmet.StrankaFormatedOIB>
  <DomainObject.Predmet.StrankaFormatedWithAdress>
    <izvorni_sadrzaj> Petra Rosić, Josipa Bedekovića 8, 40000 Čakovec; B2  KAPITAL d.o.o. za poslovne usluge, Radnička cesta 41, 10000 Zagreb</izvorni_sadrzaj>
    <derivirana_varijabla naziv="DomainObject.Predmet.StrankaFormatedWithAdress_1"> Petra Rosić, Josipa Bedekovića 8, 40000 Čakovec; B2  KAPITAL d.o.o. za poslovne usluge, Radnička cesta 41, 10000 Zagreb</derivirana_varijabla>
  </DomainObject.Predmet.StrankaFormatedWithAdress>
  <DomainObject.Predmet.StrankaFormatedWithAdressOIB>
    <izvorni_sadrzaj> Petra Rosić, OIB 26926996560, Josipa Bedekovića 8, 40000 Čakovec; B2  KAPITAL d.o.o. za poslovne usluge, OIB 57509775367, Radnička cesta 41, 10000 Zagreb</izvorni_sadrzaj>
    <derivirana_varijabla naziv="DomainObject.Predmet.StrankaFormatedWithAdressOIB_1"> Petra Rosić, OIB 26926996560, Josipa Bedekovića 8, 40000 Čakovec; B2  KAPITAL d.o.o. za poslovne usluge, OIB 57509775367, Radnička cesta 41, 10000 Zagreb</derivirana_varijabla>
  </DomainObject.Predmet.StrankaFormatedWithAdressOIB>
  <DomainObject.Predmet.StrankaWithAdress>
    <izvorni_sadrzaj>Petra Rosić Josipa Bedekovića 8,40000 Čakovec,B2  KAPITAL d.o.o. za poslovne usluge Radnička cesta 41,10000 Zagreb</izvorni_sadrzaj>
    <derivirana_varijabla naziv="DomainObject.Predmet.StrankaWithAdress_1">Petra Rosić Josipa Bedekovića 8,40000 Čakovec,B2  KAPITAL d.o.o. za poslovne usluge Radnička cesta 41,10000 Zagreb</derivirana_varijabla>
  </DomainObject.Predmet.StrankaWithAdress>
  <DomainObject.Predmet.StrankaWithAdressOIB>
    <izvorni_sadrzaj>Petra Rosić, OIB 26926996560, Josipa Bedekovića 8,40000 Čakovec,B2  KAPITAL d.o.o. za poslovne usluge, OIB 57509775367, Radnička cesta 41,10000 Zagreb</izvorni_sadrzaj>
    <derivirana_varijabla naziv="DomainObject.Predmet.StrankaWithAdressOIB_1">Petra Rosić, OIB 26926996560, Josipa Bedekovića 8,40000 Čakovec,B2  KAPITAL d.o.o. za poslovne usluge, OIB 57509775367, Radnička cesta 41,10000 Zagreb</derivirana_varijabla>
  </DomainObject.Predmet.StrankaWithAdressOIB>
  <DomainObject.Predmet.StrankaNazivFormated>
    <izvorni_sadrzaj>Petra Rosić,B2  KAPITAL d.o.o. za poslovne usluge</izvorni_sadrzaj>
    <derivirana_varijabla naziv="DomainObject.Predmet.StrankaNazivFormated_1">Petra Rosić,B2  KAPITAL d.o.o. za poslovne usluge</derivirana_varijabla>
  </DomainObject.Predmet.StrankaNazivFormated>
  <DomainObject.Predmet.StrankaNazivFormatedOIB>
    <izvorni_sadrzaj>Petra Rosić, OIB 26926996560,B2  KAPITAL d.o.o. za poslovne usluge, OIB 57509775367</izvorni_sadrzaj>
    <derivirana_varijabla naziv="DomainObject.Predmet.StrankaNazivFormatedOIB_1">Petra Rosić, OIB 26926996560,B2  KAPITAL d.o.o. za poslovne usluge, OIB 57509775367</derivirana_varijabla>
  </DomainObject.Predmet.StrankaNazivFormatedOIB>
  <DomainObject.Predmet.Sud.Adresa.Naselje>
    <izvorni_sadrzaj>Čakovec</izvorni_sadrzaj>
    <derivirana_varijabla naziv="DomainObject.Predmet.Sud.Adresa.Naselje_1">Čakovec</derivirana_varijabla>
  </DomainObject.Predmet.Sud.Adresa.Naselje>
  <DomainObject.Predmet.Sud.Adresa.NaseljeLokativ>
    <izvorni_sadrzaj>Čakovcu</izvorni_sadrzaj>
    <derivirana_varijabla naziv="DomainObject.Predmet.Sud.Adresa.NaseljeLokativ_1">Čakovcu</derivirana_varijabla>
  </DomainObject.Predmet.Sud.Adresa.NaseljeLokativ>
  <DomainObject.Predmet.Sud.Adresa.PostBroj>
    <izvorni_sadrzaj>40000</izvorni_sadrzaj>
    <derivirana_varijabla naziv="DomainObject.Predmet.Sud.Adresa.PostBroj_1">40000</derivirana_varijabla>
  </DomainObject.Predmet.Sud.Adresa.PostBroj>
  <DomainObject.Predmet.Sud.Adresa.UlicaIKBR>
    <izvorni_sadrzaj>Ruđera Boškovića 18</izvorni_sadrzaj>
    <derivirana_varijabla naziv="DomainObject.Predmet.Sud.Adresa.UlicaIKBR_1">Ruđera Boškovića 18</derivirana_varijabla>
  </DomainObject.Predmet.Sud.Adresa.UlicaIKBR>
  <DomainObject.Predmet.Sud.Naziv>
    <izvorni_sadrzaj>Općinski sud u Čakovcu</izvorni_sadrzaj>
    <derivirana_varijabla naziv="DomainObject.Predmet.Sud.Naziv_1">Općinski sud u Čakovcu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</izvorni_sadrzaj>
    <derivirana_varijabla naziv="DomainObject.Predmet.TrenutnaLokacijaSpisa.Naziv_1">izvanparnična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Čakovcu</izvorni_sadrzaj>
    <derivirana_varijabla naziv="DomainObject.Predmet.TrenutnaLokacijaSpisa.Sud.Naziv_1">Općinski sud u Čakovcu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</izvorni_sadrzaj>
    <derivirana_varijabla naziv="DomainObject.Predmet.UstrojstvenaJedinicaVodi.Naziv_1">izvanparnična</derivirana_varijabla>
  </DomainObject.Predmet.UstrojstvenaJedinicaVodi.Naziv>
  <DomainObject.Predmet.UstrojstvenaJedinicaVodi.Oznaka>
    <izvorni_sadrzaj>izvanparnična</izvorni_sadrzaj>
    <derivirana_varijabla naziv="DomainObject.Predmet.UstrojstvenaJedinicaVodi.Oznaka_1">izvanparnična</derivirana_varijabla>
  </DomainObject.Predmet.UstrojstvenaJedinicaVodi.Oznaka>
  <DomainObject.Predmet.UstrojstvenaJedinicaVodi.Prostorija.Naziv>
    <izvorni_sadrzaj>soba 27</izvorni_sadrzaj>
    <derivirana_varijabla naziv="DomainObject.Predmet.UstrojstvenaJedinicaVodi.Prostorija.Naziv_1">soba 27</derivirana_varijabla>
  </DomainObject.Predmet.UstrojstvenaJedinicaVodi.Prostorija.Naziv>
  <DomainObject.Predmet.UstrojstvenaJedinicaVodi.Prostorija.Oznaka>
    <izvorni_sadrzaj>27</izvorni_sadrzaj>
    <derivirana_varijabla naziv="DomainObject.Predmet.UstrojstvenaJedinicaVodi.Prostorija.Oznaka_1">27</derivirana_varijabla>
  </DomainObject.Predmet.UstrojstvenaJedinicaVodi.Prostorija.Oznaka>
  <DomainObject.Predmet.UstrojstvenaJedinicaVodi.Sud.Naziv>
    <izvorni_sadrzaj>Općinski sud u Čakovcu</izvorni_sadrzaj>
    <derivirana_varijabla naziv="DomainObject.Predmet.UstrojstvenaJedinicaVodi.Sud.Naziv_1">Općinski sud u Čakovcu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Marko Počekaj</izvorni_sadrzaj>
    <derivirana_varijabla naziv="DomainObject.Predmet.Zapisnicar_1">Marko Počekaj</derivirana_varijabla>
  </DomainObject.Predmet.Zapisnicar>
  <DomainObject.Predmet.StrankaListFormated>
    <izvorni_sadrzaj>
      <item>Petra Rosić</item>
      <item>B2  KAPITAL d.o.o. za poslovne usluge</item>
    </izvorni_sadrzaj>
    <derivirana_varijabla naziv="DomainObject.Predmet.StrankaListFormated_1">
      <item>Petra Rosić</item>
      <item>B2  KAPITAL d.o.o. za poslovne usluge</item>
    </derivirana_varijabla>
  </DomainObject.Predmet.StrankaListFormated>
  <DomainObject.Predmet.StrankaListFormatedOIB>
    <izvorni_sadrzaj>
      <item>Petra Rosić, OIB 26926996560</item>
      <item>B2  KAPITAL d.o.o. za poslovne usluge, OIB 57509775367</item>
    </izvorni_sadrzaj>
    <derivirana_varijabla naziv="DomainObject.Predmet.StrankaListFormatedOIB_1">
      <item>Petra Rosić, OIB 26926996560</item>
      <item>B2  KAPITAL d.o.o. za poslovne usluge, OIB 57509775367</item>
    </derivirana_varijabla>
  </DomainObject.Predmet.StrankaListFormatedOIB>
  <DomainObject.Predmet.StrankaListFormatedWithAdress>
    <izvorni_sadrzaj>
      <item>Petra Rosić, Josipa Bedekovića 8, 40000 Čakovec</item>
      <item>B2  KAPITAL d.o.o. za poslovne usluge, Radnička cesta 41, 10000 Zagreb</item>
    </izvorni_sadrzaj>
    <derivirana_varijabla naziv="DomainObject.Predmet.StrankaListFormatedWithAdress_1">
      <item>Petra Rosić, Josipa Bedekovića 8, 40000 Čakovec</item>
      <item>B2  KAPITAL d.o.o. za poslovne usluge, Radnička cesta 41, 10000 Zagreb</item>
    </derivirana_varijabla>
  </DomainObject.Predmet.StrankaListFormatedWithAdress>
  <DomainObject.Predmet.StrankaListFormatedWithAdressOIB>
    <izvorni_sadrzaj>
      <item>Petra Rosić, OIB 26926996560, Josipa Bedekovića 8, 40000 Čakovec</item>
      <item>B2  KAPITAL d.o.o. za poslovne usluge, OIB 57509775367, Radnička cesta 41, 10000 Zagreb</item>
    </izvorni_sadrzaj>
    <derivirana_varijabla naziv="DomainObject.Predmet.StrankaListFormatedWithAdressOIB_1">
      <item>Petra Rosić, OIB 26926996560, Josipa Bedekovića 8, 40000 Čakovec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Petra Rosić</item>
      <item>B2  KAPITAL d.o.o. za poslovne usluge</item>
    </izvorni_sadrzaj>
    <derivirana_varijabla naziv="DomainObject.Predmet.StrankaListNazivFormated_1">
      <item>Petra Rosić</item>
      <item>B2  KAPITAL d.o.o. za poslovne usluge</item>
    </derivirana_varijabla>
  </DomainObject.Predmet.StrankaListNazivFormated>
  <DomainObject.Predmet.StrankaListNazivFormatedOIB>
    <izvorni_sadrzaj>
      <item>Petra Rosić, OIB 26926996560</item>
      <item>B2  KAPITAL d.o.o. za poslovne usluge, OIB 57509775367</item>
    </izvorni_sadrzaj>
    <derivirana_varijabla naziv="DomainObject.Predmet.StrankaListNazivFormatedOIB_1">
      <item>Petra Rosić, OIB 26926996560</item>
      <item>B2  KAPITAL d.o.o. za poslovne usluge, OIB 57509775367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CROATIA osiguranje d.d.</item>
      <item>Utilium d.o.o. trgovina i usluge</item>
      <item>J&amp;T banka d.d.</item>
      <item>HRVATSKI ZAVOD ZA ZDRAVSTVENO OSIGURANJE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</item>
      <item>CROATIA zdravstveno osiguranje dioničko društvo</item>
      <item>Financijska agencija</item>
      <item>Putnička agencija "Express-tours" vl. Tihomir Kokolek</item>
      <item>RBA Bad Radkersburg - Kloch eGen</item>
    </izvorni_sadrzaj>
    <derivirana_varijabla naziv="DomainObject.Predmet.OstaliListFormated_1">
      <item>CROATIA osiguranje d.d.</item>
      <item>Utilium d.o.o. trgovina i usluge</item>
      <item>J&amp;T banka d.d.</item>
      <item>HRVATSKI ZAVOD ZA ZDRAVSTVENO OSIGURANJE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</item>
      <item>CROATIA zdravstveno osiguranje dioničko društvo</item>
      <item>Financijska agencija</item>
      <item>Putnička agencija "Express-tours" vl. Tihomir Kokolek</item>
      <item>RBA Bad Radkersburg - Kloch eGen</item>
    </derivirana_varijabla>
  </DomainObject.Predmet.OstaliListFormated>
  <DomainObject.Predmet.OstaliListFormatedOIB>
    <izvorni_sadrzaj>
      <item>CROATIA osiguranje d.d., OIB 26187994862</item>
      <item>Utilium d.o.o. trgovina i usluge, OIB 62767157304</item>
      <item>J&amp;T banka d.d., OIB 38182927268</item>
      <item>HRVATSKI ZAVOD ZA ZDRAVSTVENO OSIGURANJE, OIB 02958272670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</item>
      <item>CROATIA zdravstveno osiguranje dioničko društvo, OIB 45302812775</item>
      <item>Financijska agencija, OIB 85821130368</item>
      <item>Putnička agencija "Express-tours" vl. Tihomir Kokolek, OIB 92415294899</item>
      <item>RBA Bad Radkersburg - Kloch eGen, OIB 42678741814</item>
    </izvorni_sadrzaj>
    <derivirana_varijabla naziv="DomainObject.Predmet.OstaliListFormatedOIB_1">
      <item>CROATIA osiguranje d.d., OIB 26187994862</item>
      <item>Utilium d.o.o. trgovina i usluge, OIB 62767157304</item>
      <item>J&amp;T banka d.d., OIB 38182927268</item>
      <item>HRVATSKI ZAVOD ZA ZDRAVSTVENO OSIGURANJE, OIB 02958272670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</item>
      <item>CROATIA zdravstveno osiguranje dioničko društvo, OIB 45302812775</item>
      <item>Financijska agencija, OIB 85821130368</item>
      <item>Putnička agencija "Express-tours" vl. Tihomir Kokolek, OIB 92415294899</item>
      <item>RBA Bad Radkersburg - Kloch eGen, OIB 42678741814</item>
    </derivirana_varijabla>
  </DomainObject.Predmet.OstaliListFormatedOIB>
  <DomainObject.Predmet.OstaliListFormatedWithAdress>
    <izvorni_sadrzaj>
      <item>CROATIA osiguranje d.d., Obala kneza Branimira 20, 23000 Zadar</item>
      <item>Utilium d.o.o. trgovina i usluge, Grana 39/1, 42220 Grana</item>
      <item>J&amp;T banka d.d., Aleja Kralja Zvonimira 1, 42000 Varaždin</item>
      <item>HRVATSKI ZAVOD ZA ZDRAVSTVENO OSIGURANJE, Trg E. Kvaternika 2, 40000 Čakovec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potraživanja, L. Jagera 5, 31000 Osijek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usluge, Merhatovec 5, 40313 Merhatovec</item>
      <item>CROATIA zdravstveno osiguranje dioničko društvo</item>
      <item>Financijska agencija</item>
      <item>Putnička agencija "Express-tours" vl. Tihomir Kokolek, Zagrebačka 87, 40000 Čakovec</item>
      <item>RBA Bad Radkersburg - Kloch eGen, Halbenrainer Strasse 2, Bad Radkersburg</item>
    </izvorni_sadrzaj>
    <derivirana_varijabla naziv="DomainObject.Predmet.OstaliListFormatedWithAdress_1">
      <item>CROATIA osiguranje d.d., Obala kneza Branimira 20, 23000 Zadar</item>
      <item>Utilium d.o.o. trgovina i usluge, Grana 39/1, 42220 Grana</item>
      <item>J&amp;T banka d.d., Aleja Kralja Zvonimira 1, 42000 Varaždin</item>
      <item>HRVATSKI ZAVOD ZA ZDRAVSTVENO OSIGURANJE, Trg E. Kvaternika 2, 40000 Čakovec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potraživanja, L. Jagera 5, 31000 Osijek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usluge, Merhatovec 5, 40313 Merhatovec</item>
      <item>CROATIA zdravstveno osiguranje dioničko društvo</item>
      <item>Financijska agencija</item>
      <item>Putnička agencija "Express-tours" vl. Tihomir Kokolek, Zagrebačka 87, 40000 Čakovec</item>
      <item>RBA Bad Radkersburg - Kloch eGen, Halbenrainer Strasse 2, Bad Radkersburg</item>
    </derivirana_varijabla>
  </DomainObject.Predmet.OstaliListFormatedWithAdress>
  <DomainObject.Predmet.OstaliListFormatedWithAdressOIB>
    <izvorni_sadrzaj>
      <item>CROATIA osiguranje d.d., OIB 26187994862, Obala kneza Branimira 20, 23000 Zadar</item>
      <item>Utilium d.o.o. trgovina i usluge, OIB 62767157304, Grana 39/1, 42220 Grana</item>
      <item>J&amp;T banka d.d., OIB 38182927268, Aleja Kralja Zvonimira 1, 42000 Varaždin</item>
      <item>HRVATSKI ZAVOD ZA ZDRAVSTVENO OSIGURANJE, OIB 02958272670, Trg E. Kvaternika 2, 40000 Čakovec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82925459345, L. Jagera 5, 31000 Osijek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94529108289, Merhatovec 5, 40313 Merhatovec</item>
      <item>CROATIA zdravstveno osiguranje dioničko društvo, OIB 45302812775</item>
      <item>Financijska agencija, OIB 85821130368</item>
      <item>Putnička agencija "Express-tours" vl. Tihomir Kokolek, OIB 92415294899, Zagrebačka 87, 40000 Čakovec</item>
      <item>RBA Bad Radkersburg - Kloch eGen, OIB 42678741814, Halbenrainer Strasse 2, Bad Radkersburg</item>
    </izvorni_sadrzaj>
    <derivirana_varijabla naziv="DomainObject.Predmet.OstaliListFormatedWithAdressOIB_1">
      <item>CROATIA osiguranje d.d., OIB 26187994862, Obala kneza Branimira 20, 23000 Zadar</item>
      <item>Utilium d.o.o. trgovina i usluge, OIB 62767157304, Grana 39/1, 42220 Grana</item>
      <item>J&amp;T banka d.d., OIB 38182927268, Aleja Kralja Zvonimira 1, 42000 Varaždin</item>
      <item>HRVATSKI ZAVOD ZA ZDRAVSTVENO OSIGURANJE, OIB 02958272670, Trg E. Kvaternika 2, 40000 Čakovec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82925459345, L. Jagera 5, 31000 Osijek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94529108289, Merhatovec 5, 40313 Merhatovec</item>
      <item>CROATIA zdravstveno osiguranje dioničko društvo, OIB 45302812775</item>
      <item>Financijska agencija, OIB 85821130368</item>
      <item>Putnička agencija "Express-tours" vl. Tihomir Kokolek, OIB 92415294899, Zagrebačka 87, 40000 Čakovec</item>
      <item>RBA Bad Radkersburg - Kloch eGen, OIB 42678741814, Halbenrainer Strasse 2, Bad Radkersburg</item>
    </derivirana_varijabla>
  </DomainObject.Predmet.OstaliListFormatedWithAdressOIB>
  <DomainObject.Predmet.OstaliListNazivFormated>
    <izvorni_sadrzaj>
      <item>CROATIA osiguranje d.d.</item>
      <item>Utilium d.o.o. trgovina i usluge</item>
      <item>J&amp;T banka d.d.</item>
      <item>HRVATSKI ZAVOD ZA ZDRAVSTVENO OSIGURANJE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</item>
      <item>CROATIA zdravstveno osiguranje dioničko društvo</item>
      <item>Financijska agencija</item>
      <item>Putnička agencija "Express-tours" vl. Tihomir Kokolek</item>
      <item>RBA Bad Radkersburg - Kloch eGen</item>
    </izvorni_sadrzaj>
    <derivirana_varijabla naziv="DomainObject.Predmet.OstaliListNazivFormated_1">
      <item>CROATIA osiguranje d.d.</item>
      <item>Utilium d.o.o. trgovina i usluge</item>
      <item>J&amp;T banka d.d.</item>
      <item>HRVATSKI ZAVOD ZA ZDRAVSTVENO OSIGURANJE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</item>
      <item>CROATIA zdravstveno osiguranje dioničko društvo</item>
      <item>Financijska agencija</item>
      <item>Putnička agencija "Express-tours" vl. Tihomir Kokolek</item>
      <item>RBA Bad Radkersburg - Kloch eGen</item>
    </derivirana_varijabla>
  </DomainObject.Predmet.OstaliListNazivFormated>
  <DomainObject.Predmet.OstaliListNazivFormatedOIB>
    <izvorni_sadrzaj>
      <item>CROATIA osiguranje d.d., OIB 26187994862</item>
      <item>Utilium d.o.o. trgovina i usluge, OIB 62767157304</item>
      <item>J&amp;T banka d.d., OIB 38182927268</item>
      <item>HRVATSKI ZAVOD ZA ZDRAVSTVENO OSIGURANJE, OIB 02958272670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</item>
      <item>CROATIA zdravstveno osiguranje dioničko društvo, OIB 45302812775</item>
      <item>Financijska agencija, OIB 85821130368</item>
      <item>Putnička agencija "Express-tours" vl. Tihomir Kokolek, OIB 92415294899</item>
      <item>RBA Bad Radkersburg - Kloch eGen, OIB 42678741814</item>
    </izvorni_sadrzaj>
    <derivirana_varijabla naziv="DomainObject.Predmet.OstaliListNazivFormatedOIB_1">
      <item>CROATIA osiguranje d.d., OIB 26187994862</item>
      <item>Utilium d.o.o. trgovina i usluge, OIB 62767157304</item>
      <item>J&amp;T banka d.d., OIB 38182927268</item>
      <item>HRVATSKI ZAVOD ZA ZDRAVSTVENO OSIGURANJE, OIB 02958272670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</item>
      <item>CROATIA zdravstveno osiguranje dioničko društvo, OIB 45302812775</item>
      <item>Financijska agencija, OIB 85821130368</item>
      <item>Putnička agencija "Express-tours" vl. Tihomir Kokolek, OIB 92415294899</item>
      <item>RBA Bad Radkersburg - Kloch eGen, OIB 42678741814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Petra Rosić i dr.</izvorni_sadrzaj>
    <derivirana_varijabla naziv="DomainObject.Predmet.StrankaIDrugi_1">Petra Rosić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Petra Rosić, OIB 26926996560, Josipa Bedekovića 8, 40000 Čakovec i dr.</izvorni_sadrzaj>
    <derivirana_varijabla naziv="DomainObject.Predmet.StrankaIDrugiAdressOIB_1">Petra Rosić, OIB 26926996560, Josipa Bedekovića 8, 40000 Čakovec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kolovoza 2018.</izvorni_sadrzaj>
    <derivirana_varijabla naziv="DomainObject.Predmet.OdlukaRjesenje.DatumDonosenjaOdluke_1">9.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Sp-4/2017-36</izvorni_sadrzaj>
    <derivirana_varijabla naziv="DomainObject.Predmet.OdlukaRjesenje.Oznaka_1">Sp-4/2017-36</derivirana_varijabla>
  </DomainObject.Predmet.OdlukaRjesenje.Oznaka>
  <DomainObject.Predmet.SudioniciListNaziv>
    <izvorni_sadrzaj>
      <item>Petra Rosić</item>
      <item>CROATIA osiguranje d.d.</item>
      <item>Utilium d.o.o. trgovina i usluge</item>
      <item>J&amp;T banka d.d.</item>
      <item>HRVATSKI ZAVOD ZA ZDRAVSTVENO OSIGURANJE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</item>
      <item>CROATIA zdravstveno osiguranje dioničko društvo</item>
      <item>Financijska agencija</item>
      <item>Putnička agencija "Express-tours" vl. Tihomir Kokolek</item>
      <item>RBA Bad Radkersburg - Kloch eGen</item>
      <item>B2  KAPITAL d.o.o. za poslovne usluge</item>
    </izvorni_sadrzaj>
    <derivirana_varijabla naziv="DomainObject.Predmet.SudioniciListNaziv_1">
      <item>Petra Rosić</item>
      <item>CROATIA osiguranje d.d.</item>
      <item>Utilium d.o.o. trgovina i usluge</item>
      <item>J&amp;T banka d.d.</item>
      <item>HRVATSKI ZAVOD ZA ZDRAVSTVENO OSIGURANJE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</item>
      <item>CROATIA zdravstveno osiguranje dioničko društvo</item>
      <item>Financijska agencija</item>
      <item>Putnička agencija "Express-tours" vl. Tihomir Kokolek</item>
      <item>RBA Bad Radkersburg - Kloch eGen</item>
      <item>B2  KAPITAL d.o.o. za poslovne usluge</item>
    </derivirana_varijabla>
  </DomainObject.Predmet.SudioniciListNaziv>
  <DomainObject.Predmet.SudioniciListAdressOIB>
    <izvorni_sadrzaj>
      <item>Petra Rosić, OIB 26926996560, Josipa Bedekovića 8,40000 Čakovec</item>
      <item>CROATIA osiguranje d.d., OIB 26187994862, Obala kneza Branimira 20,23000 Zadar</item>
      <item>Utilium d.o.o. trgovina i usluge, OIB 62767157304, Grana 39/1,42220 Grana</item>
      <item>J&amp;T banka d.d., OIB 38182927268, Aleja Kralja Zvonimira 1,42000 Varaždin</item>
      <item>HRVATSKI ZAVOD ZA ZDRAVSTVENO OSIGURANJE, OIB 02958272670, Trg E. Kvaternika 2,40000 Čakovec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82925459345, L. Jagera 5,31000 Osijek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94529108289, Merhatovec 5,40313 Merhatovec</item>
      <item>CROATIA zdravstveno osiguranje dioničko društvo, OIB 45302812775</item>
      <item>Financijska agencija, OIB 85821130368</item>
      <item>Putnička agencija "Express-tours" vl. Tihomir Kokolek, OIB 92415294899, Zagrebačka 87,40000 Čakovec</item>
      <item>RBA Bad Radkersburg - Kloch eGen, OIB 42678741814, Halbenrainer Strasse 2,Bad Radkersburg</item>
      <item>B2  KAPITAL d.o.o. za poslovne usluge, OIB 57509775367, Radnička cesta 41,10000 Zagreb</item>
    </izvorni_sadrzaj>
    <derivirana_varijabla naziv="DomainObject.Predmet.SudioniciListAdressOIB_1">
      <item>Petra Rosić, OIB 26926996560, Josipa Bedekovića 8,40000 Čakovec</item>
      <item>CROATIA osiguranje d.d., OIB 26187994862, Obala kneza Branimira 20,23000 Zadar</item>
      <item>Utilium d.o.o. trgovina i usluge, OIB 62767157304, Grana 39/1,42220 Grana</item>
      <item>J&amp;T banka d.d., OIB 38182927268, Aleja Kralja Zvonimira 1,42000 Varaždin</item>
      <item>HRVATSKI ZAVOD ZA ZDRAVSTVENO OSIGURANJE, OIB 02958272670, Trg E. Kvaternika 2,40000 Čakovec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82925459345, L. Jagera 5,31000 Osijek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94529108289, Merhatovec 5,40313 Merhatovec</item>
      <item>CROATIA zdravstveno osiguranje dioničko društvo, OIB 45302812775</item>
      <item>Financijska agencija, OIB 85821130368</item>
      <item>Putnička agencija "Express-tours" vl. Tihomir Kokolek, OIB 92415294899, Zagrebačka 87,40000 Čakovec</item>
      <item>RBA Bad Radkersburg - Kloch eGen, OIB 42678741814, Halbenrainer Strasse 2,Bad Radkersburg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26926996560</item>
      <item>, OIB 26187994862</item>
      <item>, OIB 62767157304</item>
      <item>, OIB 38182927268</item>
      <item>, OIB 02958272670</item>
      <item>, OIB 57010186553</item>
      <item>, OIB 35029956158</item>
      <item>, OIB 82925459345</item>
      <item>, OIB 87939104217</item>
      <item>, OIB 02535697732</item>
      <item>, OIB 18458216879</item>
      <item>, OIB 02535697732</item>
      <item>, OIB 36779353407</item>
      <item>, OIB 81793146560</item>
      <item>, OIB 94529108289</item>
      <item>, OIB 45302812775</item>
      <item>, OIB 85821130368</item>
      <item>, OIB 92415294899</item>
      <item>, OIB 42678741814</item>
      <item>, OIB 57509775367</item>
    </izvorni_sadrzaj>
    <derivirana_varijabla naziv="DomainObject.Predmet.SudioniciListNazivOIB_1">
      <item>, OIB 26926996560</item>
      <item>, OIB 26187994862</item>
      <item>, OIB 62767157304</item>
      <item>, OIB 38182927268</item>
      <item>, OIB 02958272670</item>
      <item>, OIB 57010186553</item>
      <item>, OIB 35029956158</item>
      <item>, OIB 82925459345</item>
      <item>, OIB 87939104217</item>
      <item>, OIB 02535697732</item>
      <item>, OIB 18458216879</item>
      <item>, OIB 02535697732</item>
      <item>, OIB 36779353407</item>
      <item>, OIB 81793146560</item>
      <item>, OIB 94529108289</item>
      <item>, OIB 45302812775</item>
      <item>, OIB 85821130368</item>
      <item>, OIB 92415294899</item>
      <item>, OIB 42678741814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95</properties:Words>
  <properties:Characters>547</properties:Characters>
  <properties:Lines>38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2018-09-04T10:39:00Z</dcterms:created>
  <dc:creator>MINISTARSTVO PRAVOSUĐA RH</dc:creator>
  <cp:lastModifiedBy>Ana Katanec</cp:lastModifiedBy>
  <cp:lastPrinted>2018-09-04T10:39:00Z</cp:lastPrinted>
  <dcterms:modified xmlns:xsi="http://www.w3.org/2001/XMLSchema-instance" xsi:type="dcterms:W3CDTF">2018-09-04T10:39:00Z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(Dopis - Sp-4-17 stečaj potrošača -fini radi dostave računa.docx)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