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e2b03" w14:paraId="8ae2b0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D07F8">
        <w:rPr>
          <w:rFonts w:cs="Times New Roman" w:hAnsi="Times New Roman" w:ascii="Times New Roman"/>
          <w:b w:val="false"/>
          <w:sz w:val="24"/>
          <w:szCs w:val="24"/>
        </w:rPr>
        <w:t>4559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2D07F8">
        <w:t xml:space="preserve">UBERTAS d.o.o., Sesvete, F. L. </w:t>
      </w:r>
      <w:proofErr w:type="spellStart"/>
      <w:r w:rsidR="002D07F8">
        <w:t>Vranjanina</w:t>
      </w:r>
      <w:proofErr w:type="spellEnd"/>
      <w:r w:rsidR="002D07F8">
        <w:t xml:space="preserve"> 32, OIB: 45069372757,</w:t>
      </w:r>
      <w:r w:rsidR="00424E38">
        <w:t xml:space="preserve"> </w:t>
      </w:r>
      <w:r w:rsidR="003C5353" w:rsidRPr="002365A1">
        <w:t xml:space="preserve"> </w:t>
      </w:r>
      <w:r w:rsidR="00584109">
        <w:t>2. siječnja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2D07F8">
        <w:t xml:space="preserve">UBERTAS d.o.o., Sesvete, F. L. </w:t>
      </w:r>
      <w:proofErr w:type="spellStart"/>
      <w:r w:rsidR="002D07F8">
        <w:t>Vranjanina</w:t>
      </w:r>
      <w:proofErr w:type="spellEnd"/>
      <w:r w:rsidR="002D07F8">
        <w:t xml:space="preserve"> 32, OIB: 45069372757,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584109">
        <w:t>14</w:t>
      </w:r>
      <w:r w:rsidR="00595619">
        <w:t>. veljače 2018</w:t>
      </w:r>
      <w:r w:rsidR="00957736">
        <w:t>.</w:t>
      </w:r>
      <w:r>
        <w:t xml:space="preserve"> u </w:t>
      </w:r>
      <w:r w:rsidR="00584109">
        <w:t>13</w:t>
      </w:r>
      <w:r w:rsidR="00100C2C">
        <w:t>,</w:t>
      </w:r>
      <w:r w:rsidR="002D07F8">
        <w:t>20</w:t>
      </w:r>
      <w:r w:rsidR="00957736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podatke o stanju žiro računa dužnika </w:t>
      </w:r>
      <w:r w:rsidR="00854879">
        <w:rPr>
          <w:u w:val="single"/>
        </w:rPr>
        <w:t>s datumom neposredno prije zakazanog ročišta,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584109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95619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584109">
        <w:t>2. siječnja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584109">
        <w:t>,</w:t>
      </w:r>
      <w:r w:rsidR="00CF0751">
        <w:t xml:space="preserve">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712" w:rsidR="00D62712">
      <w:r>
        <w:separator/>
      </w:r>
    </w:p>
  </w:endnote>
  <w:endnote w:id="0" w:type="continuationSeparator">
    <w:p w:rsidRDefault="00D62712" w:rsidR="00D6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712" w:rsidR="00D62712">
      <w:r>
        <w:separator/>
      </w:r>
    </w:p>
  </w:footnote>
  <w:footnote w:id="0" w:type="continuationSeparator">
    <w:p w:rsidRDefault="00D62712" w:rsidR="00D62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1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1399"/>
    <w:rsid w:val="002365A1"/>
    <w:rsid w:val="00276930"/>
    <w:rsid w:val="002A4914"/>
    <w:rsid w:val="002B42DB"/>
    <w:rsid w:val="002B565F"/>
    <w:rsid w:val="002C4255"/>
    <w:rsid w:val="002C5A29"/>
    <w:rsid w:val="002D07F8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84109"/>
    <w:rsid w:val="00595619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D1343"/>
    <w:rsid w:val="00CE64A6"/>
    <w:rsid w:val="00CF0751"/>
    <w:rsid w:val="00CF7145"/>
    <w:rsid w:val="00D1754D"/>
    <w:rsid w:val="00D62712"/>
    <w:rsid w:val="00D735AB"/>
    <w:rsid w:val="00D815A2"/>
    <w:rsid w:val="00D971AC"/>
    <w:rsid w:val="00DD48F5"/>
    <w:rsid w:val="00DE470E"/>
    <w:rsid w:val="00DE5732"/>
    <w:rsid w:val="00DE5FCD"/>
    <w:rsid w:val="00E305DE"/>
    <w:rsid w:val="00E4662E"/>
    <w:rsid w:val="00E95616"/>
    <w:rsid w:val="00EE5E7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3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39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3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3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3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39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3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3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4559</izvorni_sadrzaj>
    <derivirana_varijabla naziv="DomainObject.Predmet.Broj_1">4559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St-4559/2016</izvorni_sadrzaj>
    <derivirana_varijabla naziv="DomainObject.Predmet.OznakaBroj_1">St-4559/2016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UBERTAS d.o.o. zastupanog po punomoćniku Pero Mrvelj</izvorni_sadrzaj>
    <derivirana_varijabla naziv="DomainObject.Predmet.ProtustrankaFormated_1">  UBERTAS d.o.o. zastupanog po punomoćniku Pero Mrvelj</derivirana_varijabla>
  </DomainObject.Predmet.ProtustrankaFormated>
  <DomainObject.Predmet.ProtustrankaFormatedOIB>
    <izvorni_sadrzaj>  UBERTAS d.o.o., OIB 45069372757 zastupanog po punomoćniku Pero Mrvelj</izvorni_sadrzaj>
    <derivirana_varijabla naziv="DomainObject.Predmet.ProtustrankaFormatedOIB_1">  UBERTAS d.o.o., OIB 45069372757 zastupanog po punomoćniku Pero Mrvelj</derivirana_varijabla>
  </DomainObject.Predmet.ProtustrankaFormatedOIB>
  <DomainObject.Predmet.ProtustrankaFormatedWithAdress>
    <izvorni_sadrzaj> UBERTAS d.o.o., F.L. Vranjanina 32, 10360 Sesvete zastupanog po punomoćniku Pero Mrvelj</izvorni_sadrzaj>
    <derivirana_varijabla naziv="DomainObject.Predmet.ProtustrankaFormatedWithAdress_1"> UBERTAS d.o.o., F.L. Vranjanina 32, 10360 Sesvete zastupanog po punomoćniku Pero Mrvelj</derivirana_varijabla>
  </DomainObject.Predmet.ProtustrankaFormatedWithAdress>
  <DomainObject.Predmet.ProtustrankaFormatedWithAdressOIB>
    <izvorni_sadrzaj> UBERTAS d.o.o., OIB 45069372757, F.L. Vranjanina 32, 10360 Sesvete zastupanog po punomoćniku Pero Mrvelj</izvorni_sadrzaj>
    <derivirana_varijabla naziv="DomainObject.Predmet.ProtustrankaFormatedWithAdressOIB_1"> UBERTAS d.o.o., OIB 45069372757, F.L. Vranjanina 32, 10360 Sesvete zastupanog po punomoćniku Pero Mrvelj</derivirana_varijabla>
  </DomainObject.Predmet.ProtustrankaFormatedWithAdressOIB>
  <DomainObject.Predmet.ProtustrankaWithAdress>
    <izvorni_sadrzaj>UBERTAS d.o.o. F.L. Vranjanina 32, 10360 Sesvete</izvorni_sadrzaj>
    <derivirana_varijabla naziv="DomainObject.Predmet.ProtustrankaWithAdress_1">UBERTAS d.o.o. F.L. Vranjanina 32, 10360 Sesvete</derivirana_varijabla>
  </DomainObject.Predmet.ProtustrankaWithAdress>
  <DomainObject.Predmet.ProtustrankaWithAdressOIB>
    <izvorni_sadrzaj>UBERTAS d.o.o., OIB 45069372757, F.L. Vranjanina 32, 10360 Sesvete</izvorni_sadrzaj>
    <derivirana_varijabla naziv="DomainObject.Predmet.ProtustrankaWithAdressOIB_1">UBERTAS d.o.o., OIB 45069372757, F.L. Vranjanina 32, 10360 Sesvete</derivirana_varijabla>
  </DomainObject.Predmet.ProtustrankaWithAdressOIB>
  <DomainObject.Predmet.ProtustrankaNazivFormated>
    <izvorni_sadrzaj>UBERTAS d.o.o.</izvorni_sadrzaj>
    <derivirana_varijabla naziv="DomainObject.Predmet.ProtustrankaNazivFormated_1">UBERTAS d.o.o.</derivirana_varijabla>
  </DomainObject.Predmet.ProtustrankaNazivFormated>
  <DomainObject.Predmet.ProtustrankaNazivFormatedOIB>
    <izvorni_sadrzaj>UBERTAS d.o.o., OIB 45069372757</izvorni_sadrzaj>
    <derivirana_varijabla naziv="DomainObject.Predmet.ProtustrankaNazivFormatedOIB_1">UBERTAS d.o.o., OIB 45069372757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UBERTAS d.o.o. zastupanog po punomoćniku Pero Mrvelj</item>
    </izvorni_sadrzaj>
    <derivirana_varijabla naziv="DomainObject.Predmet.ProtuStrankaListFormated_1">
      <item>UBERTAS d.o.o. zastupanog po punomoćniku Pero Mrvelj</item>
    </derivirana_varijabla>
  </DomainObject.Predmet.ProtuStrankaListFormated>
  <DomainObject.Predmet.ProtuStrankaListFormatedOIB>
    <izvorni_sadrzaj>
      <item>UBERTAS d.o.o., OIB 45069372757 zastupanog po punomoćniku Pero Mrvelj</item>
    </izvorni_sadrzaj>
    <derivirana_varijabla naziv="DomainObject.Predmet.ProtuStrankaListFormatedOIB_1">
      <item>UBERTAS d.o.o., OIB 45069372757 zastupanog po punomoćniku Pero Mrvelj</item>
    </derivirana_varijabla>
  </DomainObject.Predmet.ProtuStrankaListFormatedOIB>
  <DomainObject.Predmet.ProtuStrankaListFormatedWithAdress>
    <izvorni_sadrzaj>
      <item>UBERTAS d.o.o., F.L. Vranjanina 32, 10360 Sesvete zastupanog po punomoćniku Pero Mrvelj</item>
    </izvorni_sadrzaj>
    <derivirana_varijabla naziv="DomainObject.Predmet.ProtuStrankaListFormatedWithAdress_1">
      <item>UBERTAS d.o.o., F.L. Vranjanina 32, 10360 Sesvete zastupanog po punomoćniku Pero Mrvelj</item>
    </derivirana_varijabla>
  </DomainObject.Predmet.ProtuStrankaListFormatedWithAdress>
  <DomainObject.Predmet.ProtuStrankaListFormatedWithAdressOIB>
    <izvorni_sadrzaj>
      <item>UBERTAS d.o.o., OIB 45069372757, F.L. Vranjanina 32, 10360 Sesvete zastupanog po punomoćniku Pero Mrvelj</item>
    </izvorni_sadrzaj>
    <derivirana_varijabla naziv="DomainObject.Predmet.ProtuStrankaListFormatedWithAdressOIB_1">
      <item>UBERTAS d.o.o., OIB 45069372757, F.L. Vranjanina 32, 10360 Sesvete zastupanog po punomoćniku Pero Mrvelj</item>
    </derivirana_varijabla>
  </DomainObject.Predmet.ProtuStrankaListFormatedWithAdressOIB>
  <DomainObject.Predmet.ProtuStrankaListNazivFormated>
    <izvorni_sadrzaj>
      <item>UBERTAS d.o.o.</item>
    </izvorni_sadrzaj>
    <derivirana_varijabla naziv="DomainObject.Predmet.ProtuStrankaListNazivFormated_1">
      <item>UBERTAS d.o.o.</item>
    </derivirana_varijabla>
  </DomainObject.Predmet.ProtuStrankaListNazivFormated>
  <DomainObject.Predmet.ProtuStrankaListNazivFormatedOIB>
    <izvorni_sadrzaj>
      <item>UBERTAS d.o.o., OIB 45069372757</item>
    </izvorni_sadrzaj>
    <derivirana_varijabla naziv="DomainObject.Predmet.ProtuStrankaListNazivFormatedOIB_1">
      <item>UBERTAS d.o.o., OIB 45069372757</item>
    </derivirana_varijabla>
  </DomainObject.Predmet.ProtuStrankaListNazivFormatedOIB>
  <DomainObject.Predmet.OstaliListFormated>
    <izvorni_sadrzaj>
      <item>Pero Mrvelj punomoćnik sudionika u postupku UBERTAS d.o.o.</item>
    </izvorni_sadrzaj>
    <derivirana_varijabla naziv="DomainObject.Predmet.OstaliListFormated_1">
      <item>Pero Mrvelj punomoćnik sudionika u postupku UBERTAS d.o.o.</item>
    </derivirana_varijabla>
  </DomainObject.Predmet.OstaliListFormated>
  <DomainObject.Predmet.OstaliListFormatedOIB>
    <izvorni_sadrzaj>
      <item>Pero Mrvelj, OIB 59857404547 punomoćnik sudionika u postupku UBERTAS d.o.o.</item>
    </izvorni_sadrzaj>
    <derivirana_varijabla naziv="DomainObject.Predmet.OstaliListFormatedOIB_1">
      <item>Pero Mrvelj, OIB 59857404547 punomoćnik sudionika u postupku UBERTAS d.o.o.</item>
    </derivirana_varijabla>
  </DomainObject.Predmet.OstaliListFormatedOIB>
  <DomainObject.Predmet.OstaliListFormatedWithAdress>
    <izvorni_sadrzaj>
      <item>Pero Mrvelj, Branovečina 76c, 10000 Zagreb punomoćnik sudionika u postupku UBERTAS d.o.o.</item>
    </izvorni_sadrzaj>
    <derivirana_varijabla naziv="DomainObject.Predmet.OstaliListFormatedWithAdress_1">
      <item>Pero Mrvelj, Branovečina 76c, 10000 Zagreb punomoćnik sudionika u postupku UBERTAS d.o.o.</item>
    </derivirana_varijabla>
  </DomainObject.Predmet.OstaliListFormatedWithAdress>
  <DomainObject.Predmet.OstaliListFormatedWithAdressOIB>
    <izvorni_sadrzaj>
      <item>Pero Mrvelj, OIB 59857404547, Branovečina 76c, 10000 Zagreb punomoćnik sudionika u postupku UBERTAS d.o.o.</item>
    </izvorni_sadrzaj>
    <derivirana_varijabla naziv="DomainObject.Predmet.OstaliListFormatedWithAdressOIB_1">
      <item>Pero Mrvelj, OIB 59857404547, Branovečina 76c, 10000 Zagreb punomoćnik sudionika u postupku UBERTAS d.o.o.</item>
    </derivirana_varijabla>
  </DomainObject.Predmet.OstaliListFormatedWithAdressOIB>
  <DomainObject.Predmet.OstaliListNazivFormated>
    <izvorni_sadrzaj>
      <item>Pero Mrvelj</item>
    </izvorni_sadrzaj>
    <derivirana_varijabla naziv="DomainObject.Predmet.OstaliListNazivFormated_1">
      <item>Pero Mrvelj</item>
    </derivirana_varijabla>
  </DomainObject.Predmet.OstaliListNazivFormated>
  <DomainObject.Predmet.OstaliListNazivFormatedOIB>
    <izvorni_sadrzaj>
      <item>Pero Mrvelj, OIB 59857404547</item>
    </izvorni_sadrzaj>
    <derivirana_varijabla naziv="DomainObject.Predmet.OstaliListNazivFormatedOIB_1">
      <item>Pero Mrvelj, OIB 59857404547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UBERTAS d.o.o.</izvorni_sadrzaj>
    <derivirana_varijabla naziv="DomainObject.Predmet.ProtustrankaIDrugi_1">UBERTAS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UBERTAS d.o.o., OIB 45069372757, F.L. Vranjanina 32, 10360 Sesvete</izvorni_sadrzaj>
    <derivirana_varijabla naziv="DomainObject.Predmet.ProtustrankaIDrugiAdressOIB_1">UBERTAS d.o.o., OIB 45069372757, F.L. Vranjanina 32,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UBERTAS d.o.o.</item>
      <item>Pero Mrvelj</item>
    </izvorni_sadrzaj>
    <derivirana_varijabla naziv="DomainObject.Predmet.SudioniciListNaziv_1">
      <item>FINA Regionalni centar Zagreb</item>
      <item>UBERTAS d.o.o.</item>
      <item>Pero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izvorni_sadrzaj>
    <derivirana_varijabla naziv="DomainObject.Predmet.SudioniciListAdressOIB_1">
      <item>FINA Regionalni centar Zagreb, OIB 85821130368, Trg svibanjskih žrtava 1995. br. 1,10000 Zagreb</item>
      <item>UBERTAS d.o.o., OIB 45069372757, F.L. Vranjanina 32,10360 Sesvete</item>
      <item>Pero Mrvelj, OIB 59857404547, Branovečina 76c,10000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45069372757</item>
      <item>, OIB 59857404547</item>
    </izvorni_sadrzaj>
    <derivirana_varijabla naziv="DomainObject.Predmet.SudioniciListNazivOIB_1">
      <item>, OIB 85821130368</item>
      <item>, OIB 45069372757</item>
      <item>, OIB 59857404547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222</properties:Words>
  <properties:Characters>1097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2018-01-02T12:52:00Z</dcterms:created>
  <dc:creator>Korisnik</dc:creator>
  <cp:lastModifiedBy>Draženka Prpić</cp:lastModifiedBy>
  <cp:lastPrinted>2018-01-02T12:53:00Z</cp:lastPrinted>
  <dcterms:modified xmlns:xsi="http://www.w3.org/2001/XMLSchema-instance" xsi:type="dcterms:W3CDTF">2018-01-02T12:53:00Z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