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1d18" w14:paraId="f6d1d1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60BFA">
        <w:rPr>
          <w:lang w:val="hr-HR"/>
        </w:rPr>
        <w:t>349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860BFA">
        <w:rPr>
          <w:lang w:val="hr-HR"/>
        </w:rPr>
        <w:t xml:space="preserve"> BLAŽINČIĆ d.o.o. za proizvodnju, trgovinu i usluge, Golo Brdo, Golo Brdo 70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>:</w:t>
      </w:r>
      <w:r w:rsidR="00860BFA">
        <w:rPr>
          <w:lang w:val="hr-HR"/>
        </w:rPr>
        <w:t xml:space="preserve"> 010078536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860BFA">
        <w:rPr>
          <w:lang w:val="hr-HR"/>
        </w:rPr>
        <w:t>25673002457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60BFA">
        <w:rPr>
          <w:lang w:val="hr-HR"/>
        </w:rPr>
        <w:t>349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60BFA">
        <w:rPr>
          <w:lang w:val="hr-HR"/>
        </w:rPr>
        <w:t>2.142,72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</w:t>
      </w:r>
      <w:proofErr w:type="spellStart"/>
      <w:r w:rsidRPr="000664E3">
        <w:rPr>
          <w:lang w:val="hr-HR"/>
        </w:rPr>
        <w:t>Poziva</w:t>
      </w:r>
      <w:r w:rsidR="00860BFA">
        <w:rPr>
          <w:lang w:val="hr-HR"/>
        </w:rPr>
        <w:t>uju</w:t>
      </w:r>
      <w:proofErr w:type="spellEnd"/>
      <w:r w:rsidRPr="000664E3">
        <w:rPr>
          <w:lang w:val="hr-HR"/>
        </w:rPr>
        <w:t xml:space="preserve"> se osob</w:t>
      </w:r>
      <w:r w:rsidR="00860BFA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860BFA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="00860BFA">
        <w:rPr>
          <w:lang w:val="hr-HR"/>
        </w:rPr>
        <w:t xml:space="preserve"> Zdravko </w:t>
      </w:r>
      <w:proofErr w:type="spellStart"/>
      <w:r w:rsidR="00860BFA">
        <w:rPr>
          <w:lang w:val="hr-HR"/>
        </w:rPr>
        <w:t>Blažinčić</w:t>
      </w:r>
      <w:proofErr w:type="spellEnd"/>
      <w:r w:rsidR="00860BFA">
        <w:rPr>
          <w:lang w:val="hr-HR"/>
        </w:rPr>
        <w:t xml:space="preserve">, iz </w:t>
      </w:r>
      <w:proofErr w:type="spellStart"/>
      <w:r w:rsidR="00860BFA">
        <w:rPr>
          <w:lang w:val="hr-HR"/>
        </w:rPr>
        <w:t>Špišić</w:t>
      </w:r>
      <w:proofErr w:type="spellEnd"/>
      <w:r w:rsidR="00860BFA">
        <w:rPr>
          <w:lang w:val="hr-HR"/>
        </w:rPr>
        <w:t xml:space="preserve"> Bukovice, Mali Zagreb 70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860BFA">
        <w:rPr>
          <w:lang w:val="hr-HR"/>
        </w:rPr>
        <w:t>77679650588</w:t>
      </w:r>
      <w:r>
        <w:rPr>
          <w:lang w:val="hr-HR"/>
        </w:rPr>
        <w:t>,</w:t>
      </w:r>
      <w:r w:rsidR="00860BFA">
        <w:rPr>
          <w:lang w:val="hr-HR"/>
        </w:rPr>
        <w:t xml:space="preserve"> i David </w:t>
      </w:r>
      <w:proofErr w:type="spellStart"/>
      <w:r w:rsidR="00860BFA">
        <w:rPr>
          <w:lang w:val="hr-HR"/>
        </w:rPr>
        <w:t>Blažinčić</w:t>
      </w:r>
      <w:proofErr w:type="spellEnd"/>
      <w:r w:rsidR="00860BFA">
        <w:rPr>
          <w:lang w:val="hr-HR"/>
        </w:rPr>
        <w:t xml:space="preserve">, iz </w:t>
      </w:r>
      <w:proofErr w:type="spellStart"/>
      <w:r w:rsidR="00860BFA">
        <w:rPr>
          <w:lang w:val="hr-HR"/>
        </w:rPr>
        <w:t>Špišić</w:t>
      </w:r>
      <w:proofErr w:type="spellEnd"/>
      <w:r w:rsidR="00860BFA">
        <w:rPr>
          <w:lang w:val="hr-HR"/>
        </w:rPr>
        <w:t xml:space="preserve"> Bukovice, Mali Zagreb 80, OIB: 84732483712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860BFA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60BFA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60BFA">
        <w:rPr>
          <w:lang w:val="hr-HR"/>
        </w:rPr>
        <w:t>23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83C" w:rsidR="00DE283C">
      <w:r>
        <w:separator/>
      </w:r>
    </w:p>
  </w:endnote>
  <w:endnote w:id="0" w:type="continuationSeparator">
    <w:p w:rsidRDefault="00DE283C" w:rsidR="00DE2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83C" w:rsidR="00DE283C">
      <w:r>
        <w:separator/>
      </w:r>
    </w:p>
  </w:footnote>
  <w:footnote w:id="0" w:type="continuationSeparator">
    <w:p w:rsidRDefault="00DE283C" w:rsidR="00DE2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0324D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60BFA"/>
    <w:rsid w:val="008825CB"/>
    <w:rsid w:val="008A217A"/>
    <w:rsid w:val="008E00AB"/>
    <w:rsid w:val="008E3DB0"/>
    <w:rsid w:val="009354A3"/>
    <w:rsid w:val="0097587E"/>
    <w:rsid w:val="00985844"/>
    <w:rsid w:val="009F1B25"/>
    <w:rsid w:val="009F1D56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DE283C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60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0BF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3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60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0BF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3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BLAŽINČIĆ d.o.o. za proizvodnju, trgovinu i usluge, Golo Brdo zastupanog po punomoćniku Zdravko Blažinčić; David Blažinčić</izvorni_sadrzaj>
    <derivirana_varijabla naziv="DomainObject.Predmet.ProtustrankaFormated_1">  BLAŽINČIĆ d.o.o. za proizvodnju, trgovinu i usluge, Golo Brdo zastupanog po punomoćniku Zdravko Blažinčić; David Blažinčić</derivirana_varijabla>
  </DomainObject.Predmet.ProtustrankaFormated>
  <DomainObject.Predmet.ProtustrankaFormatedOIB>
    <izvorni_sadrzaj>  BLAŽINČIĆ d.o.o. za proizvodnju, trgovinu i usluge, Golo Brdo, OIB 25673002457 zastupanog po punomoćniku Zdravko Blažinčić; David Blažinčić</izvorni_sadrzaj>
    <derivirana_varijabla naziv="DomainObject.Predmet.ProtustrankaFormatedOIB_1">  BLAŽINČIĆ d.o.o. za proizvodnju, trgovinu i usluge, Golo Brdo, OIB 25673002457 zastupanog po punomoćniku Zdravko Blažinčić; David Blažinčić</derivirana_varijabla>
  </DomainObject.Predmet.ProtustrankaFormatedOIB>
  <DomainObject.Predmet.ProtustrankaFormatedWithAdress>
    <izvorni_sadrzaj> BLAŽINČIĆ d.o.o. za proizvodnju, trgovinu i usluge, Golo Brdo, Golo Brdo 70, 33000 Golo Brdo zastupanog po punomoćniku Zdravko Blažinčić; David Blažinčić</izvorni_sadrzaj>
    <derivirana_varijabla naziv="DomainObject.Predmet.ProtustrankaFormatedWithAdress_1"> BLAŽINČIĆ d.o.o. za proizvodnju, trgovinu i usluge, Golo Brdo, Golo Brdo 70, 33000 Golo Brdo zastupanog po punomoćniku Zdravko Blažinčić; David Blažinčić</derivirana_varijabla>
  </DomainObject.Predmet.ProtustrankaFormatedWithAdress>
  <DomainObject.Predmet.ProtustrankaFormatedWithAdressOIB>
    <izvorni_sadrzaj> BLAŽINČIĆ d.o.o. za proizvodnju, trgovinu i usluge, Golo Brdo, OIB 25673002457, Golo Brdo 70, 33000 Golo Brdo zastupanog po punomoćniku Zdravko Blažinčić; David Blažinčić</izvorni_sadrzaj>
    <derivirana_varijabla naziv="DomainObject.Predmet.ProtustrankaFormatedWithAdressOIB_1"> BLAŽINČIĆ d.o.o. za proizvodnju, trgovinu i usluge, Golo Brdo, OIB 25673002457, Golo Brdo 70, 33000 Golo Brdo zastupanog po punomoćniku Zdravko Blažinčić; David Blažinčić</derivirana_varijabla>
  </DomainObject.Predmet.ProtustrankaFormatedWithAdressOIB>
  <DomainObject.Predmet.ProtustrankaWithAdress>
    <izvorni_sadrzaj>BLAŽINČIĆ d.o.o. za proizvodnju, trgovinu i usluge, Golo Brdo Golo Brdo 70, 33000 Golo Brdo</izvorni_sadrzaj>
    <derivirana_varijabla naziv="DomainObject.Predmet.ProtustrankaWithAdress_1">BLAŽINČIĆ d.o.o. za proizvodnju, trgovinu i usluge, Golo Brdo Golo Brdo 70, 33000 Golo Brdo</derivirana_varijabla>
  </DomainObject.Predmet.ProtustrankaWithAdress>
  <DomainObject.Predmet.ProtustrankaWithAdressOIB>
    <izvorni_sadrzaj>BLAŽINČIĆ d.o.o. za proizvodnju, trgovinu i usluge, Golo Brdo, OIB 25673002457, Golo Brdo 70, 33000 Golo Brdo</izvorni_sadrzaj>
    <derivirana_varijabla naziv="DomainObject.Predmet.ProtustrankaWithAdressOIB_1">BLAŽINČIĆ d.o.o. za proizvodnju, trgovinu i usluge, Golo Brdo, OIB 25673002457, Golo Brdo 70, 33000 Golo Brdo</derivirana_varijabla>
  </DomainObject.Predmet.ProtustrankaWithAdressOIB>
  <DomainObject.Predmet.ProtustrankaNazivFormated>
    <izvorni_sadrzaj>BLAŽINČIĆ d.o.o. za proizvodnju, trgovinu i usluge, Golo Brdo</izvorni_sadrzaj>
    <derivirana_varijabla naziv="DomainObject.Predmet.ProtustrankaNazivFormated_1">BLAŽINČIĆ d.o.o. za proizvodnju, trgovinu i usluge, Golo Brdo</derivirana_varijabla>
  </DomainObject.Predmet.ProtustrankaNazivFormated>
  <DomainObject.Predmet.ProtustrankaNazivFormatedOIB>
    <izvorni_sadrzaj>BLAŽINČIĆ d.o.o. za proizvodnju, trgovinu i usluge, Golo Brdo, OIB 25673002457</izvorni_sadrzaj>
    <derivirana_varijabla naziv="DomainObject.Predmet.ProtustrankaNazivFormatedOIB_1">BLAŽINČIĆ d.o.o. za proizvodnju, trgovinu i usluge, Golo Brdo, OIB 25673002457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BLAŽINČIĆ d.o.o. za proizvodnju, trgovinu i usluge, Golo Brdo zastupanog po punomoćniku Zdravko Blažinčić; David Blažinčić</item>
    </izvorni_sadrzaj>
    <derivirana_varijabla naziv="DomainObject.Predmet.ProtuStrankaListFormated_1">
      <item>BLAŽINČIĆ d.o.o. za proizvodnju, trgovinu i usluge, Golo Brdo zastupanog po punomoćniku Zdravko Blažinčić; David Blažinčić</item>
    </derivirana_varijabla>
  </DomainObject.Predmet.ProtuStrankaListFormated>
  <DomainObject.Predmet.ProtuStrankaListFormatedOIB>
    <izvorni_sadrzaj>
      <item>BLAŽINČIĆ d.o.o. za proizvodnju, trgovinu i usluge, Golo Brdo, OIB 25673002457 zastupanog po punomoćniku Zdravko Blažinčić; David Blažinčić</item>
    </izvorni_sadrzaj>
    <derivirana_varijabla naziv="DomainObject.Predmet.ProtuStrankaListFormatedOIB_1">
      <item>BLAŽINČIĆ d.o.o. za proizvodnju, trgovinu i usluge, Golo Brdo, OIB 25673002457 zastupanog po punomoćniku Zdravko Blažinčić; David Blažinčić</item>
    </derivirana_varijabla>
  </DomainObject.Predmet.ProtuStrankaListFormatedOIB>
  <DomainObject.Predmet.ProtuStrankaListFormatedWithAdress>
    <izvorni_sadrzaj>
      <item>BLAŽINČIĆ d.o.o. za proizvodnju, trgovinu i usluge, Golo Brdo, Golo Brdo 70, 33000 Golo Brdo zastupanog po punomoćniku Zdravko Blažinčić; David Blažinčić</item>
    </izvorni_sadrzaj>
    <derivirana_varijabla naziv="DomainObject.Predmet.ProtuStrankaListFormatedWithAdress_1">
      <item>BLAŽINČIĆ d.o.o. za proizvodnju, trgovinu i usluge, Golo Brdo, Golo Brdo 70, 33000 Golo Brdo zastupanog po punomoćniku Zdravko Blažinčić; David Blažinčić</item>
    </derivirana_varijabla>
  </DomainObject.Predmet.ProtuStrankaListFormatedWithAdress>
  <DomainObject.Predmet.ProtuStrankaListFormatedWithAdressOIB>
    <izvorni_sadrzaj>
      <item>BLAŽINČIĆ d.o.o. za proizvodnju, trgovinu i usluge, Golo Brdo, OIB 25673002457, Golo Brdo 70, 33000 Golo Brdo zastupanog po punomoćniku Zdravko Blažinčić; David Blažinčić</item>
    </izvorni_sadrzaj>
    <derivirana_varijabla naziv="DomainObject.Predmet.ProtuStrankaListFormatedWithAdressOIB_1">
      <item>BLAŽINČIĆ d.o.o. za proizvodnju, trgovinu i usluge, Golo Brdo, OIB 25673002457, Golo Brdo 70, 33000 Golo Brdo zastupanog po punomoćniku Zdravko Blažinčić; David Blažinčić</item>
    </derivirana_varijabla>
  </DomainObject.Predmet.ProtuStrankaListFormatedWithAdressOIB>
  <DomainObject.Predmet.ProtuStrankaListNazivFormated>
    <izvorni_sadrzaj>
      <item>BLAŽINČIĆ d.o.o. za proizvodnju, trgovinu i usluge, Golo Brdo</item>
    </izvorni_sadrzaj>
    <derivirana_varijabla naziv="DomainObject.Predmet.ProtuStrankaListNazivFormated_1">
      <item>BLAŽINČIĆ d.o.o. za proizvodnju, trgovinu i usluge, Golo Brdo</item>
    </derivirana_varijabla>
  </DomainObject.Predmet.ProtuStrankaListNazivFormated>
  <DomainObject.Predmet.ProtuStrankaListNazivFormatedOIB>
    <izvorni_sadrzaj>
      <item>BLAŽINČIĆ d.o.o. za proizvodnju, trgovinu i usluge, Golo Brdo, OIB 25673002457</item>
    </izvorni_sadrzaj>
    <derivirana_varijabla naziv="DomainObject.Predmet.ProtuStrankaListNazivFormatedOIB_1">
      <item>BLAŽINČIĆ d.o.o. za proizvodnju, trgovinu i usluge, Golo Brdo, OIB 25673002457</item>
    </derivirana_varijabla>
  </DomainObject.Predmet.ProtuStrankaListNazivFormatedOIB>
  <DomainObject.Predmet.OstaliListFormated>
    <izvorni_sadrzaj>
      <item>Zdravko Blažinčić punomoćnik sudionika u postupku BLAŽINČIĆ d.o.o. za proizvodnju, trgovinu i usluge, Golo Brdo</item>
      <item>David Blažinčić punomoćnik sudionika u postupku BLAŽINČIĆ d.o.o. za proizvodnju, trgovinu i usluge, Golo Brdo</item>
    </izvorni_sadrzaj>
    <derivirana_varijabla naziv="DomainObject.Predmet.OstaliListFormated_1">
      <item>Zdravko Blažinčić punomoćnik sudionika u postupku BLAŽINČIĆ d.o.o. za proizvodnju, trgovinu i usluge, Golo Brdo</item>
      <item>David Blažinčić punomoćnik sudionika u postupku BLAŽINČIĆ d.o.o. za proizvodnju, trgovinu i usluge, Golo Brdo</item>
    </derivirana_varijabla>
  </DomainObject.Predmet.OstaliListFormated>
  <DomainObject.Predmet.OstaliListFormatedOIB>
    <izvorni_sadrzaj>
      <item>Zdravko Blažinčić, OIB 77679650588 punomoćnik sudionika u postupku BLAŽINČIĆ d.o.o. za proizvodnju, trgovinu i usluge, Golo Brdo</item>
      <item>David Blažinčić, OIB 84732483712 punomoćnik sudionika u postupku BLAŽINČIĆ d.o.o. za proizvodnju, trgovinu i usluge, Golo Brdo</item>
    </izvorni_sadrzaj>
    <derivirana_varijabla naziv="DomainObject.Predmet.OstaliListFormatedOIB_1">
      <item>Zdravko Blažinčić, OIB 77679650588 punomoćnik sudionika u postupku BLAŽINČIĆ d.o.o. za proizvodnju, trgovinu i usluge, Golo Brdo</item>
      <item>David Blažinčić, OIB 84732483712 punomoćnik sudionika u postupku BLAŽINČIĆ d.o.o. za proizvodnju, trgovinu i usluge, Golo Brdo</item>
    </derivirana_varijabla>
  </DomainObject.Predmet.OstaliListFormatedOIB>
  <DomainObject.Predmet.OstaliListFormatedWithAdress>
    <izvorni_sadrzaj>
      <item>Zdravko Blažinčić, Mali Zagreb 70, 33404 Špišić Bukovica punomoćnik sudionika u postupku BLAŽINČIĆ d.o.o. za proizvodnju, trgovinu i usluge, Golo Brdo</item>
      <item>David Blažinčić, Mali Zagreb 80, 33404 Špišić Bukovica punomoćnik sudionika u postupku BLAŽINČIĆ d.o.o. za proizvodnju, trgovinu i usluge, Golo Brdo</item>
    </izvorni_sadrzaj>
    <derivirana_varijabla naziv="DomainObject.Predmet.OstaliListFormatedWithAdress_1">
      <item>Zdravko Blažinčić, Mali Zagreb 70, 33404 Špišić Bukovica punomoćnik sudionika u postupku BLAŽINČIĆ d.o.o. za proizvodnju, trgovinu i usluge, Golo Brdo</item>
      <item>David Blažinčić, Mali Zagreb 80, 33404 Špišić Bukovica punomoćnik sudionika u postupku BLAŽINČIĆ d.o.o. za proizvodnju, trgovinu i usluge, Golo Brdo</item>
    </derivirana_varijabla>
  </DomainObject.Predmet.OstaliListFormatedWithAdress>
  <DomainObject.Predmet.OstaliListFormatedWithAdressOIB>
    <izvorni_sadrzaj>
      <item>Zdravko Blažinčić, OIB 77679650588, Mali Zagreb 70, 33404 Špišić Bukovica punomoćnik sudionika u postupku BLAŽINČIĆ d.o.o. za proizvodnju, trgovinu i usluge, Golo Brdo</item>
      <item>David Blažinčić, OIB 84732483712, Mali Zagreb 80, 33404 Špišić Bukovica punomoćnik sudionika u postupku BLAŽINČIĆ d.o.o. za proizvodnju, trgovinu i usluge, Golo Brdo</item>
    </izvorni_sadrzaj>
    <derivirana_varijabla naziv="DomainObject.Predmet.OstaliListFormatedWithAdressOIB_1">
      <item>Zdravko Blažinčić, OIB 77679650588, Mali Zagreb 70, 33404 Špišić Bukovica punomoćnik sudionika u postupku BLAŽINČIĆ d.o.o. za proizvodnju, trgovinu i usluge, Golo Brdo</item>
      <item>David Blažinčić, OIB 84732483712, Mali Zagreb 80, 33404 Špišić Bukovica punomoćnik sudionika u postupku BLAŽINČIĆ d.o.o. za proizvodnju, trgovinu i usluge, Golo Brdo</item>
    </derivirana_varijabla>
  </DomainObject.Predmet.OstaliListFormatedWithAdressOIB>
  <DomainObject.Predmet.OstaliListNazivFormated>
    <izvorni_sadrzaj>
      <item>Zdravko Blažinčić</item>
      <item>David Blažinčić</item>
    </izvorni_sadrzaj>
    <derivirana_varijabla naziv="DomainObject.Predmet.OstaliListNazivFormated_1">
      <item>Zdravko Blažinčić</item>
      <item>David Blažinčić</item>
    </derivirana_varijabla>
  </DomainObject.Predmet.OstaliListNazivFormated>
  <DomainObject.Predmet.OstaliListNazivFormatedOIB>
    <izvorni_sadrzaj>
      <item>Zdravko Blažinčić, OIB 77679650588</item>
      <item>David Blažinčić, OIB 84732483712</item>
    </izvorni_sadrzaj>
    <derivirana_varijabla naziv="DomainObject.Predmet.OstaliListNazivFormatedOIB_1">
      <item>Zdravko Blažinčić, OIB 77679650588</item>
      <item>David Blažinčić, OIB 84732483712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BLAŽINČIĆ d.o.o. za proizvodnju, trgovinu i usluge, Golo Brdo</izvorni_sadrzaj>
    <derivirana_varijabla naziv="DomainObject.Predmet.ProtustrankaIDrugi_1">BLAŽINČIĆ d.o.o. za proizvodnju, trgovinu i usluge, Golo Brdo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BLAŽINČIĆ d.o.o. za proizvodnju, trgovinu i usluge, Golo Brdo, OIB 25673002457, Golo Brdo 70, 33000 Golo Brdo</izvorni_sadrzaj>
    <derivirana_varijabla naziv="DomainObject.Predmet.ProtustrankaIDrugiAdressOIB_1">BLAŽINČIĆ d.o.o. za proizvodnju, trgovinu i usluge, Golo Brdo, OIB 25673002457, Golo Brdo 70, 33000 Golo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BLAŽINČIĆ d.o.o. za proizvodnju, trgovinu i usluge, Golo Brdo</item>
      <item>Zdravko Blažinčić</item>
      <item>David Blažinčić</item>
    </izvorni_sadrzaj>
    <derivirana_varijabla naziv="DomainObject.Predmet.SudioniciListNaziv_1">
      <item>FINA, RC ZAGREB, Podružnica Bjelovar</item>
      <item>BLAŽINČIĆ d.o.o. za proizvodnju, trgovinu i usluge, Golo Brdo</item>
      <item>Zdravko Blažinčić</item>
      <item>David Blažinčić</item>
    </derivirana_varijabla>
  </DomainObject.Predmet.SudioniciListNaziv>
  <DomainObject.Predmet.SudioniciListAdressOIB>
    <izvorni_sadrzaj>
      <item>FINA, RC ZAGREB, Podružnica Bjelovar, OIB 85821130368, F. Supila 4,43000 Bjelovar</item>
      <item>BLAŽINČIĆ d.o.o. za proizvodnju, trgovinu i usluge, Golo Brdo, OIB 25673002457, Golo Brdo 70,33000 Golo Brdo</item>
      <item>Zdravko Blažinčić, OIB 77679650588, Mali Zagreb 70,33404 Špišić Bukovica</item>
      <item>David Blažinčić, OIB 84732483712, Mali Zagreb 80,33404 Špišić Bukovica</item>
    </izvorni_sadrzaj>
    <derivirana_varijabla naziv="DomainObject.Predmet.SudioniciListAdressOIB_1">
      <item>FINA, RC ZAGREB, Podružnica Bjelovar, OIB 85821130368, F. Supila 4,43000 Bjelovar</item>
      <item>BLAŽINČIĆ d.o.o. za proizvodnju, trgovinu i usluge, Golo Brdo, OIB 25673002457, Golo Brdo 70,33000 Golo Brdo</item>
      <item>Zdravko Blažinčić, OIB 77679650588, Mali Zagreb 70,33404 Špišić Bukovica</item>
      <item>David Blažinčić, OIB 84732483712, Mali Zagreb 80,33404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25673002457</item>
      <item>, OIB 77679650588</item>
      <item>, OIB 84732483712</item>
    </izvorni_sadrzaj>
    <derivirana_varijabla naziv="DomainObject.Predmet.SudioniciListNazivOIB_1">
      <item>, OIB 85821130368</item>
      <item>, OIB 25673002457</item>
      <item>, OIB 77679650588</item>
      <item>, OIB 84732483712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75053-119D-4CE4-AC61-4E5D8EF34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1796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2015-11-23T06:58:00Z</dcterms:created>
  <dc:creator>ssabljic</dc:creator>
  <cp:lastModifiedBy>Miroslav Lovreković</cp:lastModifiedBy>
  <cp:lastPrinted>2015-11-23T06:58:00Z</cp:lastPrinted>
  <dcterms:modified xmlns:xsi="http://www.w3.org/2001/XMLSchema-instance" xsi:type="dcterms:W3CDTF">2015-11-23T07:01:00Z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