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520a" w14:paraId="519520a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F76EA3">
        <w:rPr>
          <w:b/>
          <w:sz w:val="22"/>
          <w:szCs w:val="22"/>
        </w:rPr>
        <w:t>763/2016-6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F76EA3">
        <w:rPr>
          <w:b/>
        </w:rPr>
        <w:t>BRAĆA VULIĆEVIĆI d.o.o., OIB: 69483578114, Od Nuncijate 68, Dubrovnik</w:t>
      </w:r>
      <w:r>
        <w:rPr>
          <w:sz w:val="22"/>
          <w:szCs w:val="22"/>
        </w:rPr>
        <w:t xml:space="preserve">,  temeljem čl. 430.  Stečajnog zakona (NN 71/15, dalje u tekstu SZ), dana </w:t>
      </w:r>
      <w:r w:rsidR="00F76EA3">
        <w:rPr>
          <w:sz w:val="22"/>
          <w:szCs w:val="22"/>
        </w:rPr>
        <w:t>11. travnja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F76EA3">
        <w:rPr>
          <w:b/>
        </w:rPr>
        <w:t>BRAĆA VULIĆEVIĆI d.o.o., OIB: 69483578114, Od Nuncijate 68, Dubrovnik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F76EA3">
        <w:rPr>
          <w:sz w:val="22"/>
          <w:szCs w:val="22"/>
        </w:rPr>
        <w:t>11. ožujka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F76EA3">
        <w:rPr>
          <w:sz w:val="22"/>
          <w:szCs w:val="22"/>
        </w:rPr>
        <w:t>278.812,63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76EA3">
        <w:rPr>
          <w:sz w:val="22"/>
          <w:szCs w:val="22"/>
        </w:rPr>
        <w:t>11. travnja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76EA3">
        <w:rPr>
          <w:sz w:val="22"/>
          <w:szCs w:val="22"/>
        </w:rPr>
        <w:t>11.04.2016.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3C31ED"/>
    <w:rsid w:val="00447F0F"/>
    <w:rsid w:val="004E2A1F"/>
    <w:rsid w:val="00656F92"/>
    <w:rsid w:val="00674A8E"/>
    <w:rsid w:val="006B6C98"/>
    <w:rsid w:val="007C71CF"/>
    <w:rsid w:val="007D1F61"/>
    <w:rsid w:val="008B1FE5"/>
    <w:rsid w:val="00A1036C"/>
    <w:rsid w:val="00AC519C"/>
    <w:rsid w:val="00DD103F"/>
    <w:rsid w:val="00F76EA3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C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C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C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C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C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C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C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C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VULIĆEVIĆI d.o.o. za graditeljstvo i usluge</izvorni_sadrzaj>
    <derivirana_varijabla naziv="DomainObject.Predmet.ProtustrankaFormated_1">  BRAĆA VULIĆEVIĆI d.o.o. za graditeljstvo i usluge</derivirana_varijabla>
  </DomainObject.Predmet.ProtustrankaFormated>
  <DomainObject.Predmet.ProtustrankaFormatedOIB>
    <izvorni_sadrzaj>  BRAĆA VULIĆEVIĆI d.o.o. za graditeljstvo i usluge, OIB 69483578114</izvorni_sadrzaj>
    <derivirana_varijabla naziv="DomainObject.Predmet.ProtustrankaFormatedOIB_1">  BRAĆA VULIĆEVIĆI d.o.o. za graditeljstvo i usluge, OIB 69483578114</derivirana_varijabla>
  </DomainObject.Predmet.ProtustrankaFormatedOIB>
  <DomainObject.Predmet.ProtustrankaFormatedWithAdress>
    <izvorni_sadrzaj> BRAĆA VULIĆEVIĆI d.o.o. za graditeljstvo i usluge, Od Nuncijate 68, 20000 Dubrovnik</izvorni_sadrzaj>
    <derivirana_varijabla naziv="DomainObject.Predmet.ProtustrankaFormatedWithAdress_1"> BRAĆA VULIĆEVIĆI d.o.o. za graditeljstvo i usluge, Od Nuncijate 68, 20000 Dubrovnik</derivirana_varijabla>
  </DomainObject.Predmet.ProtustrankaFormatedWithAdress>
  <DomainObject.Predmet.ProtustrankaFormatedWithAdressOIB>
    <izvorni_sadrzaj> BRAĆA VULIĆEVIĆI d.o.o. za graditeljstvo i usluge, OIB 69483578114, Od Nuncijate 68, 20000 Dubrovnik</izvorni_sadrzaj>
    <derivirana_varijabla naziv="DomainObject.Predmet.ProtustrankaFormatedWithAdressOIB_1"> BRAĆA VULIĆEVIĆI d.o.o. za graditeljstvo i usluge, OIB 69483578114, Od Nuncijate 68, 20000 Dubrovnik</derivirana_varijabla>
  </DomainObject.Predmet.ProtustrankaFormatedWithAdressOIB>
  <DomainObject.Predmet.ProtustrankaWithAdress>
    <izvorni_sadrzaj>BRAĆA VULIĆEVIĆI d.o.o. za graditeljstvo i usluge Od Nuncijate 68, 20000 Dubrovnik</izvorni_sadrzaj>
    <derivirana_varijabla naziv="DomainObject.Predmet.ProtustrankaWithAdress_1">BRAĆA VULIĆEVIĆI d.o.o. za graditeljstvo i usluge Od Nuncijate 68, 20000 Dubrovnik</derivirana_varijabla>
  </DomainObject.Predmet.ProtustrankaWithAdress>
  <DomainObject.Predmet.ProtustrankaWithAdressOIB>
    <izvorni_sadrzaj>BRAĆA VULIĆEVIĆI d.o.o. za graditeljstvo i usluge, OIB 69483578114, Od Nuncijate 68, 20000 Dubrovnik</izvorni_sadrzaj>
    <derivirana_varijabla naziv="DomainObject.Predmet.ProtustrankaWithAdressOIB_1">BRAĆA VULIĆEVIĆI d.o.o. za graditeljstvo i usluge, OIB 69483578114, Od Nuncijate 68, 20000 Dubrovnik</derivirana_varijabla>
  </DomainObject.Predmet.ProtustrankaWithAdressOIB>
  <DomainObject.Predmet.ProtustrankaNazivFormated>
    <izvorni_sadrzaj>BRAĆA VULIĆEVIĆI d.o.o. za graditeljstvo i usluge</izvorni_sadrzaj>
    <derivirana_varijabla naziv="DomainObject.Predmet.ProtustrankaNazivFormated_1">BRAĆA VULIĆEVIĆI d.o.o. za graditeljstvo i usluge</derivirana_varijabla>
  </DomainObject.Predmet.ProtustrankaNazivFormated>
  <DomainObject.Predmet.ProtustrankaNazivFormatedOIB>
    <izvorni_sadrzaj>BRAĆA VULIĆEVIĆI d.o.o. za graditeljstvo i usluge, OIB 69483578114</izvorni_sadrzaj>
    <derivirana_varijabla naziv="DomainObject.Predmet.ProtustrankaNazivFormatedOIB_1">BRAĆA VULIĆEVIĆI d.o.o. za graditeljstvo i usluge, OIB 69483578114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278812.63</izvorni_sadrzaj>
    <derivirana_varijabla naziv="DomainObject.Predmet.TrenutnaVrijednost_1">278812.63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BRAĆA VULIĆEVIĆI d.o.o. za graditeljstvo i usluge</item>
    </izvorni_sadrzaj>
    <derivirana_varijabla naziv="DomainObject.Predmet.ProtuStrankaListFormated_1">
      <item>BRAĆA VULIĆEVIĆI d.o.o. za graditeljstvo i usluge</item>
    </derivirana_varijabla>
  </DomainObject.Predmet.ProtuStrankaListFormated>
  <DomainObject.Predmet.ProtuStrankaListFormatedOIB>
    <izvorni_sadrzaj>
      <item>BRAĆA VULIĆEVIĆI d.o.o. za graditeljstvo i usluge, OIB 69483578114</item>
    </izvorni_sadrzaj>
    <derivirana_varijabla naziv="DomainObject.Predmet.ProtuStrankaListFormatedOIB_1">
      <item>BRAĆA VULIĆEVIĆI d.o.o. za graditeljstvo i usluge, OIB 69483578114</item>
    </derivirana_varijabla>
  </DomainObject.Predmet.ProtuStrankaListFormatedOIB>
  <DomainObject.Predmet.ProtuStrankaListFormatedWithAdress>
    <izvorni_sadrzaj>
      <item>BRAĆA VULIĆEVIĆI d.o.o. za graditeljstvo i usluge, Od Nuncijate 68, 20000 Dubrovnik</item>
    </izvorni_sadrzaj>
    <derivirana_varijabla naziv="DomainObject.Predmet.ProtuStrankaListFormatedWithAdress_1">
      <item>BRAĆA VULIĆEVIĆI d.o.o. za graditeljstvo i usluge, Od Nuncijate 68, 20000 Dubrovnik</item>
    </derivirana_varijabla>
  </DomainObject.Predmet.ProtuStrankaListFormatedWithAdress>
  <DomainObject.Predmet.ProtuStrankaListFormatedWithAdressOIB>
    <izvorni_sadrzaj>
      <item>BRAĆA VULIĆEVIĆI d.o.o. za graditeljstvo i usluge, OIB 69483578114, Od Nuncijate 68, 20000 Dubrovnik</item>
    </izvorni_sadrzaj>
    <derivirana_varijabla naziv="DomainObject.Predmet.ProtuStrankaListFormatedWithAdressOIB_1">
      <item>BRAĆA VULIĆEVIĆI d.o.o. za graditeljstvo i usluge, OIB 69483578114, Od Nuncijate 68, 20000 Dubrovnik</item>
    </derivirana_varijabla>
  </DomainObject.Predmet.ProtuStrankaListFormatedWithAdressOIB>
  <DomainObject.Predmet.ProtuStrankaListNazivFormated>
    <izvorni_sadrzaj>
      <item>BRAĆA VULIĆEVIĆI d.o.o. za graditeljstvo i usluge</item>
    </izvorni_sadrzaj>
    <derivirana_varijabla naziv="DomainObject.Predmet.ProtuStrankaListNazivFormated_1">
      <item>BRAĆA VULIĆEVIĆI d.o.o. za graditeljstvo i usluge</item>
    </derivirana_varijabla>
  </DomainObject.Predmet.ProtuStrankaListNazivFormated>
  <DomainObject.Predmet.ProtuStrankaListNazivFormatedOIB>
    <izvorni_sadrzaj>
      <item>BRAĆA VULIĆEVIĆI d.o.o. za graditeljstvo i usluge, OIB 69483578114</item>
    </izvorni_sadrzaj>
    <derivirana_varijabla naziv="DomainObject.Predmet.ProtuStrankaListNazivFormatedOIB_1">
      <item>BRAĆA VULIĆEVIĆI d.o.o. za graditeljstvo i usluge, OIB 69483578114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BRAĆA VULIĆEVIĆI d.o.o. za graditeljstvo i usluge</izvorni_sadrzaj>
    <derivirana_varijabla naziv="DomainObject.Predmet.ProtustrankaIDrugi_1">BRAĆA VULIĆEVIĆI d.o.o.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BRAĆA VULIĆEVIĆI d.o.o. za graditeljstvo i usluge, OIB 69483578114, Od Nuncijate 68, 20000 Dubrovnik</izvorni_sadrzaj>
    <derivirana_varijabla naziv="DomainObject.Predmet.ProtustrankaIDrugiAdressOIB_1">BRAĆA VULIĆEVIĆI d.o.o. za graditeljstvo i usluge, OIB 69483578114, Od Nuncijate 68,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BRAĆA VULIĆEVIĆI d.o.o. za graditeljstvo i usluge</item>
    </izvorni_sadrzaj>
    <derivirana_varijabla naziv="DomainObject.Predmet.SudioniciListNaziv_1">
      <item>FINA, RC Split, Podružnica Dubrovnik</item>
      <item>BRAĆA VULIĆEVIĆI d.o.o.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BRAĆA VULIĆEVIĆI d.o.o. za graditeljstvo i usluge, OIB 69483578114, Od Nuncijate 68,20000 Dubrovnik</item>
    </izvorni_sadrzaj>
    <derivirana_varijabla naziv="DomainObject.Predmet.SudioniciListAdressOIB_1">
      <item>FINA, RC Split, Podružnica Dubrovnik, OIB 85821130368, Vukovarska 2,20000 Dubrovnik</item>
      <item>BRAĆA VULIĆEVIĆI d.o.o. za graditeljstvo i usluge, OIB 69483578114, Od Nuncijate 68,20000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69483578114</item>
    </izvorni_sadrzaj>
    <derivirana_varijabla naziv="DomainObject.Predmet.SudioniciListNazivOIB_1">
      <item>, OIB 85821130368</item>
      <item>, OIB 69483578114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1634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2016-04-11T08:35:00Z</cp:lastPrinted>
  <dcterms:modified xmlns:xsi="http://www.w3.org/2001/XMLSchema-instance" xsi:type="dcterms:W3CDTF">2016-04-11T08:35:00Z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