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a2734" w14:paraId="73a2734" w:rsidRDefault="00702487" w:rsidP="005D3E22" w:rsidR="00702487" w:rsidRPr="00DF5483">
      <w:pPr>
        <w:spacing w:after="0"/>
        <w:jc w:val="center"/>
        <w15:collapsed w:val="false"/>
        <w:rPr>
          <w:rFonts w:hAnsi="Times New Roman" w:ascii="Times New Roman"/>
          <w:b/>
        </w:rPr>
      </w:pPr>
      <w:bookmarkStart w:name="_GoBack" w:id="0"/>
      <w:bookmarkEnd w:id="0"/>
      <w:r w:rsidRPr="00DF5483">
        <w:rPr>
          <w:rFonts w:hAnsi="Times New Roman" w:ascii="Times New Roman"/>
          <w:b/>
        </w:rPr>
        <w:t>Obrazac 19.</w:t>
      </w:r>
    </w:p>
    <w:p w:rsidRDefault="00702487" w:rsidP="005D3E22" w:rsidR="00702487" w:rsidRPr="00DF5483">
      <w:pPr>
        <w:spacing w:after="0"/>
        <w:jc w:val="center"/>
        <w:rPr>
          <w:rFonts w:hAnsi="Times New Roman" w:ascii="Times New Roman"/>
          <w:b/>
        </w:rPr>
      </w:pPr>
    </w:p>
    <w:p w:rsidRDefault="00DB7C94" w:rsidP="00DB7C94" w:rsidR="00DB7C94" w:rsidRPr="00DF5483">
      <w:pPr>
        <w:jc w:val="both"/>
        <w:rPr>
          <w:rFonts w:hAnsi="Times New Roman" w:ascii="Times New Roman"/>
          <w:lang w:val="pl-PL"/>
        </w:rPr>
      </w:pPr>
      <w:r w:rsidRPr="00DF5483">
        <w:rPr>
          <w:rFonts w:hAnsi="Times New Roman" w:ascii="Times New Roman"/>
          <w:lang w:val="pl-PL"/>
        </w:rPr>
        <w:t>Trgovački sud u Zagrebu</w:t>
      </w:r>
    </w:p>
    <w:p w:rsidRDefault="00DB7C94" w:rsidP="00DB7C94" w:rsidR="00DB7C94" w:rsidRPr="00DF5483">
      <w:pPr>
        <w:jc w:val="both"/>
        <w:rPr>
          <w:rFonts w:hAnsi="Times New Roman" w:ascii="Times New Roman"/>
          <w:lang w:val="pl-PL"/>
        </w:rPr>
      </w:pPr>
      <w:r w:rsidRPr="00DF5483">
        <w:rPr>
          <w:rFonts w:hAnsi="Times New Roman" w:ascii="Times New Roman"/>
          <w:lang w:val="pl-PL"/>
        </w:rPr>
        <w:t xml:space="preserve">Poslovni broj spisa </w:t>
      </w:r>
      <w:r w:rsidRPr="00DF5483">
        <w:rPr>
          <w:rFonts w:hAnsi="Times New Roman" w:ascii="Times New Roman"/>
        </w:rPr>
        <w:t xml:space="preserve"> </w:t>
      </w:r>
      <w:r w:rsidRPr="00DF5483">
        <w:rPr>
          <w:rFonts w:hAnsi="Times New Roman" w:ascii="Times New Roman"/>
          <w:b/>
        </w:rPr>
        <w:t>66. St-7147/2016</w:t>
      </w:r>
    </w:p>
    <w:p w:rsidRDefault="00DB7C94" w:rsidP="00DB7C94" w:rsidR="00DB7C94" w:rsidRPr="00DF5483">
      <w:pPr>
        <w:rPr>
          <w:rFonts w:hAnsi="Times New Roman" w:ascii="Times New Roman"/>
        </w:rPr>
      </w:pPr>
      <w:r w:rsidRPr="00DF5483">
        <w:rPr>
          <w:rFonts w:hAnsi="Times New Roman" w:ascii="Times New Roman"/>
          <w:lang w:val="pl-PL"/>
        </w:rPr>
        <w:t xml:space="preserve">Dužnik  </w:t>
      </w:r>
      <w:r w:rsidRPr="00DF5483">
        <w:rPr>
          <w:rFonts w:hAnsi="Times New Roman" w:ascii="Times New Roman"/>
          <w:b/>
        </w:rPr>
        <w:t xml:space="preserve">ART-CENTAR d.o.o. u stečaju,  Zagreb, Vlaška 48 </w:t>
      </w:r>
      <w:r w:rsidRPr="00DF5483">
        <w:rPr>
          <w:rFonts w:hAnsi="Times New Roman" w:ascii="Times New Roman"/>
        </w:rPr>
        <w:t xml:space="preserve">                                                         </w:t>
      </w:r>
    </w:p>
    <w:p w:rsidRDefault="001B0526" w:rsidP="005D3E22" w:rsidR="001B0526" w:rsidRPr="00DF5483">
      <w:pPr>
        <w:pStyle w:val="Bezproreda"/>
        <w:spacing w:after="0"/>
        <w:rPr>
          <w:rFonts w:hAnsi="Times New Roman" w:ascii="Times New Roman"/>
        </w:rPr>
      </w:pPr>
    </w:p>
    <w:p w:rsidRDefault="00702487" w:rsidP="002A3177" w:rsidR="005C563C">
      <w:pPr>
        <w:pStyle w:val="Bezproreda"/>
        <w:numPr>
          <w:ilvl w:val="0"/>
          <w:numId w:val="1"/>
        </w:numPr>
        <w:spacing w:after="0"/>
        <w:jc w:val="center"/>
        <w:rPr>
          <w:rFonts w:hAnsi="Times New Roman" w:ascii="Times New Roman"/>
          <w:b/>
        </w:rPr>
      </w:pPr>
      <w:r w:rsidRPr="00DF5483">
        <w:rPr>
          <w:rFonts w:hAnsi="Times New Roman" w:ascii="Times New Roman"/>
          <w:b/>
        </w:rPr>
        <w:t>TABLICA PRIJAVLJENIH TRAŽBINA</w:t>
      </w:r>
      <w:r w:rsidR="000C5E0B" w:rsidRPr="00DF5483">
        <w:rPr>
          <w:rFonts w:hAnsi="Times New Roman" w:ascii="Times New Roman"/>
          <w:b/>
        </w:rPr>
        <w:t xml:space="preserve"> STEČAJNIH VJEROVNIKA PRVOG VIŠEG ISPLATNOG REDA</w:t>
      </w:r>
    </w:p>
    <w:p w:rsidRDefault="00670F3F" w:rsidP="00670F3F" w:rsidR="00670F3F" w:rsidRPr="002A3177">
      <w:pPr>
        <w:pStyle w:val="Bezproreda"/>
        <w:spacing w:after="0"/>
        <w:ind w:left="360"/>
        <w:rPr>
          <w:rFonts w:hAnsi="Times New Roman" w:ascii="Times New Roman"/>
          <w:b/>
        </w:rPr>
      </w:pPr>
    </w:p>
    <w:tbl>
      <w:tblPr>
        <w:tblStyle w:val="Reetkatablice"/>
        <w:tblW w:type="dxa" w:w="15735"/>
        <w:tblInd w:type="dxa" w:w="-1026"/>
        <w:tblLayout w:type="fixed"/>
        <w:tblLook w:val="04A0" w:noVBand="1" w:noHBand="0" w:lastColumn="0" w:firstColumn="1" w:lastRow="0" w:firstRow="1"/>
      </w:tblPr>
      <w:tblGrid>
        <w:gridCol w:w="992"/>
        <w:gridCol w:w="2552"/>
        <w:gridCol w:w="1559"/>
        <w:gridCol w:w="2835"/>
        <w:gridCol w:w="2835"/>
        <w:gridCol w:w="1843"/>
        <w:gridCol w:w="1559"/>
        <w:gridCol w:w="1560"/>
      </w:tblGrid>
      <w:tr w:rsidTr="009E6A13" w:rsidR="001F04E5" w:rsidRPr="00DF5483">
        <w:tc>
          <w:tcPr>
            <w:tcW w:type="dxa" w:w="992"/>
          </w:tcPr>
          <w:p w:rsidRDefault="005C563C" w:rsidP="005C563C" w:rsidR="0063756A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>Redni broj prijav. tražbine</w:t>
            </w:r>
          </w:p>
        </w:tc>
        <w:tc>
          <w:tcPr>
            <w:tcW w:type="dxa" w:w="2552"/>
          </w:tcPr>
          <w:p w:rsidRDefault="0063756A" w:rsidP="005C563C" w:rsidR="0063756A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Ime i prezime</w:t>
            </w:r>
          </w:p>
          <w:p w:rsidRDefault="0063756A" w:rsidP="005D3E22" w:rsidR="0063756A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</w:rPr>
              <w:t>vjerovnika</w:t>
            </w:r>
          </w:p>
        </w:tc>
        <w:tc>
          <w:tcPr>
            <w:tcW w:type="dxa" w:w="1559"/>
          </w:tcPr>
          <w:p w:rsidRDefault="0063756A" w:rsidP="005D3E22" w:rsidR="0063756A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OIB</w:t>
            </w:r>
          </w:p>
          <w:p w:rsidRDefault="0063756A" w:rsidP="005D3E22" w:rsidR="0063756A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vjerovnika</w:t>
            </w:r>
          </w:p>
        </w:tc>
        <w:tc>
          <w:tcPr>
            <w:tcW w:type="dxa" w:w="2835"/>
          </w:tcPr>
          <w:p w:rsidRDefault="0063756A" w:rsidP="005D3E22" w:rsidR="0063756A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Adresa /</w:t>
            </w:r>
          </w:p>
          <w:p w:rsidRDefault="0063756A" w:rsidP="005D3E22" w:rsidR="0063756A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</w:rPr>
              <w:t>sjedište vjerovnika</w:t>
            </w:r>
          </w:p>
        </w:tc>
        <w:tc>
          <w:tcPr>
            <w:tcW w:type="dxa" w:w="2835"/>
          </w:tcPr>
          <w:p w:rsidRDefault="0063756A" w:rsidP="005D3E22" w:rsidR="0063756A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</w:rPr>
              <w:t>Iznos prijavljene tražbine (kn)</w:t>
            </w:r>
            <w:r w:rsidRPr="00DF5483">
              <w:rPr>
                <w:rStyle w:val="Referencafusnote"/>
                <w:rFonts w:hAnsi="Times New Roman" w:ascii="Times New Roman"/>
              </w:rPr>
              <w:footnoteReference w:id="1"/>
            </w:r>
          </w:p>
        </w:tc>
        <w:tc>
          <w:tcPr>
            <w:tcW w:type="dxa" w:w="1843"/>
          </w:tcPr>
          <w:p w:rsidRDefault="00D200FA" w:rsidP="00D200FA" w:rsidR="0063756A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Pravna osnova </w:t>
            </w:r>
            <w:r w:rsidR="0063756A" w:rsidRPr="00DF5483">
              <w:rPr>
                <w:rFonts w:hAnsi="Times New Roman" w:ascii="Times New Roman"/>
              </w:rPr>
              <w:t>prijavljene tražbine</w:t>
            </w:r>
          </w:p>
          <w:p w:rsidRDefault="0063756A" w:rsidP="005D3E22" w:rsidR="0063756A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</w:p>
        </w:tc>
        <w:tc>
          <w:tcPr>
            <w:tcW w:type="dxa" w:w="1559"/>
          </w:tcPr>
          <w:p w:rsidRDefault="005C563C" w:rsidP="005C563C" w:rsidR="0063756A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Iznos priznate </w:t>
            </w:r>
            <w:r w:rsidR="0063756A" w:rsidRPr="00DF5483">
              <w:rPr>
                <w:rFonts w:hAnsi="Times New Roman" w:ascii="Times New Roman"/>
              </w:rPr>
              <w:t>tražbine</w:t>
            </w:r>
            <w:r>
              <w:rPr>
                <w:rFonts w:hAnsi="Times New Roman" w:ascii="Times New Roman"/>
              </w:rPr>
              <w:t xml:space="preserve">  ( kn)</w:t>
            </w:r>
          </w:p>
          <w:p w:rsidRDefault="0063756A" w:rsidP="005D3E22" w:rsidR="0063756A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</w:p>
        </w:tc>
        <w:tc>
          <w:tcPr>
            <w:tcW w:type="dxa" w:w="1560"/>
          </w:tcPr>
          <w:p w:rsidRDefault="00D200FA" w:rsidP="00D200FA" w:rsidR="0063756A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>Iznos osporene tražbine</w:t>
            </w:r>
          </w:p>
        </w:tc>
      </w:tr>
      <w:tr w:rsidTr="009E6A13" w:rsidR="001F04E5" w:rsidRPr="00DF5483">
        <w:trPr>
          <w:trHeight w:val="385"/>
        </w:trPr>
        <w:tc>
          <w:tcPr>
            <w:tcW w:type="dxa" w:w="992"/>
          </w:tcPr>
          <w:p w:rsidRDefault="00350B3C" w:rsidP="005D3E22" w:rsidR="001F04E5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1</w:t>
            </w:r>
          </w:p>
        </w:tc>
        <w:tc>
          <w:tcPr>
            <w:tcW w:type="dxa" w:w="2552"/>
          </w:tcPr>
          <w:p w:rsidRDefault="00350B3C" w:rsidP="005D3E22" w:rsidR="001F04E5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   2</w:t>
            </w:r>
          </w:p>
        </w:tc>
        <w:tc>
          <w:tcPr>
            <w:tcW w:type="dxa" w:w="1559"/>
          </w:tcPr>
          <w:p w:rsidRDefault="00350B3C" w:rsidP="005D3E22" w:rsidR="001F04E5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3</w:t>
            </w:r>
          </w:p>
        </w:tc>
        <w:tc>
          <w:tcPr>
            <w:tcW w:type="dxa" w:w="2835"/>
          </w:tcPr>
          <w:p w:rsidRDefault="00350B3C" w:rsidP="005D3E22" w:rsidR="001F04E5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                4</w:t>
            </w:r>
          </w:p>
        </w:tc>
        <w:tc>
          <w:tcPr>
            <w:tcW w:type="dxa" w:w="2835"/>
          </w:tcPr>
          <w:p w:rsidRDefault="00350B3C" w:rsidP="00350B3C" w:rsidR="001F04E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      5</w:t>
            </w:r>
          </w:p>
        </w:tc>
        <w:tc>
          <w:tcPr>
            <w:tcW w:type="dxa" w:w="1843"/>
          </w:tcPr>
          <w:p w:rsidRDefault="00350B3C" w:rsidP="005D3E22" w:rsidR="001F04E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6</w:t>
            </w:r>
          </w:p>
        </w:tc>
        <w:tc>
          <w:tcPr>
            <w:tcW w:type="dxa" w:w="1559"/>
          </w:tcPr>
          <w:p w:rsidRDefault="00350B3C" w:rsidP="00350B3C" w:rsidR="001F04E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      7</w:t>
            </w:r>
          </w:p>
        </w:tc>
        <w:tc>
          <w:tcPr>
            <w:tcW w:type="dxa" w:w="1560"/>
          </w:tcPr>
          <w:p w:rsidRDefault="00350B3C" w:rsidP="005D3E22" w:rsidR="001F04E5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8</w:t>
            </w:r>
          </w:p>
        </w:tc>
      </w:tr>
      <w:tr w:rsidTr="009E6A13" w:rsidR="001F04E5" w:rsidRPr="00DF5483">
        <w:tc>
          <w:tcPr>
            <w:tcW w:type="dxa" w:w="992"/>
          </w:tcPr>
          <w:p w:rsidRDefault="00350B3C" w:rsidP="005D3E22" w:rsidR="001F04E5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</w:tc>
        <w:tc>
          <w:tcPr>
            <w:tcW w:type="dxa" w:w="2552"/>
          </w:tcPr>
          <w:p w:rsidRDefault="00350B3C" w:rsidP="005D3E22" w:rsidR="001F04E5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Vernalis  Dokuzović</w:t>
            </w:r>
          </w:p>
        </w:tc>
        <w:tc>
          <w:tcPr>
            <w:tcW w:type="dxa" w:w="1559"/>
          </w:tcPr>
          <w:p w:rsidRDefault="000A2225" w:rsidP="005D3E22" w:rsidR="001F04E5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29132134199</w:t>
            </w:r>
          </w:p>
        </w:tc>
        <w:tc>
          <w:tcPr>
            <w:tcW w:type="dxa" w:w="2835"/>
          </w:tcPr>
          <w:p w:rsidRDefault="00350B3C" w:rsidP="005D3E22" w:rsidR="001F04E5" w:rsidRPr="00350B3C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350B3C">
              <w:rPr>
                <w:rFonts w:hAnsi="Times New Roman" w:ascii="Times New Roman"/>
              </w:rPr>
              <w:t>Zagreb,</w:t>
            </w:r>
            <w:r>
              <w:rPr>
                <w:rFonts w:hAnsi="Times New Roman" w:ascii="Times New Roman"/>
              </w:rPr>
              <w:t xml:space="preserve"> Vrhovčev vjenac 37</w:t>
            </w:r>
          </w:p>
        </w:tc>
        <w:tc>
          <w:tcPr>
            <w:tcW w:type="dxa" w:w="2835"/>
          </w:tcPr>
          <w:p w:rsidRDefault="00031379" w:rsidP="006D64C6" w:rsidR="00350B3C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Neto plaća        </w:t>
            </w:r>
            <w:r w:rsidR="009E6A13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 xml:space="preserve">   1.049,21</w:t>
            </w:r>
          </w:p>
          <w:p w:rsidRDefault="00031379" w:rsidP="006D64C6" w:rsidR="00031379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MIO  I.              </w:t>
            </w:r>
            <w:r w:rsidR="009E6A13">
              <w:rPr>
                <w:rFonts w:hAnsi="Times New Roman" w:ascii="Times New Roman"/>
              </w:rPr>
              <w:t xml:space="preserve">     </w:t>
            </w:r>
            <w:r w:rsidR="00ED5AE2">
              <w:rPr>
                <w:rFonts w:hAnsi="Times New Roman" w:ascii="Times New Roman"/>
              </w:rPr>
              <w:t>10.494</w:t>
            </w:r>
            <w:r>
              <w:rPr>
                <w:rFonts w:hAnsi="Times New Roman" w:ascii="Times New Roman"/>
              </w:rPr>
              <w:t>,</w:t>
            </w:r>
            <w:r w:rsidR="007D14F0">
              <w:rPr>
                <w:rFonts w:hAnsi="Times New Roman" w:ascii="Times New Roman"/>
              </w:rPr>
              <w:t>87</w:t>
            </w:r>
          </w:p>
          <w:p w:rsidRDefault="00ED5AE2" w:rsidP="006D64C6" w:rsidR="00ED5AE2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MIO  II.              </w:t>
            </w:r>
            <w:r w:rsidR="009E6A13">
              <w:rPr>
                <w:rFonts w:hAnsi="Times New Roman" w:ascii="Times New Roman"/>
              </w:rPr>
              <w:t xml:space="preserve">      </w:t>
            </w:r>
            <w:r>
              <w:rPr>
                <w:rFonts w:hAnsi="Times New Roman" w:ascii="Times New Roman"/>
              </w:rPr>
              <w:t>3.498,28</w:t>
            </w:r>
          </w:p>
          <w:p w:rsidRDefault="007D14F0" w:rsidP="006D64C6" w:rsidR="00ED5AE2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ZO                  </w:t>
            </w:r>
            <w:r w:rsidR="009E6A13">
              <w:rPr>
                <w:rFonts w:hAnsi="Times New Roman" w:ascii="Times New Roman"/>
              </w:rPr>
              <w:t xml:space="preserve">      </w:t>
            </w:r>
            <w:r>
              <w:rPr>
                <w:rFonts w:hAnsi="Times New Roman" w:ascii="Times New Roman"/>
              </w:rPr>
              <w:t xml:space="preserve">  10.494,87</w:t>
            </w:r>
          </w:p>
          <w:p w:rsidRDefault="00ED5AE2" w:rsidP="006D64C6" w:rsidR="00ED5AE2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Zašt. na radu       </w:t>
            </w:r>
            <w:r w:rsidR="009E6A13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 xml:space="preserve">   349,82</w:t>
            </w:r>
          </w:p>
          <w:p w:rsidRDefault="00ED5AE2" w:rsidP="006D64C6" w:rsidR="00ED5AE2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Zapošljavanje    </w:t>
            </w:r>
            <w:r w:rsidR="009E6A13">
              <w:rPr>
                <w:rFonts w:hAnsi="Times New Roman" w:ascii="Times New Roman"/>
              </w:rPr>
              <w:t xml:space="preserve">      </w:t>
            </w:r>
            <w:r>
              <w:rPr>
                <w:rFonts w:hAnsi="Times New Roman" w:ascii="Times New Roman"/>
              </w:rPr>
              <w:t xml:space="preserve"> 1.189,43</w:t>
            </w:r>
          </w:p>
          <w:p w:rsidRDefault="00ED5AE2" w:rsidP="006D64C6" w:rsidR="00ED5AE2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Porez i prirez    </w:t>
            </w:r>
            <w:r w:rsidR="009E6A13">
              <w:rPr>
                <w:rFonts w:hAnsi="Times New Roman" w:ascii="Times New Roman"/>
              </w:rPr>
              <w:t xml:space="preserve">      </w:t>
            </w:r>
            <w:r>
              <w:rPr>
                <w:rFonts w:hAnsi="Times New Roman" w:ascii="Times New Roman"/>
              </w:rPr>
              <w:t xml:space="preserve">  2.771,57</w:t>
            </w:r>
          </w:p>
          <w:p w:rsidRDefault="00ED5AE2" w:rsidP="006D64C6" w:rsidR="00ED5AE2">
            <w:pPr>
              <w:pStyle w:val="Bezproreda"/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Otpremnina     </w:t>
            </w:r>
            <w:r w:rsidR="009E6A13">
              <w:rPr>
                <w:rFonts w:hAnsi="Times New Roman" w:ascii="Times New Roman"/>
              </w:rPr>
              <w:t xml:space="preserve">       </w:t>
            </w:r>
            <w:r>
              <w:rPr>
                <w:rFonts w:hAnsi="Times New Roman" w:ascii="Times New Roman"/>
              </w:rPr>
              <w:t>49.400,13</w:t>
            </w:r>
          </w:p>
          <w:p w:rsidRDefault="00ED5AE2" w:rsidP="006D64C6" w:rsidR="00ED5AE2" w:rsidRPr="00ED5AE2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ED5AE2">
              <w:rPr>
                <w:rFonts w:hAnsi="Times New Roman" w:ascii="Times New Roman"/>
                <w:b/>
              </w:rPr>
              <w:t>Ukupno</w:t>
            </w:r>
            <w:r>
              <w:rPr>
                <w:rFonts w:hAnsi="Times New Roman" w:ascii="Times New Roman"/>
                <w:b/>
              </w:rPr>
              <w:t xml:space="preserve">         </w:t>
            </w:r>
            <w:r w:rsidR="009E6A13">
              <w:rPr>
                <w:rFonts w:hAnsi="Times New Roman" w:ascii="Times New Roman"/>
                <w:b/>
              </w:rPr>
              <w:t xml:space="preserve">      </w:t>
            </w:r>
            <w:r>
              <w:rPr>
                <w:rFonts w:hAnsi="Times New Roman" w:ascii="Times New Roman"/>
                <w:b/>
              </w:rPr>
              <w:t xml:space="preserve">  79.248,</w:t>
            </w:r>
            <w:r w:rsidR="00D67060">
              <w:rPr>
                <w:rFonts w:hAnsi="Times New Roman" w:ascii="Times New Roman"/>
                <w:b/>
              </w:rPr>
              <w:t>18</w:t>
            </w:r>
          </w:p>
        </w:tc>
        <w:tc>
          <w:tcPr>
            <w:tcW w:type="dxa" w:w="1843"/>
          </w:tcPr>
          <w:p w:rsidRDefault="00D200FA" w:rsidP="00D200FA" w:rsidR="006D64C6" w:rsidRPr="00D200FA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Ugovor o radu</w:t>
            </w:r>
          </w:p>
        </w:tc>
        <w:tc>
          <w:tcPr>
            <w:tcW w:type="dxa" w:w="1559"/>
          </w:tcPr>
          <w:p w:rsidRDefault="00C35917" w:rsidP="00092EB2" w:rsidR="001F04E5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1.049,21</w:t>
            </w:r>
          </w:p>
          <w:p w:rsidRDefault="009E6A13" w:rsidP="00092EB2" w:rsidR="006D64C6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10.494,87</w:t>
            </w:r>
          </w:p>
          <w:p w:rsidRDefault="006D64C6" w:rsidP="00092EB2" w:rsidR="006D64C6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3.498,28</w:t>
            </w:r>
          </w:p>
          <w:p w:rsidRDefault="006D64C6" w:rsidP="00092EB2" w:rsidR="006D64C6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10.494,87</w:t>
            </w:r>
          </w:p>
          <w:p w:rsidRDefault="006D64C6" w:rsidP="00092EB2" w:rsidR="006D64C6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349,82</w:t>
            </w:r>
          </w:p>
          <w:p w:rsidRDefault="006D64C6" w:rsidP="00092EB2" w:rsidR="006D64C6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1.189,43</w:t>
            </w:r>
          </w:p>
          <w:p w:rsidRDefault="006D64C6" w:rsidP="00092EB2" w:rsidR="006D64C6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2.771,57</w:t>
            </w:r>
          </w:p>
          <w:p w:rsidRDefault="006D64C6" w:rsidP="00092EB2" w:rsidR="006D64C6">
            <w:pPr>
              <w:pStyle w:val="Bezproreda"/>
              <w:pBdr>
                <w:bottom w:space="1" w:sz="6" w:color="auto" w:val="single"/>
              </w:pBdr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49.400,13</w:t>
            </w:r>
          </w:p>
          <w:p w:rsidRDefault="00031379" w:rsidP="00092EB2" w:rsidR="006D64C6" w:rsidRPr="00FF7D83">
            <w:pPr>
              <w:pStyle w:val="Bezproreda"/>
              <w:spacing w:after="0"/>
              <w:jc w:val="right"/>
              <w:rPr>
                <w:rFonts w:hAnsi="Times New Roman" w:ascii="Times New Roman"/>
                <w:b/>
              </w:rPr>
            </w:pPr>
            <w:r w:rsidRPr="00FF7D83">
              <w:rPr>
                <w:rFonts w:hAnsi="Times New Roman" w:ascii="Times New Roman"/>
                <w:b/>
              </w:rPr>
              <w:t>79.248,18</w:t>
            </w:r>
          </w:p>
        </w:tc>
        <w:tc>
          <w:tcPr>
            <w:tcW w:type="dxa" w:w="1560"/>
          </w:tcPr>
          <w:p w:rsidRDefault="001F04E5" w:rsidP="00092EB2" w:rsidR="001F04E5" w:rsidRPr="00DF5483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</w:p>
        </w:tc>
      </w:tr>
      <w:tr w:rsidTr="009E6A13" w:rsidR="00FF7D83" w:rsidRPr="00DF5483">
        <w:tc>
          <w:tcPr>
            <w:tcW w:type="dxa" w:w="992"/>
          </w:tcPr>
          <w:p w:rsidRDefault="00FF7D83" w:rsidP="005D3E22" w:rsidR="00FF7D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</w:t>
            </w:r>
          </w:p>
        </w:tc>
        <w:tc>
          <w:tcPr>
            <w:tcW w:type="dxa" w:w="2552"/>
          </w:tcPr>
          <w:p w:rsidRDefault="00EA4E63" w:rsidP="005D3E22" w:rsidR="00FF7D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Adonis Dokuzović</w:t>
            </w:r>
          </w:p>
        </w:tc>
        <w:tc>
          <w:tcPr>
            <w:tcW w:type="dxa" w:w="1559"/>
          </w:tcPr>
          <w:p w:rsidRDefault="006955FD" w:rsidP="005D3E22" w:rsidR="00FF7D83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86518695802</w:t>
            </w:r>
          </w:p>
        </w:tc>
        <w:tc>
          <w:tcPr>
            <w:tcW w:type="dxa" w:w="2835"/>
          </w:tcPr>
          <w:p w:rsidRDefault="00EA4E63" w:rsidP="005D3E22" w:rsidR="00FF7D83" w:rsidRPr="00350B3C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Vrhovčev vjenac 37</w:t>
            </w:r>
          </w:p>
        </w:tc>
        <w:tc>
          <w:tcPr>
            <w:tcW w:type="dxa" w:w="2835"/>
          </w:tcPr>
          <w:p w:rsidRDefault="00EA4E63" w:rsidP="006D64C6" w:rsidR="00FF7D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Neto plaća      </w:t>
            </w:r>
            <w:r w:rsidR="009E6A13">
              <w:rPr>
                <w:rFonts w:hAnsi="Times New Roman" w:ascii="Times New Roman"/>
              </w:rPr>
              <w:t xml:space="preserve">      </w:t>
            </w:r>
            <w:r>
              <w:rPr>
                <w:rFonts w:hAnsi="Times New Roman" w:ascii="Times New Roman"/>
              </w:rPr>
              <w:t xml:space="preserve">  42.785,05</w:t>
            </w:r>
          </w:p>
          <w:p w:rsidRDefault="00EA4E63" w:rsidP="006D64C6" w:rsidR="00EA4E6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MIO  I.           </w:t>
            </w:r>
            <w:r w:rsidR="009E6A13">
              <w:rPr>
                <w:rFonts w:hAnsi="Times New Roman" w:ascii="Times New Roman"/>
              </w:rPr>
              <w:t xml:space="preserve">      </w:t>
            </w:r>
            <w:r>
              <w:rPr>
                <w:rFonts w:hAnsi="Times New Roman" w:ascii="Times New Roman"/>
              </w:rPr>
              <w:t xml:space="preserve">  28.980,67</w:t>
            </w:r>
          </w:p>
          <w:p w:rsidRDefault="00EA4E63" w:rsidP="006D64C6" w:rsidR="00EA4E6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MIO  II.           </w:t>
            </w:r>
            <w:r w:rsidR="009E6A13">
              <w:rPr>
                <w:rFonts w:hAnsi="Times New Roman" w:ascii="Times New Roman"/>
              </w:rPr>
              <w:t xml:space="preserve">       </w:t>
            </w:r>
            <w:r>
              <w:rPr>
                <w:rFonts w:hAnsi="Times New Roman" w:ascii="Times New Roman"/>
              </w:rPr>
              <w:t xml:space="preserve">  9.660,22</w:t>
            </w:r>
          </w:p>
          <w:p w:rsidRDefault="00EA4E63" w:rsidP="006D64C6" w:rsidR="00EA4E6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ZO                   </w:t>
            </w:r>
            <w:r w:rsidR="009E6A13">
              <w:rPr>
                <w:rFonts w:hAnsi="Times New Roman" w:ascii="Times New Roman"/>
              </w:rPr>
              <w:t xml:space="preserve">      </w:t>
            </w:r>
            <w:r>
              <w:rPr>
                <w:rFonts w:hAnsi="Times New Roman" w:ascii="Times New Roman"/>
              </w:rPr>
              <w:t xml:space="preserve"> 28.980,67</w:t>
            </w:r>
          </w:p>
          <w:p w:rsidRDefault="00EA4E63" w:rsidP="006D64C6" w:rsidR="00EA4E6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Zaštita na radu    </w:t>
            </w:r>
            <w:r w:rsidR="009E6A13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 xml:space="preserve">   966,02</w:t>
            </w:r>
          </w:p>
          <w:p w:rsidRDefault="00EA4E63" w:rsidP="006D64C6" w:rsidR="00EA4E6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Zapošljavanje   </w:t>
            </w:r>
            <w:r w:rsidR="009E6A13">
              <w:rPr>
                <w:rFonts w:hAnsi="Times New Roman" w:ascii="Times New Roman"/>
              </w:rPr>
              <w:t xml:space="preserve">       </w:t>
            </w:r>
            <w:r>
              <w:rPr>
                <w:rFonts w:hAnsi="Times New Roman" w:ascii="Times New Roman"/>
              </w:rPr>
              <w:t xml:space="preserve"> 3.284,43</w:t>
            </w:r>
          </w:p>
          <w:p w:rsidRDefault="002A3177" w:rsidP="006D64C6" w:rsidR="00EA4E6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Porez i prirez   </w:t>
            </w:r>
            <w:r w:rsidR="009E6A13">
              <w:rPr>
                <w:rFonts w:hAnsi="Times New Roman" w:ascii="Times New Roman"/>
              </w:rPr>
              <w:t xml:space="preserve">      </w:t>
            </w:r>
            <w:r>
              <w:rPr>
                <w:rFonts w:hAnsi="Times New Roman" w:ascii="Times New Roman"/>
              </w:rPr>
              <w:t xml:space="preserve"> 26.718,39</w:t>
            </w:r>
          </w:p>
          <w:p w:rsidRDefault="002A3177" w:rsidP="006D64C6" w:rsidR="002A3177">
            <w:pPr>
              <w:pStyle w:val="Bezproreda"/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Otpremnina    </w:t>
            </w:r>
            <w:r w:rsidR="009E6A13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 xml:space="preserve"> 127.500,17</w:t>
            </w:r>
          </w:p>
          <w:p w:rsidRDefault="002A3177" w:rsidP="006D64C6" w:rsidR="002A3177" w:rsidRPr="00092EB2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2A3177">
              <w:rPr>
                <w:rFonts w:hAnsi="Times New Roman" w:ascii="Times New Roman"/>
                <w:b/>
              </w:rPr>
              <w:t>Ukupno</w:t>
            </w:r>
            <w:r>
              <w:rPr>
                <w:rFonts w:hAnsi="Times New Roman" w:ascii="Times New Roman"/>
                <w:b/>
              </w:rPr>
              <w:t xml:space="preserve">          </w:t>
            </w:r>
            <w:r w:rsidR="009E6A13">
              <w:rPr>
                <w:rFonts w:hAnsi="Times New Roman" w:ascii="Times New Roman"/>
                <w:b/>
              </w:rPr>
              <w:t xml:space="preserve">     </w:t>
            </w:r>
            <w:r>
              <w:rPr>
                <w:rFonts w:hAnsi="Times New Roman" w:ascii="Times New Roman"/>
                <w:b/>
              </w:rPr>
              <w:t>268.875,62</w:t>
            </w:r>
          </w:p>
        </w:tc>
        <w:tc>
          <w:tcPr>
            <w:tcW w:type="dxa" w:w="1843"/>
          </w:tcPr>
          <w:p w:rsidRDefault="002A3177" w:rsidP="00D200FA" w:rsidR="00FF7D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Ugovor o radu</w:t>
            </w:r>
          </w:p>
        </w:tc>
        <w:tc>
          <w:tcPr>
            <w:tcW w:type="dxa" w:w="1559"/>
          </w:tcPr>
          <w:p w:rsidRDefault="002A3177" w:rsidP="00635E88" w:rsidR="00FF7D83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42.785,05</w:t>
            </w:r>
          </w:p>
          <w:p w:rsidRDefault="002A3177" w:rsidP="00635E88" w:rsidR="002A3177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28.980,67</w:t>
            </w:r>
          </w:p>
          <w:p w:rsidRDefault="002A3177" w:rsidP="00635E88" w:rsidR="002A3177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9.660,22</w:t>
            </w:r>
          </w:p>
          <w:p w:rsidRDefault="002A3177" w:rsidP="00635E88" w:rsidR="002A3177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28.980,67</w:t>
            </w:r>
          </w:p>
          <w:p w:rsidRDefault="002A3177" w:rsidP="00635E88" w:rsidR="002A3177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966,02</w:t>
            </w:r>
          </w:p>
          <w:p w:rsidRDefault="002A3177" w:rsidP="00635E88" w:rsidR="002A3177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3.284</w:t>
            </w:r>
            <w:r w:rsidR="0003353A">
              <w:rPr>
                <w:rFonts w:hAnsi="Times New Roman" w:ascii="Times New Roman"/>
              </w:rPr>
              <w:t>,</w:t>
            </w:r>
            <w:r>
              <w:rPr>
                <w:rFonts w:hAnsi="Times New Roman" w:ascii="Times New Roman"/>
              </w:rPr>
              <w:t>43</w:t>
            </w:r>
          </w:p>
          <w:p w:rsidRDefault="0003353A" w:rsidP="00635E88" w:rsidR="002A3177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26.718,39</w:t>
            </w:r>
          </w:p>
          <w:p w:rsidRDefault="0003353A" w:rsidP="00635E88" w:rsidR="0003353A">
            <w:pPr>
              <w:pStyle w:val="Bezproreda"/>
              <w:pBdr>
                <w:bottom w:space="1" w:sz="6" w:color="auto" w:val="single"/>
              </w:pBdr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127.500,17</w:t>
            </w:r>
          </w:p>
          <w:p w:rsidRDefault="0003353A" w:rsidP="00635E88" w:rsidR="0003353A" w:rsidRPr="0003353A">
            <w:pPr>
              <w:pStyle w:val="Bezproreda"/>
              <w:spacing w:after="0"/>
              <w:jc w:val="right"/>
              <w:rPr>
                <w:rFonts w:hAnsi="Times New Roman" w:ascii="Times New Roman"/>
                <w:b/>
              </w:rPr>
            </w:pPr>
            <w:r w:rsidRPr="0003353A">
              <w:rPr>
                <w:rFonts w:hAnsi="Times New Roman" w:ascii="Times New Roman"/>
                <w:b/>
              </w:rPr>
              <w:t>268.875,62</w:t>
            </w:r>
          </w:p>
        </w:tc>
        <w:tc>
          <w:tcPr>
            <w:tcW w:type="dxa" w:w="1560"/>
          </w:tcPr>
          <w:p w:rsidRDefault="00FF7D83" w:rsidP="005D3E22" w:rsidR="00FF7D83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</w:p>
        </w:tc>
      </w:tr>
      <w:tr w:rsidTr="009E6A13" w:rsidR="006C4071" w:rsidRPr="00DF5483">
        <w:tc>
          <w:tcPr>
            <w:tcW w:type="dxa" w:w="992"/>
          </w:tcPr>
          <w:p w:rsidRDefault="006C4071" w:rsidP="009A0498" w:rsidR="006C4071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 xml:space="preserve">     1</w:t>
            </w:r>
          </w:p>
        </w:tc>
        <w:tc>
          <w:tcPr>
            <w:tcW w:type="dxa" w:w="2552"/>
          </w:tcPr>
          <w:p w:rsidRDefault="006C4071" w:rsidP="009A0498" w:rsidR="006C4071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   2</w:t>
            </w:r>
          </w:p>
        </w:tc>
        <w:tc>
          <w:tcPr>
            <w:tcW w:type="dxa" w:w="1559"/>
          </w:tcPr>
          <w:p w:rsidRDefault="006C4071" w:rsidP="009A0498" w:rsidR="006C4071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</w:t>
            </w:r>
          </w:p>
        </w:tc>
        <w:tc>
          <w:tcPr>
            <w:tcW w:type="dxa" w:w="2835"/>
          </w:tcPr>
          <w:p w:rsidRDefault="006C4071" w:rsidP="009A0498" w:rsidR="006C4071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        4</w:t>
            </w:r>
          </w:p>
        </w:tc>
        <w:tc>
          <w:tcPr>
            <w:tcW w:type="dxa" w:w="2835"/>
          </w:tcPr>
          <w:p w:rsidRDefault="006C4071" w:rsidP="009A0498" w:rsidR="006C4071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    5</w:t>
            </w:r>
          </w:p>
        </w:tc>
        <w:tc>
          <w:tcPr>
            <w:tcW w:type="dxa" w:w="1843"/>
          </w:tcPr>
          <w:p w:rsidRDefault="006C4071" w:rsidP="009A0498" w:rsidR="006C4071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6</w:t>
            </w:r>
          </w:p>
        </w:tc>
        <w:tc>
          <w:tcPr>
            <w:tcW w:type="dxa" w:w="1559"/>
          </w:tcPr>
          <w:p w:rsidRDefault="006C4071" w:rsidP="009A0498" w:rsidR="006C4071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</w:t>
            </w:r>
          </w:p>
        </w:tc>
        <w:tc>
          <w:tcPr>
            <w:tcW w:type="dxa" w:w="1560"/>
          </w:tcPr>
          <w:p w:rsidRDefault="006C4071" w:rsidP="009A0498" w:rsidR="006C4071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</w:t>
            </w:r>
          </w:p>
        </w:tc>
      </w:tr>
      <w:tr w:rsidTr="009E6A13" w:rsidR="0003353A" w:rsidRPr="00DF5483">
        <w:tc>
          <w:tcPr>
            <w:tcW w:type="dxa" w:w="992"/>
          </w:tcPr>
          <w:p w:rsidRDefault="007B19D2" w:rsidP="005D3E22" w:rsidR="0003353A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</w:t>
            </w:r>
          </w:p>
        </w:tc>
        <w:tc>
          <w:tcPr>
            <w:tcW w:type="dxa" w:w="2552"/>
          </w:tcPr>
          <w:p w:rsidRDefault="007B19D2" w:rsidP="00446833" w:rsidR="0003353A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Petra  </w:t>
            </w:r>
            <w:r w:rsidR="00446833">
              <w:rPr>
                <w:rFonts w:hAnsi="Times New Roman" w:ascii="Times New Roman"/>
              </w:rPr>
              <w:t>B</w:t>
            </w:r>
            <w:r>
              <w:rPr>
                <w:rFonts w:hAnsi="Times New Roman" w:ascii="Times New Roman"/>
              </w:rPr>
              <w:t>u</w:t>
            </w:r>
            <w:r w:rsidR="00446833">
              <w:rPr>
                <w:rFonts w:hAnsi="Times New Roman" w:ascii="Times New Roman"/>
              </w:rPr>
              <w:t>z</w:t>
            </w:r>
            <w:r>
              <w:rPr>
                <w:rFonts w:hAnsi="Times New Roman" w:ascii="Times New Roman"/>
              </w:rPr>
              <w:t>ić</w:t>
            </w:r>
          </w:p>
        </w:tc>
        <w:tc>
          <w:tcPr>
            <w:tcW w:type="dxa" w:w="1559"/>
          </w:tcPr>
          <w:p w:rsidRDefault="00446833" w:rsidP="005D3E22" w:rsidR="0003353A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96014932809</w:t>
            </w:r>
          </w:p>
        </w:tc>
        <w:tc>
          <w:tcPr>
            <w:tcW w:type="dxa" w:w="2835"/>
          </w:tcPr>
          <w:p w:rsidRDefault="007B19D2" w:rsidP="003E2A67" w:rsidR="0003353A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Poljanic</w:t>
            </w:r>
            <w:r w:rsidR="003E2A67">
              <w:rPr>
                <w:rFonts w:hAnsi="Times New Roman" w:ascii="Times New Roman"/>
              </w:rPr>
              <w:t>e</w:t>
            </w:r>
            <w:r>
              <w:rPr>
                <w:rFonts w:hAnsi="Times New Roman" w:ascii="Times New Roman"/>
              </w:rPr>
              <w:t xml:space="preserve"> Bistr</w:t>
            </w:r>
            <w:r w:rsidR="003E2A67">
              <w:rPr>
                <w:rFonts w:hAnsi="Times New Roman" w:ascii="Times New Roman"/>
              </w:rPr>
              <w:t>anske</w:t>
            </w:r>
            <w:r>
              <w:rPr>
                <w:rFonts w:hAnsi="Times New Roman" w:ascii="Times New Roman"/>
              </w:rPr>
              <w:t>, Cvjetna 20 A, Bistra</w:t>
            </w:r>
          </w:p>
        </w:tc>
        <w:tc>
          <w:tcPr>
            <w:tcW w:type="dxa" w:w="2835"/>
          </w:tcPr>
          <w:p w:rsidRDefault="007B19D2" w:rsidP="006D64C6" w:rsidR="007B19D2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Neto plaća          </w:t>
            </w:r>
            <w:r w:rsidR="00BC613C">
              <w:rPr>
                <w:rFonts w:hAnsi="Times New Roman" w:ascii="Times New Roman"/>
              </w:rPr>
              <w:t xml:space="preserve">         </w:t>
            </w:r>
            <w:r>
              <w:rPr>
                <w:rFonts w:hAnsi="Times New Roman" w:ascii="Times New Roman"/>
              </w:rPr>
              <w:t xml:space="preserve">    -</w:t>
            </w:r>
          </w:p>
          <w:p w:rsidRDefault="007B19D2" w:rsidP="006D64C6" w:rsidR="007B19D2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MIO  I.              </w:t>
            </w:r>
            <w:r w:rsidR="00BC613C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 xml:space="preserve">  9.191,24 </w:t>
            </w:r>
          </w:p>
          <w:p w:rsidRDefault="007B19D2" w:rsidP="006D64C6" w:rsidR="007B19D2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MIO  II.              </w:t>
            </w:r>
            <w:r w:rsidR="00BC613C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 xml:space="preserve"> 3.063,78</w:t>
            </w:r>
          </w:p>
          <w:p w:rsidRDefault="007B19D2" w:rsidP="006D64C6" w:rsidR="007B19D2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ZO                       </w:t>
            </w:r>
            <w:r w:rsidR="00BC613C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>9.191,24</w:t>
            </w:r>
          </w:p>
          <w:p w:rsidRDefault="007B19D2" w:rsidP="006D64C6" w:rsidR="007B19D2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Zaštita na radu       </w:t>
            </w:r>
            <w:r w:rsidR="00BC613C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>306,39</w:t>
            </w:r>
          </w:p>
          <w:p w:rsidRDefault="007B19D2" w:rsidP="006D64C6" w:rsidR="00932B4C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Zapošljavanje</w:t>
            </w:r>
            <w:r w:rsidR="00932B4C">
              <w:rPr>
                <w:rFonts w:hAnsi="Times New Roman" w:ascii="Times New Roman"/>
              </w:rPr>
              <w:t xml:space="preserve">    </w:t>
            </w:r>
            <w:r w:rsidR="00BC613C">
              <w:rPr>
                <w:rFonts w:hAnsi="Times New Roman" w:ascii="Times New Roman"/>
              </w:rPr>
              <w:t xml:space="preserve">      </w:t>
            </w:r>
            <w:r w:rsidR="00932B4C">
              <w:rPr>
                <w:rFonts w:hAnsi="Times New Roman" w:ascii="Times New Roman"/>
              </w:rPr>
              <w:t xml:space="preserve"> 1.041,71</w:t>
            </w:r>
          </w:p>
          <w:p w:rsidRDefault="00932B4C" w:rsidP="006D64C6" w:rsidR="00932B4C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Porez i prirez         </w:t>
            </w:r>
            <w:r w:rsidR="00BC613C">
              <w:rPr>
                <w:rFonts w:hAnsi="Times New Roman" w:ascii="Times New Roman"/>
              </w:rPr>
              <w:t xml:space="preserve">      </w:t>
            </w:r>
            <w:r>
              <w:rPr>
                <w:rFonts w:hAnsi="Times New Roman" w:ascii="Times New Roman"/>
              </w:rPr>
              <w:t>700,89</w:t>
            </w:r>
          </w:p>
          <w:p w:rsidRDefault="00932B4C" w:rsidP="006D64C6" w:rsidR="00932B4C">
            <w:pPr>
              <w:pStyle w:val="Bezproreda"/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Otpremnina         </w:t>
            </w:r>
            <w:r w:rsidR="00BC613C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>5.552,15</w:t>
            </w:r>
          </w:p>
          <w:p w:rsidRDefault="00932B4C" w:rsidP="006D64C6" w:rsidR="0003353A" w:rsidRPr="00932B4C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932B4C">
              <w:rPr>
                <w:rFonts w:hAnsi="Times New Roman" w:ascii="Times New Roman"/>
                <w:b/>
              </w:rPr>
              <w:t>ukupno</w:t>
            </w:r>
            <w:r w:rsidR="007B19D2" w:rsidRPr="00932B4C">
              <w:rPr>
                <w:rFonts w:hAnsi="Times New Roman" w:ascii="Times New Roman"/>
                <w:b/>
              </w:rPr>
              <w:t xml:space="preserve">      </w:t>
            </w:r>
            <w:r>
              <w:rPr>
                <w:rFonts w:hAnsi="Times New Roman" w:ascii="Times New Roman"/>
                <w:b/>
              </w:rPr>
              <w:t xml:space="preserve">       </w:t>
            </w:r>
            <w:r w:rsidR="00BC613C">
              <w:rPr>
                <w:rFonts w:hAnsi="Times New Roman" w:ascii="Times New Roman"/>
                <w:b/>
              </w:rPr>
              <w:t xml:space="preserve">     </w:t>
            </w:r>
            <w:r>
              <w:rPr>
                <w:rFonts w:hAnsi="Times New Roman" w:ascii="Times New Roman"/>
                <w:b/>
              </w:rPr>
              <w:t>29.047,40</w:t>
            </w:r>
            <w:r w:rsidR="007B19D2" w:rsidRPr="00932B4C">
              <w:rPr>
                <w:rFonts w:hAnsi="Times New Roman" w:ascii="Times New Roman"/>
                <w:b/>
              </w:rPr>
              <w:t xml:space="preserve">  </w:t>
            </w:r>
          </w:p>
        </w:tc>
        <w:tc>
          <w:tcPr>
            <w:tcW w:type="dxa" w:w="1843"/>
          </w:tcPr>
          <w:p w:rsidRDefault="00977321" w:rsidP="00D200FA" w:rsidR="0003353A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Ugovor o radu</w:t>
            </w:r>
            <w:r w:rsidR="007B19D2">
              <w:rPr>
                <w:rFonts w:hAnsi="Times New Roman" w:ascii="Times New Roman"/>
              </w:rPr>
              <w:t xml:space="preserve">            </w:t>
            </w:r>
          </w:p>
        </w:tc>
        <w:tc>
          <w:tcPr>
            <w:tcW w:type="dxa" w:w="1559"/>
          </w:tcPr>
          <w:p w:rsidRDefault="00932B4C" w:rsidP="00EE63B3" w:rsidR="0003353A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  <w:p w:rsidRDefault="00932B4C" w:rsidP="00EE63B3" w:rsidR="00932B4C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9.191,24</w:t>
            </w:r>
          </w:p>
          <w:p w:rsidRDefault="00932B4C" w:rsidP="00EE63B3" w:rsidR="00932B4C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3.063,78</w:t>
            </w:r>
          </w:p>
          <w:p w:rsidRDefault="00BC613C" w:rsidP="00EE63B3" w:rsidR="00932B4C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9.191,24</w:t>
            </w:r>
          </w:p>
          <w:p w:rsidRDefault="00EE63B3" w:rsidP="00EE63B3" w:rsidR="00932B4C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</w:t>
            </w:r>
            <w:r w:rsidR="00932B4C">
              <w:rPr>
                <w:rFonts w:hAnsi="Times New Roman" w:ascii="Times New Roman"/>
              </w:rPr>
              <w:t>06,39</w:t>
            </w:r>
          </w:p>
          <w:p w:rsidRDefault="00932B4C" w:rsidP="00EE63B3" w:rsidR="00932B4C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1.041,71</w:t>
            </w:r>
          </w:p>
          <w:p w:rsidRDefault="00932B4C" w:rsidP="00EE63B3" w:rsidR="00932B4C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700,89</w:t>
            </w:r>
          </w:p>
          <w:p w:rsidRDefault="00932B4C" w:rsidP="00EE63B3" w:rsidR="00932B4C">
            <w:pPr>
              <w:pStyle w:val="Bezproreda"/>
              <w:pBdr>
                <w:bottom w:space="1" w:sz="6" w:color="auto" w:val="single"/>
              </w:pBdr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5.552,15</w:t>
            </w:r>
          </w:p>
          <w:p w:rsidRDefault="00932B4C" w:rsidP="00EE63B3" w:rsidR="00932B4C" w:rsidRPr="00932B4C">
            <w:pPr>
              <w:pStyle w:val="Bezproreda"/>
              <w:spacing w:after="0"/>
              <w:jc w:val="right"/>
              <w:rPr>
                <w:rFonts w:hAnsi="Times New Roman" w:ascii="Times New Roman"/>
                <w:b/>
              </w:rPr>
            </w:pPr>
            <w:r w:rsidRPr="00932B4C">
              <w:rPr>
                <w:rFonts w:hAnsi="Times New Roman" w:ascii="Times New Roman"/>
                <w:b/>
              </w:rPr>
              <w:t>29.047,40</w:t>
            </w:r>
          </w:p>
        </w:tc>
        <w:tc>
          <w:tcPr>
            <w:tcW w:type="dxa" w:w="1560"/>
          </w:tcPr>
          <w:p w:rsidRDefault="0003353A" w:rsidP="005D3E22" w:rsidR="0003353A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</w:p>
        </w:tc>
      </w:tr>
      <w:tr w:rsidTr="009E6A13" w:rsidR="00A1120E" w:rsidRPr="00DF5483">
        <w:tc>
          <w:tcPr>
            <w:tcW w:type="dxa" w:w="992"/>
          </w:tcPr>
          <w:p w:rsidRDefault="00A1120E" w:rsidP="0031568F" w:rsidR="00A1120E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</w:t>
            </w:r>
          </w:p>
        </w:tc>
        <w:tc>
          <w:tcPr>
            <w:tcW w:type="dxa" w:w="2552"/>
          </w:tcPr>
          <w:p w:rsidRDefault="00A1120E" w:rsidP="0031568F" w:rsidR="00A1120E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Silvije Žigulić</w:t>
            </w:r>
          </w:p>
        </w:tc>
        <w:tc>
          <w:tcPr>
            <w:tcW w:type="dxa" w:w="1559"/>
          </w:tcPr>
          <w:p w:rsidRDefault="00250559" w:rsidP="00250559" w:rsidR="00A1120E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03939921574</w:t>
            </w:r>
          </w:p>
        </w:tc>
        <w:tc>
          <w:tcPr>
            <w:tcW w:type="dxa" w:w="2835"/>
          </w:tcPr>
          <w:p w:rsidRDefault="00A1120E" w:rsidP="0031568F" w:rsidR="00A1120E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Ljevakovićeva 34</w:t>
            </w:r>
          </w:p>
        </w:tc>
        <w:tc>
          <w:tcPr>
            <w:tcW w:type="dxa" w:w="2835"/>
          </w:tcPr>
          <w:p w:rsidRDefault="00A1120E" w:rsidP="00C71068" w:rsidR="00A1120E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Neto plaća         </w:t>
            </w:r>
            <w:r w:rsidR="00BC613C"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</w:rPr>
              <w:t xml:space="preserve">    </w:t>
            </w:r>
            <w:r w:rsidR="00BC613C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 xml:space="preserve">   -</w:t>
            </w:r>
          </w:p>
          <w:p w:rsidRDefault="00A1120E" w:rsidP="0031568F" w:rsidR="00A1120E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MIO  I.            </w:t>
            </w:r>
            <w:r w:rsidR="00BC613C">
              <w:rPr>
                <w:rFonts w:hAnsi="Times New Roman" w:ascii="Times New Roman"/>
              </w:rPr>
              <w:t xml:space="preserve">  </w:t>
            </w:r>
            <w:r>
              <w:rPr>
                <w:rFonts w:hAnsi="Times New Roman" w:ascii="Times New Roman"/>
              </w:rPr>
              <w:t xml:space="preserve">  10.058,09</w:t>
            </w:r>
          </w:p>
          <w:p w:rsidRDefault="00A1120E" w:rsidP="00BC613C" w:rsidR="00A1120E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MIO  II.         </w:t>
            </w:r>
            <w:r w:rsidR="00BC613C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 xml:space="preserve">      3.352,69</w:t>
            </w:r>
          </w:p>
          <w:p w:rsidRDefault="00A1120E" w:rsidP="00BC613C" w:rsidR="00A1120E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ZO                  </w:t>
            </w:r>
            <w:r w:rsidR="00BC613C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 xml:space="preserve">   10.058,09</w:t>
            </w:r>
          </w:p>
          <w:p w:rsidRDefault="00A1120E" w:rsidP="00BC613C" w:rsidR="00A1120E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Zaštita na radu    </w:t>
            </w:r>
            <w:r w:rsidR="00BC613C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 xml:space="preserve">   335,27</w:t>
            </w:r>
          </w:p>
          <w:p w:rsidRDefault="00A1120E" w:rsidP="00BC613C" w:rsidR="00A1120E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Zapošljavanje     </w:t>
            </w:r>
            <w:r w:rsidR="00BC613C">
              <w:rPr>
                <w:rFonts w:hAnsi="Times New Roman" w:ascii="Times New Roman"/>
              </w:rPr>
              <w:t xml:space="preserve">      </w:t>
            </w:r>
            <w:r>
              <w:rPr>
                <w:rFonts w:hAnsi="Times New Roman" w:ascii="Times New Roman"/>
              </w:rPr>
              <w:t>1.139,94</w:t>
            </w:r>
          </w:p>
          <w:p w:rsidRDefault="00A1120E" w:rsidP="00BC613C" w:rsidR="00A1120E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Porez i prirez     </w:t>
            </w:r>
            <w:r w:rsidR="00BC613C">
              <w:rPr>
                <w:rFonts w:hAnsi="Times New Roman" w:ascii="Times New Roman"/>
              </w:rPr>
              <w:t xml:space="preserve">      </w:t>
            </w:r>
            <w:r>
              <w:rPr>
                <w:rFonts w:hAnsi="Times New Roman" w:ascii="Times New Roman"/>
              </w:rPr>
              <w:t xml:space="preserve"> 1.434,88</w:t>
            </w:r>
          </w:p>
          <w:p w:rsidRDefault="00A1120E" w:rsidP="00BC613C" w:rsidR="00A1120E">
            <w:pPr>
              <w:pStyle w:val="Bezproreda"/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Otpremnina    </w:t>
            </w:r>
            <w:r w:rsidR="00BC613C">
              <w:rPr>
                <w:rFonts w:hAnsi="Times New Roman" w:ascii="Times New Roman"/>
              </w:rPr>
              <w:t xml:space="preserve">      </w:t>
            </w:r>
            <w:r>
              <w:rPr>
                <w:rFonts w:hAnsi="Times New Roman" w:ascii="Times New Roman"/>
              </w:rPr>
              <w:t xml:space="preserve">  </w:t>
            </w:r>
            <w:r w:rsidR="005554D0">
              <w:rPr>
                <w:rFonts w:hAnsi="Times New Roman" w:ascii="Times New Roman"/>
              </w:rPr>
              <w:t>21.438,60</w:t>
            </w:r>
          </w:p>
          <w:p w:rsidRDefault="005554D0" w:rsidP="0031568F" w:rsidR="00A1120E" w:rsidRPr="005554D0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>u</w:t>
            </w:r>
            <w:r w:rsidRPr="005554D0">
              <w:rPr>
                <w:rFonts w:hAnsi="Times New Roman" w:ascii="Times New Roman"/>
                <w:b/>
              </w:rPr>
              <w:t>kupno</w:t>
            </w:r>
            <w:r>
              <w:rPr>
                <w:rFonts w:hAnsi="Times New Roman" w:ascii="Times New Roman"/>
                <w:b/>
              </w:rPr>
              <w:t xml:space="preserve">            </w:t>
            </w:r>
            <w:r w:rsidR="00BC613C">
              <w:rPr>
                <w:rFonts w:hAnsi="Times New Roman" w:ascii="Times New Roman"/>
                <w:b/>
              </w:rPr>
              <w:t xml:space="preserve">   </w:t>
            </w:r>
            <w:r>
              <w:rPr>
                <w:rFonts w:hAnsi="Times New Roman" w:ascii="Times New Roman"/>
                <w:b/>
              </w:rPr>
              <w:t>47.817,56</w:t>
            </w:r>
          </w:p>
        </w:tc>
        <w:tc>
          <w:tcPr>
            <w:tcW w:type="dxa" w:w="1843"/>
          </w:tcPr>
          <w:p w:rsidRDefault="0031568F" w:rsidP="0031568F" w:rsidR="00A1120E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Ugovor o radu</w:t>
            </w:r>
          </w:p>
        </w:tc>
        <w:tc>
          <w:tcPr>
            <w:tcW w:type="dxa" w:w="1559"/>
          </w:tcPr>
          <w:p w:rsidRDefault="0031568F" w:rsidP="00EE63B3" w:rsidR="00A1120E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</w:t>
            </w:r>
            <w:r w:rsidR="0084062B">
              <w:rPr>
                <w:rFonts w:hAnsi="Times New Roman" w:ascii="Times New Roman"/>
              </w:rPr>
              <w:t xml:space="preserve">          </w:t>
            </w:r>
            <w:r>
              <w:rPr>
                <w:rFonts w:hAnsi="Times New Roman" w:ascii="Times New Roman"/>
              </w:rPr>
              <w:t xml:space="preserve">  -</w:t>
            </w:r>
          </w:p>
          <w:p w:rsidRDefault="0031568F" w:rsidP="00EE63B3" w:rsidR="0031568F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10.058,09</w:t>
            </w:r>
          </w:p>
          <w:p w:rsidRDefault="0031568F" w:rsidP="00EE63B3" w:rsidR="0031568F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3.352,69</w:t>
            </w:r>
          </w:p>
          <w:p w:rsidRDefault="0031568F" w:rsidP="00EE63B3" w:rsidR="0031568F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10.058,09</w:t>
            </w:r>
          </w:p>
          <w:p w:rsidRDefault="0031568F" w:rsidP="00EE63B3" w:rsidR="0031568F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355,27</w:t>
            </w:r>
          </w:p>
          <w:p w:rsidRDefault="0031568F" w:rsidP="00EE63B3" w:rsidR="0031568F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1.139,94</w:t>
            </w:r>
          </w:p>
          <w:p w:rsidRDefault="0031568F" w:rsidP="00EE63B3" w:rsidR="0031568F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1.434,88</w:t>
            </w:r>
          </w:p>
          <w:p w:rsidRDefault="0031568F" w:rsidP="00EE63B3" w:rsidR="0031568F">
            <w:pPr>
              <w:pStyle w:val="Bezproreda"/>
              <w:pBdr>
                <w:bottom w:space="1" w:sz="6" w:color="auto" w:val="single"/>
              </w:pBdr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21.438,60</w:t>
            </w:r>
          </w:p>
          <w:p w:rsidRDefault="0031568F" w:rsidP="00EE63B3" w:rsidR="0031568F" w:rsidRPr="0031568F">
            <w:pPr>
              <w:pStyle w:val="Bezproreda"/>
              <w:spacing w:after="0"/>
              <w:jc w:val="right"/>
              <w:rPr>
                <w:rFonts w:hAnsi="Times New Roman" w:ascii="Times New Roman"/>
                <w:b/>
              </w:rPr>
            </w:pPr>
            <w:r w:rsidRPr="0031568F">
              <w:rPr>
                <w:rFonts w:hAnsi="Times New Roman" w:ascii="Times New Roman"/>
                <w:b/>
              </w:rPr>
              <w:t>47.817,56</w:t>
            </w:r>
          </w:p>
        </w:tc>
        <w:tc>
          <w:tcPr>
            <w:tcW w:type="dxa" w:w="1560"/>
          </w:tcPr>
          <w:p w:rsidRDefault="00A1120E" w:rsidP="0031568F" w:rsidR="00A1120E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</w:p>
        </w:tc>
      </w:tr>
      <w:tr w:rsidTr="009E6A13" w:rsidR="0031568F" w:rsidRPr="00DF5483">
        <w:tc>
          <w:tcPr>
            <w:tcW w:type="dxa" w:w="992"/>
          </w:tcPr>
          <w:p w:rsidRDefault="0031568F" w:rsidP="0031568F" w:rsidR="0031568F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</w:t>
            </w:r>
            <w:r w:rsidR="006A76E4">
              <w:rPr>
                <w:rFonts w:hAnsi="Times New Roman" w:ascii="Times New Roman"/>
              </w:rPr>
              <w:t>.</w:t>
            </w:r>
          </w:p>
        </w:tc>
        <w:tc>
          <w:tcPr>
            <w:tcW w:type="dxa" w:w="2552"/>
          </w:tcPr>
          <w:p w:rsidRDefault="00C71068" w:rsidP="0031568F" w:rsidR="0031568F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Katarina Musić</w:t>
            </w:r>
          </w:p>
        </w:tc>
        <w:tc>
          <w:tcPr>
            <w:tcW w:type="dxa" w:w="1559"/>
          </w:tcPr>
          <w:p w:rsidRDefault="00250559" w:rsidP="00250559" w:rsidR="0031568F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25912000212</w:t>
            </w:r>
          </w:p>
        </w:tc>
        <w:tc>
          <w:tcPr>
            <w:tcW w:type="dxa" w:w="2835"/>
          </w:tcPr>
          <w:p w:rsidRDefault="00C71068" w:rsidP="00C71068" w:rsidR="0031568F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Bukovačka cesta 243</w:t>
            </w:r>
          </w:p>
        </w:tc>
        <w:tc>
          <w:tcPr>
            <w:tcW w:type="dxa" w:w="2835"/>
          </w:tcPr>
          <w:p w:rsidRDefault="00C71068" w:rsidP="00C71068" w:rsidR="0031568F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Neto plaća           </w:t>
            </w:r>
            <w:r w:rsidR="00BC613C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 xml:space="preserve">     -</w:t>
            </w:r>
          </w:p>
          <w:p w:rsidRDefault="00C71068" w:rsidP="00C71068" w:rsidR="00C71068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MIO  I.                </w:t>
            </w:r>
            <w:r w:rsidR="00BC613C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>1.406,25</w:t>
            </w:r>
          </w:p>
          <w:p w:rsidRDefault="00C71068" w:rsidP="00C71068" w:rsidR="00C71068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MIO  II.                  </w:t>
            </w:r>
            <w:r w:rsidR="00BC613C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>468,75</w:t>
            </w:r>
          </w:p>
          <w:p w:rsidRDefault="00C71068" w:rsidP="00C71068" w:rsidR="00C71068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ZO                       </w:t>
            </w:r>
            <w:r w:rsidR="00BC613C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>1.406,25</w:t>
            </w:r>
          </w:p>
          <w:p w:rsidRDefault="00C71068" w:rsidP="00C71068" w:rsidR="00C71068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Zaštita na radu         </w:t>
            </w:r>
            <w:r w:rsidR="00BC613C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>46,89</w:t>
            </w:r>
          </w:p>
          <w:p w:rsidRDefault="00C71068" w:rsidP="00C71068" w:rsidR="00C71068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Zapošljavanje      </w:t>
            </w:r>
            <w:r w:rsidR="00244307"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</w:rPr>
              <w:t xml:space="preserve">  </w:t>
            </w:r>
            <w:r w:rsidR="00BC613C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>159,39</w:t>
            </w:r>
          </w:p>
          <w:p w:rsidRDefault="00C71068" w:rsidP="00C71068" w:rsidR="00C71068">
            <w:pPr>
              <w:pStyle w:val="Bezproreda"/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Porez i prirez               </w:t>
            </w:r>
            <w:r w:rsidR="00BC613C">
              <w:rPr>
                <w:rFonts w:hAnsi="Times New Roman" w:ascii="Times New Roman"/>
              </w:rPr>
              <w:t xml:space="preserve">    </w:t>
            </w:r>
            <w:r>
              <w:rPr>
                <w:rFonts w:hAnsi="Times New Roman" w:ascii="Times New Roman"/>
              </w:rPr>
              <w:t>-</w:t>
            </w:r>
          </w:p>
          <w:p w:rsidRDefault="00C71068" w:rsidP="00C71068" w:rsidR="00C71068" w:rsidRPr="00244307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244307">
              <w:rPr>
                <w:rFonts w:hAnsi="Times New Roman" w:ascii="Times New Roman"/>
                <w:b/>
              </w:rPr>
              <w:t xml:space="preserve">Ukupno </w:t>
            </w:r>
            <w:r w:rsidR="00244307">
              <w:rPr>
                <w:rFonts w:hAnsi="Times New Roman" w:ascii="Times New Roman"/>
                <w:b/>
              </w:rPr>
              <w:t xml:space="preserve">            </w:t>
            </w:r>
            <w:r w:rsidR="00947921">
              <w:rPr>
                <w:rFonts w:hAnsi="Times New Roman" w:ascii="Times New Roman"/>
                <w:b/>
              </w:rPr>
              <w:t xml:space="preserve">     </w:t>
            </w:r>
            <w:r w:rsidR="00244307">
              <w:rPr>
                <w:rFonts w:hAnsi="Times New Roman" w:ascii="Times New Roman"/>
                <w:b/>
              </w:rPr>
              <w:t xml:space="preserve"> </w:t>
            </w:r>
            <w:r w:rsidR="00244307" w:rsidRPr="00244307">
              <w:rPr>
                <w:rFonts w:hAnsi="Times New Roman" w:ascii="Times New Roman"/>
                <w:b/>
              </w:rPr>
              <w:t>3.487,5</w:t>
            </w:r>
            <w:r w:rsidR="00244307">
              <w:rPr>
                <w:rFonts w:hAnsi="Times New Roman" w:ascii="Times New Roman"/>
                <w:b/>
              </w:rPr>
              <w:t>3</w:t>
            </w:r>
          </w:p>
        </w:tc>
        <w:tc>
          <w:tcPr>
            <w:tcW w:type="dxa" w:w="1843"/>
          </w:tcPr>
          <w:p w:rsidRDefault="00244307" w:rsidP="00244307" w:rsidR="0031568F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Ugovor o radu</w:t>
            </w:r>
          </w:p>
        </w:tc>
        <w:tc>
          <w:tcPr>
            <w:tcW w:type="dxa" w:w="1559"/>
          </w:tcPr>
          <w:p w:rsidRDefault="00244307" w:rsidP="001733F0" w:rsidR="0031568F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  <w:p w:rsidRDefault="00244307" w:rsidP="001733F0" w:rsidR="00244307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1.406,25</w:t>
            </w:r>
          </w:p>
          <w:p w:rsidRDefault="00244307" w:rsidP="001733F0" w:rsidR="00244307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468,75</w:t>
            </w:r>
          </w:p>
          <w:p w:rsidRDefault="00244307" w:rsidP="001733F0" w:rsidR="00244307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1.406,25</w:t>
            </w:r>
          </w:p>
          <w:p w:rsidRDefault="00244307" w:rsidP="001733F0" w:rsidR="00244307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46,89</w:t>
            </w:r>
          </w:p>
          <w:p w:rsidRDefault="001733F0" w:rsidP="001733F0" w:rsidR="00244307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</w:t>
            </w:r>
            <w:r w:rsidR="00244307">
              <w:rPr>
                <w:rFonts w:hAnsi="Times New Roman" w:ascii="Times New Roman"/>
              </w:rPr>
              <w:t>59,39</w:t>
            </w:r>
          </w:p>
          <w:p w:rsidRDefault="00244307" w:rsidP="001733F0" w:rsidR="00244307">
            <w:pPr>
              <w:pStyle w:val="Bezproreda"/>
              <w:pBdr>
                <w:bottom w:space="1" w:sz="6" w:color="auto" w:val="single"/>
              </w:pBdr>
              <w:spacing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  <w:p w:rsidRDefault="00244307" w:rsidP="001733F0" w:rsidR="00244307" w:rsidRPr="00244307">
            <w:pPr>
              <w:pStyle w:val="Bezproreda"/>
              <w:spacing w:after="0"/>
              <w:jc w:val="right"/>
              <w:rPr>
                <w:rFonts w:hAnsi="Times New Roman" w:ascii="Times New Roman"/>
                <w:b/>
              </w:rPr>
            </w:pPr>
            <w:r w:rsidRPr="00244307">
              <w:rPr>
                <w:rFonts w:hAnsi="Times New Roman" w:ascii="Times New Roman"/>
                <w:b/>
              </w:rPr>
              <w:t>3.487,53</w:t>
            </w:r>
          </w:p>
        </w:tc>
        <w:tc>
          <w:tcPr>
            <w:tcW w:type="dxa" w:w="1560"/>
          </w:tcPr>
          <w:p w:rsidRDefault="0031568F" w:rsidP="0031568F" w:rsidR="0031568F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</w:p>
        </w:tc>
      </w:tr>
      <w:tr w:rsidTr="009E6A13" w:rsidR="00244307" w:rsidRPr="00DF5483">
        <w:tc>
          <w:tcPr>
            <w:tcW w:type="dxa" w:w="992"/>
          </w:tcPr>
          <w:p w:rsidRDefault="006A76E4" w:rsidP="0031568F" w:rsidR="00244307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</w:t>
            </w:r>
          </w:p>
        </w:tc>
        <w:tc>
          <w:tcPr>
            <w:tcW w:type="dxa" w:w="2552"/>
          </w:tcPr>
          <w:p w:rsidRDefault="006A76E4" w:rsidP="0031568F" w:rsidR="00244307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Ana  Milanović</w:t>
            </w:r>
          </w:p>
        </w:tc>
        <w:tc>
          <w:tcPr>
            <w:tcW w:type="dxa" w:w="1559"/>
          </w:tcPr>
          <w:p w:rsidRDefault="00250559" w:rsidP="00250559" w:rsidR="00244307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77543902223</w:t>
            </w:r>
          </w:p>
        </w:tc>
        <w:tc>
          <w:tcPr>
            <w:tcW w:type="dxa" w:w="2835"/>
          </w:tcPr>
          <w:p w:rsidRDefault="006A76E4" w:rsidP="00C71068" w:rsidR="00244307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Ul. Vile velebita 3</w:t>
            </w:r>
          </w:p>
        </w:tc>
        <w:tc>
          <w:tcPr>
            <w:tcW w:type="dxa" w:w="2835"/>
          </w:tcPr>
          <w:p w:rsidRDefault="006A76E4" w:rsidP="00C71068" w:rsidR="006A76E4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Neto plaća       </w:t>
            </w:r>
            <w:r w:rsidR="00D6486D">
              <w:rPr>
                <w:rFonts w:hAnsi="Times New Roman" w:ascii="Times New Roman"/>
              </w:rPr>
              <w:t xml:space="preserve">        </w:t>
            </w:r>
            <w:r w:rsidR="008C357A">
              <w:rPr>
                <w:rFonts w:hAnsi="Times New Roman" w:ascii="Times New Roman"/>
              </w:rPr>
              <w:t xml:space="preserve">       -</w:t>
            </w:r>
            <w:r>
              <w:rPr>
                <w:rFonts w:hAnsi="Times New Roman" w:ascii="Times New Roman"/>
              </w:rPr>
              <w:t xml:space="preserve"> MIO  I.            </w:t>
            </w:r>
            <w:r w:rsidR="008C357A">
              <w:rPr>
                <w:rFonts w:hAnsi="Times New Roman" w:ascii="Times New Roman"/>
              </w:rPr>
              <w:t xml:space="preserve">      </w:t>
            </w:r>
            <w:r>
              <w:rPr>
                <w:rFonts w:hAnsi="Times New Roman" w:ascii="Times New Roman"/>
              </w:rPr>
              <w:t xml:space="preserve"> 11.347,73</w:t>
            </w:r>
          </w:p>
          <w:p w:rsidRDefault="006A76E4" w:rsidP="00C71068" w:rsidR="006A76E4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MIO  II.               </w:t>
            </w:r>
            <w:r w:rsidR="008C357A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>3.782,56</w:t>
            </w:r>
          </w:p>
          <w:p w:rsidRDefault="006A76E4" w:rsidP="00C71068" w:rsidR="006A76E4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ZO                     </w:t>
            </w:r>
            <w:r w:rsidR="008C357A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>11.347,73</w:t>
            </w:r>
          </w:p>
          <w:p w:rsidRDefault="006A76E4" w:rsidP="00C71068" w:rsidR="006A76E4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Zaštita na radu       </w:t>
            </w:r>
            <w:r w:rsidR="008C357A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>378,26</w:t>
            </w:r>
          </w:p>
          <w:p w:rsidRDefault="006A76E4" w:rsidP="00C71068" w:rsidR="006A76E4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Zapošljavanje   </w:t>
            </w:r>
            <w:r w:rsidR="00D6486D">
              <w:rPr>
                <w:rFonts w:hAnsi="Times New Roman" w:ascii="Times New Roman"/>
              </w:rPr>
              <w:t xml:space="preserve">  </w:t>
            </w:r>
            <w:r w:rsidR="008C357A">
              <w:rPr>
                <w:rFonts w:hAnsi="Times New Roman" w:ascii="Times New Roman"/>
              </w:rPr>
              <w:t xml:space="preserve">      </w:t>
            </w:r>
            <w:r w:rsidR="00D6486D">
              <w:rPr>
                <w:rFonts w:hAnsi="Times New Roman" w:ascii="Times New Roman"/>
              </w:rPr>
              <w:t>1.286,09</w:t>
            </w:r>
          </w:p>
          <w:p w:rsidRDefault="00D6486D" w:rsidP="00C71068" w:rsidR="00D6486D">
            <w:pPr>
              <w:pStyle w:val="Bezproreda"/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Porez i prirez         </w:t>
            </w:r>
            <w:r w:rsidR="008C357A">
              <w:rPr>
                <w:rFonts w:hAnsi="Times New Roman" w:ascii="Times New Roman"/>
              </w:rPr>
              <w:t xml:space="preserve">      </w:t>
            </w:r>
            <w:r>
              <w:rPr>
                <w:rFonts w:hAnsi="Times New Roman" w:ascii="Times New Roman"/>
              </w:rPr>
              <w:t>608,32</w:t>
            </w:r>
          </w:p>
          <w:p w:rsidRDefault="00231013" w:rsidP="00C71068" w:rsidR="006A76E4" w:rsidRPr="000D7B3B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u</w:t>
            </w:r>
            <w:r w:rsidR="00D6486D" w:rsidRPr="00D6486D">
              <w:rPr>
                <w:rFonts w:hAnsi="Times New Roman" w:ascii="Times New Roman"/>
                <w:b/>
              </w:rPr>
              <w:t>kupno</w:t>
            </w:r>
            <w:r w:rsidR="00D6486D">
              <w:rPr>
                <w:rFonts w:hAnsi="Times New Roman" w:ascii="Times New Roman"/>
                <w:b/>
              </w:rPr>
              <w:t xml:space="preserve">            </w:t>
            </w:r>
            <w:r w:rsidR="008C357A">
              <w:rPr>
                <w:rFonts w:hAnsi="Times New Roman" w:ascii="Times New Roman"/>
                <w:b/>
              </w:rPr>
              <w:t xml:space="preserve">      </w:t>
            </w:r>
            <w:r w:rsidR="00D6486D">
              <w:rPr>
                <w:rFonts w:hAnsi="Times New Roman" w:ascii="Times New Roman"/>
                <w:b/>
              </w:rPr>
              <w:t>31.375,70</w:t>
            </w:r>
          </w:p>
        </w:tc>
        <w:tc>
          <w:tcPr>
            <w:tcW w:type="dxa" w:w="1843"/>
          </w:tcPr>
          <w:p w:rsidRDefault="006A76E4" w:rsidP="00244307" w:rsidR="00244307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Ugovor o radu</w:t>
            </w:r>
          </w:p>
        </w:tc>
        <w:tc>
          <w:tcPr>
            <w:tcW w:type="dxa" w:w="1559"/>
          </w:tcPr>
          <w:p w:rsidRDefault="00D6486D" w:rsidP="000D7B3B" w:rsidR="000D7B3B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  <w:p w:rsidRDefault="00C35A45" w:rsidP="000D7B3B" w:rsidR="00C35A45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11.347,73</w:t>
            </w:r>
          </w:p>
          <w:p w:rsidRDefault="00C35A45" w:rsidP="000D7B3B" w:rsidR="000D7B3B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3.782,56</w:t>
            </w:r>
          </w:p>
          <w:p w:rsidRDefault="00C35A45" w:rsidP="000D7B3B" w:rsidR="00C35A45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11.347,73</w:t>
            </w:r>
          </w:p>
          <w:p w:rsidRDefault="00C35A45" w:rsidP="000D7B3B" w:rsidR="00C35A45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378,26</w:t>
            </w:r>
          </w:p>
          <w:p w:rsidRDefault="00C35A45" w:rsidP="000D7B3B" w:rsidR="00C35A45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1.286,09</w:t>
            </w:r>
          </w:p>
          <w:p w:rsidRDefault="00C35A45" w:rsidP="000D7B3B" w:rsidR="00C35A45">
            <w:pPr>
              <w:pStyle w:val="Bezproreda"/>
              <w:pBdr>
                <w:bottom w:space="1" w:sz="6" w:color="auto" w:val="single"/>
              </w:pBdr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608,32</w:t>
            </w:r>
          </w:p>
          <w:p w:rsidRDefault="00C35A45" w:rsidP="000D7B3B" w:rsidR="00C35A45" w:rsidRPr="00C35A45">
            <w:pPr>
              <w:pStyle w:val="Bezproreda"/>
              <w:spacing w:after="0"/>
              <w:jc w:val="right"/>
              <w:rPr>
                <w:rFonts w:hAnsi="Times New Roman" w:ascii="Times New Roman"/>
                <w:b/>
              </w:rPr>
            </w:pPr>
            <w:r w:rsidRPr="00C35A45">
              <w:rPr>
                <w:rFonts w:hAnsi="Times New Roman" w:ascii="Times New Roman"/>
                <w:b/>
              </w:rPr>
              <w:t>31.375,70</w:t>
            </w:r>
          </w:p>
        </w:tc>
        <w:tc>
          <w:tcPr>
            <w:tcW w:type="dxa" w:w="1560"/>
          </w:tcPr>
          <w:p w:rsidRDefault="00244307" w:rsidP="0031568F" w:rsidR="00244307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</w:p>
          <w:p w:rsidRDefault="00670F3F" w:rsidP="0031568F" w:rsidR="00670F3F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</w:p>
          <w:p w:rsidRDefault="00670F3F" w:rsidP="0031568F" w:rsidR="00670F3F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</w:p>
          <w:p w:rsidRDefault="00670F3F" w:rsidP="0031568F" w:rsidR="00670F3F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</w:p>
          <w:p w:rsidRDefault="00670F3F" w:rsidP="0031568F" w:rsidR="00670F3F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</w:p>
          <w:p w:rsidRDefault="00670F3F" w:rsidP="0031568F" w:rsidR="00670F3F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</w:p>
          <w:p w:rsidRDefault="00670F3F" w:rsidP="0031568F" w:rsidR="00670F3F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</w:p>
          <w:p w:rsidRDefault="00670F3F" w:rsidP="006C4071" w:rsidR="00670F3F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</w:p>
        </w:tc>
      </w:tr>
      <w:tr w:rsidTr="009E6A13" w:rsidR="00C35A45" w:rsidRPr="00DF5483">
        <w:tc>
          <w:tcPr>
            <w:tcW w:type="dxa" w:w="992"/>
          </w:tcPr>
          <w:p w:rsidRDefault="00C35A45" w:rsidP="0031568F" w:rsidR="00C35A45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 xml:space="preserve">     1</w:t>
            </w:r>
          </w:p>
        </w:tc>
        <w:tc>
          <w:tcPr>
            <w:tcW w:type="dxa" w:w="2552"/>
          </w:tcPr>
          <w:p w:rsidRDefault="00C35A45" w:rsidP="0031568F" w:rsidR="00C35A45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   2</w:t>
            </w:r>
          </w:p>
        </w:tc>
        <w:tc>
          <w:tcPr>
            <w:tcW w:type="dxa" w:w="1559"/>
          </w:tcPr>
          <w:p w:rsidRDefault="00C35A45" w:rsidP="0031568F" w:rsidR="00C35A45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</w:t>
            </w:r>
          </w:p>
        </w:tc>
        <w:tc>
          <w:tcPr>
            <w:tcW w:type="dxa" w:w="2835"/>
          </w:tcPr>
          <w:p w:rsidRDefault="00C35A45" w:rsidP="00C71068" w:rsidR="00C35A45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        4</w:t>
            </w:r>
          </w:p>
        </w:tc>
        <w:tc>
          <w:tcPr>
            <w:tcW w:type="dxa" w:w="2835"/>
          </w:tcPr>
          <w:p w:rsidRDefault="00C35A45" w:rsidP="00C71068" w:rsidR="00C35A45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    5</w:t>
            </w:r>
          </w:p>
        </w:tc>
        <w:tc>
          <w:tcPr>
            <w:tcW w:type="dxa" w:w="1843"/>
          </w:tcPr>
          <w:p w:rsidRDefault="00C35A45" w:rsidP="00244307" w:rsidR="00C35A45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6</w:t>
            </w:r>
          </w:p>
        </w:tc>
        <w:tc>
          <w:tcPr>
            <w:tcW w:type="dxa" w:w="1559"/>
          </w:tcPr>
          <w:p w:rsidRDefault="00C35A45" w:rsidP="0031568F" w:rsidR="00C35A45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</w:t>
            </w:r>
          </w:p>
        </w:tc>
        <w:tc>
          <w:tcPr>
            <w:tcW w:type="dxa" w:w="1560"/>
          </w:tcPr>
          <w:p w:rsidRDefault="00C35A45" w:rsidP="0031568F" w:rsidR="00C35A4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</w:t>
            </w:r>
          </w:p>
        </w:tc>
      </w:tr>
      <w:tr w:rsidTr="009E6A13" w:rsidR="00C35A45" w:rsidRPr="00DF5483">
        <w:tc>
          <w:tcPr>
            <w:tcW w:type="dxa" w:w="992"/>
          </w:tcPr>
          <w:p w:rsidRDefault="00C35A45" w:rsidP="0031568F" w:rsidR="00C35A45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7.</w:t>
            </w:r>
          </w:p>
        </w:tc>
        <w:tc>
          <w:tcPr>
            <w:tcW w:type="dxa" w:w="2552"/>
          </w:tcPr>
          <w:p w:rsidRDefault="00C35A45" w:rsidP="0031568F" w:rsidR="00C35A45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Ivana Elez</w:t>
            </w:r>
          </w:p>
        </w:tc>
        <w:tc>
          <w:tcPr>
            <w:tcW w:type="dxa" w:w="1559"/>
          </w:tcPr>
          <w:p w:rsidRDefault="00250559" w:rsidP="00250559" w:rsidR="00C35A45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18490543219</w:t>
            </w:r>
          </w:p>
        </w:tc>
        <w:tc>
          <w:tcPr>
            <w:tcW w:type="dxa" w:w="2835"/>
          </w:tcPr>
          <w:p w:rsidRDefault="00C35A45" w:rsidP="00C71068" w:rsidR="00C35A45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Ružić, Donji Moseć</w:t>
            </w:r>
            <w:r w:rsidR="00EF1AD3">
              <w:rPr>
                <w:rFonts w:hAnsi="Times New Roman" w:ascii="Times New Roman"/>
              </w:rPr>
              <w:t xml:space="preserve"> 14</w:t>
            </w:r>
          </w:p>
        </w:tc>
        <w:tc>
          <w:tcPr>
            <w:tcW w:type="dxa" w:w="2835"/>
          </w:tcPr>
          <w:p w:rsidRDefault="00C35A45" w:rsidP="00C71068" w:rsidR="00C35A45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Neto plaća              </w:t>
            </w:r>
            <w:r w:rsidR="008C357A">
              <w:rPr>
                <w:rFonts w:hAnsi="Times New Roman" w:ascii="Times New Roman"/>
              </w:rPr>
              <w:t xml:space="preserve">    </w:t>
            </w:r>
            <w:r>
              <w:rPr>
                <w:rFonts w:hAnsi="Times New Roman" w:ascii="Times New Roman"/>
              </w:rPr>
              <w:t xml:space="preserve">   -</w:t>
            </w:r>
          </w:p>
          <w:p w:rsidRDefault="00231013" w:rsidP="00C71068" w:rsidR="00C35A45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MIO  I.              </w:t>
            </w:r>
            <w:r w:rsidR="008C357A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 xml:space="preserve">  </w:t>
            </w:r>
            <w:r w:rsidR="00C35A45">
              <w:rPr>
                <w:rFonts w:hAnsi="Times New Roman" w:ascii="Times New Roman"/>
              </w:rPr>
              <w:t>6.736,</w:t>
            </w:r>
            <w:r>
              <w:rPr>
                <w:rFonts w:hAnsi="Times New Roman" w:ascii="Times New Roman"/>
              </w:rPr>
              <w:t>46</w:t>
            </w:r>
          </w:p>
          <w:p w:rsidRDefault="00231013" w:rsidP="00C71068" w:rsidR="0023101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MIO  II.               </w:t>
            </w:r>
            <w:r w:rsidR="008C357A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>2.245,49</w:t>
            </w:r>
          </w:p>
          <w:p w:rsidRDefault="00231013" w:rsidP="00C71068" w:rsidR="0023101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ZO                       </w:t>
            </w:r>
            <w:r w:rsidR="008C357A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 xml:space="preserve">6.736,46 Zaštita na radu       </w:t>
            </w:r>
            <w:r w:rsidR="008C357A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>224,63</w:t>
            </w:r>
          </w:p>
          <w:p w:rsidRDefault="00231013" w:rsidP="00C71068" w:rsidR="0023101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Zapošljavanje        </w:t>
            </w:r>
            <w:r w:rsidR="008C357A">
              <w:rPr>
                <w:rFonts w:hAnsi="Times New Roman" w:ascii="Times New Roman"/>
              </w:rPr>
              <w:t xml:space="preserve">      </w:t>
            </w:r>
            <w:r>
              <w:rPr>
                <w:rFonts w:hAnsi="Times New Roman" w:ascii="Times New Roman"/>
              </w:rPr>
              <w:t>763,48</w:t>
            </w:r>
          </w:p>
          <w:p w:rsidRDefault="00231013" w:rsidP="00C71068" w:rsidR="00231013">
            <w:pPr>
              <w:pStyle w:val="Bezproreda"/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Porez i prirez         </w:t>
            </w:r>
            <w:r w:rsidR="008C357A">
              <w:rPr>
                <w:rFonts w:hAnsi="Times New Roman" w:ascii="Times New Roman"/>
              </w:rPr>
              <w:t xml:space="preserve">      </w:t>
            </w:r>
            <w:r>
              <w:rPr>
                <w:rFonts w:hAnsi="Times New Roman" w:ascii="Times New Roman"/>
              </w:rPr>
              <w:t>608,32</w:t>
            </w:r>
          </w:p>
          <w:p w:rsidRDefault="00231013" w:rsidP="00C71068" w:rsidR="00231013" w:rsidRPr="0023101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231013">
              <w:rPr>
                <w:rFonts w:hAnsi="Times New Roman" w:ascii="Times New Roman"/>
                <w:b/>
              </w:rPr>
              <w:t>Ukupno</w:t>
            </w:r>
            <w:r>
              <w:rPr>
                <w:rFonts w:hAnsi="Times New Roman" w:ascii="Times New Roman"/>
                <w:b/>
              </w:rPr>
              <w:t xml:space="preserve">            </w:t>
            </w:r>
            <w:r w:rsidR="008C357A">
              <w:rPr>
                <w:rFonts w:hAnsi="Times New Roman" w:ascii="Times New Roman"/>
                <w:b/>
              </w:rPr>
              <w:t xml:space="preserve">     </w:t>
            </w:r>
            <w:r>
              <w:rPr>
                <w:rFonts w:hAnsi="Times New Roman" w:ascii="Times New Roman"/>
                <w:b/>
              </w:rPr>
              <w:t>17.314,84</w:t>
            </w:r>
          </w:p>
        </w:tc>
        <w:tc>
          <w:tcPr>
            <w:tcW w:type="dxa" w:w="1843"/>
          </w:tcPr>
          <w:p w:rsidRDefault="00231013" w:rsidP="00244307" w:rsidR="00C35A45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Ugovor o radu</w:t>
            </w:r>
          </w:p>
        </w:tc>
        <w:tc>
          <w:tcPr>
            <w:tcW w:type="dxa" w:w="1559"/>
          </w:tcPr>
          <w:p w:rsidRDefault="00231013" w:rsidP="00A57CFF" w:rsidR="00A57CFF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  <w:p w:rsidRDefault="00231013" w:rsidP="00A57CFF" w:rsidR="00231013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6.736,46</w:t>
            </w:r>
          </w:p>
          <w:p w:rsidRDefault="00231013" w:rsidP="00A57CFF" w:rsidR="00A57CFF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2.245,49</w:t>
            </w:r>
          </w:p>
          <w:p w:rsidRDefault="00231013" w:rsidP="00A57CFF" w:rsidR="00231013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6.736,46</w:t>
            </w:r>
          </w:p>
          <w:p w:rsidRDefault="00231013" w:rsidP="00A57CFF" w:rsidR="00231013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224,63</w:t>
            </w:r>
          </w:p>
          <w:p w:rsidRDefault="00231013" w:rsidP="00A57CFF" w:rsidR="00231013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763,48</w:t>
            </w:r>
          </w:p>
          <w:p w:rsidRDefault="00231013" w:rsidP="00A57CFF" w:rsidR="00231013">
            <w:pPr>
              <w:pStyle w:val="Bezproreda"/>
              <w:pBdr>
                <w:bottom w:space="1" w:sz="6" w:color="auto" w:val="single"/>
              </w:pBdr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608,32</w:t>
            </w:r>
          </w:p>
          <w:p w:rsidRDefault="00231013" w:rsidP="00A57CFF" w:rsidR="00231013" w:rsidRPr="00231013">
            <w:pPr>
              <w:pStyle w:val="Bezproreda"/>
              <w:spacing w:after="0"/>
              <w:jc w:val="right"/>
              <w:rPr>
                <w:rFonts w:hAnsi="Times New Roman" w:ascii="Times New Roman"/>
                <w:b/>
              </w:rPr>
            </w:pPr>
            <w:r w:rsidRPr="00231013">
              <w:rPr>
                <w:rFonts w:hAnsi="Times New Roman" w:ascii="Times New Roman"/>
                <w:b/>
              </w:rPr>
              <w:t>17.314,84</w:t>
            </w:r>
          </w:p>
        </w:tc>
        <w:tc>
          <w:tcPr>
            <w:tcW w:type="dxa" w:w="1560"/>
          </w:tcPr>
          <w:p w:rsidRDefault="00C35A45" w:rsidP="0031568F" w:rsidR="00C35A45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</w:p>
        </w:tc>
      </w:tr>
      <w:tr w:rsidTr="009E6A13" w:rsidR="00EF1AD3" w:rsidRPr="00DF5483">
        <w:tc>
          <w:tcPr>
            <w:tcW w:type="dxa" w:w="992"/>
          </w:tcPr>
          <w:p w:rsidRDefault="00EF1AD3" w:rsidP="0031568F" w:rsidR="00EF1AD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8. </w:t>
            </w:r>
          </w:p>
        </w:tc>
        <w:tc>
          <w:tcPr>
            <w:tcW w:type="dxa" w:w="2552"/>
          </w:tcPr>
          <w:p w:rsidRDefault="00EF1AD3" w:rsidP="0031568F" w:rsidR="00EF1AD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Dragan Popović</w:t>
            </w:r>
          </w:p>
        </w:tc>
        <w:tc>
          <w:tcPr>
            <w:tcW w:type="dxa" w:w="1559"/>
          </w:tcPr>
          <w:p w:rsidRDefault="00250559" w:rsidP="00250559" w:rsidR="00EF1AD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22313785410</w:t>
            </w:r>
          </w:p>
        </w:tc>
        <w:tc>
          <w:tcPr>
            <w:tcW w:type="dxa" w:w="2835"/>
          </w:tcPr>
          <w:p w:rsidRDefault="00EF1AD3" w:rsidP="00C71068" w:rsidR="00EF1AD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Daruvarska 1</w:t>
            </w:r>
          </w:p>
        </w:tc>
        <w:tc>
          <w:tcPr>
            <w:tcW w:type="dxa" w:w="2835"/>
          </w:tcPr>
          <w:p w:rsidRDefault="00EF1AD3" w:rsidP="00C71068" w:rsidR="00EF1AD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Neto plaća           </w:t>
            </w:r>
            <w:r w:rsidR="008C357A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 xml:space="preserve">      -</w:t>
            </w:r>
          </w:p>
          <w:p w:rsidRDefault="00EF1AD3" w:rsidP="00C71068" w:rsidR="00EF1AD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MIO  I.                </w:t>
            </w:r>
            <w:r w:rsidR="008C357A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>4.257,09</w:t>
            </w:r>
          </w:p>
          <w:p w:rsidRDefault="00EF1AD3" w:rsidP="00C71068" w:rsidR="00EF1AD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MIO  II.                   </w:t>
            </w:r>
            <w:r w:rsidR="008C357A">
              <w:rPr>
                <w:rFonts w:hAnsi="Times New Roman" w:ascii="Times New Roman"/>
              </w:rPr>
              <w:t xml:space="preserve">    </w:t>
            </w:r>
            <w:r>
              <w:rPr>
                <w:rFonts w:hAnsi="Times New Roman" w:ascii="Times New Roman"/>
              </w:rPr>
              <w:t xml:space="preserve">  –</w:t>
            </w:r>
          </w:p>
          <w:p w:rsidRDefault="00EF1AD3" w:rsidP="00C71068" w:rsidR="00EF1AD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ZO                       </w:t>
            </w:r>
            <w:r w:rsidR="008C357A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>3.192,87</w:t>
            </w:r>
          </w:p>
          <w:p w:rsidRDefault="00EF1AD3" w:rsidP="00C71068" w:rsidR="00EF1AD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Zaštita na radu       </w:t>
            </w:r>
            <w:r w:rsidR="008C357A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>106,43</w:t>
            </w:r>
          </w:p>
          <w:p w:rsidRDefault="00EF1AD3" w:rsidP="00C71068" w:rsidR="00EF1AD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Zapošljavljanje      </w:t>
            </w:r>
            <w:r w:rsidR="008C357A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>361,85</w:t>
            </w:r>
          </w:p>
          <w:p w:rsidRDefault="00EF1AD3" w:rsidP="00C71068" w:rsidR="00EF1AD3">
            <w:pPr>
              <w:pStyle w:val="Bezproreda"/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Porez i prirez         </w:t>
            </w:r>
            <w:r w:rsidR="008C357A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>216,42</w:t>
            </w:r>
          </w:p>
          <w:p w:rsidRDefault="002D30AE" w:rsidP="00C71068" w:rsidR="00EF1AD3" w:rsidRPr="002D30AE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2D30AE">
              <w:rPr>
                <w:rFonts w:hAnsi="Times New Roman" w:ascii="Times New Roman"/>
                <w:b/>
              </w:rPr>
              <w:t>U</w:t>
            </w:r>
            <w:r w:rsidR="00EF1AD3" w:rsidRPr="002D30AE">
              <w:rPr>
                <w:rFonts w:hAnsi="Times New Roman" w:ascii="Times New Roman"/>
                <w:b/>
              </w:rPr>
              <w:t>kupno</w:t>
            </w:r>
            <w:r>
              <w:rPr>
                <w:rFonts w:hAnsi="Times New Roman" w:ascii="Times New Roman"/>
                <w:b/>
              </w:rPr>
              <w:t xml:space="preserve">              </w:t>
            </w:r>
            <w:r w:rsidR="008C357A">
              <w:rPr>
                <w:rFonts w:hAnsi="Times New Roman" w:ascii="Times New Roman"/>
                <w:b/>
              </w:rPr>
              <w:t xml:space="preserve">     </w:t>
            </w:r>
            <w:r>
              <w:rPr>
                <w:rFonts w:hAnsi="Times New Roman" w:ascii="Times New Roman"/>
                <w:b/>
              </w:rPr>
              <w:t>8.134,66</w:t>
            </w:r>
          </w:p>
        </w:tc>
        <w:tc>
          <w:tcPr>
            <w:tcW w:type="dxa" w:w="1843"/>
          </w:tcPr>
          <w:p w:rsidRDefault="002D30AE" w:rsidP="00244307" w:rsidR="00EF1AD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Ugovor o radu</w:t>
            </w:r>
          </w:p>
        </w:tc>
        <w:tc>
          <w:tcPr>
            <w:tcW w:type="dxa" w:w="1559"/>
          </w:tcPr>
          <w:p w:rsidRDefault="003D791F" w:rsidP="009D698D" w:rsidR="002D30AE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</w:t>
            </w:r>
            <w:r w:rsidR="002D30AE">
              <w:rPr>
                <w:rFonts w:hAnsi="Times New Roman" w:ascii="Times New Roman"/>
              </w:rPr>
              <w:t>-</w:t>
            </w:r>
          </w:p>
          <w:p w:rsidRDefault="002D30AE" w:rsidP="009D698D" w:rsidR="002D30AE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4.257,09</w:t>
            </w:r>
          </w:p>
          <w:p w:rsidRDefault="003D791F" w:rsidP="009D698D" w:rsidR="002D30AE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</w:t>
            </w:r>
            <w:r w:rsidR="002D30AE">
              <w:rPr>
                <w:rFonts w:hAnsi="Times New Roman" w:ascii="Times New Roman"/>
              </w:rPr>
              <w:t>-</w:t>
            </w:r>
          </w:p>
          <w:p w:rsidRDefault="002D30AE" w:rsidP="009D698D" w:rsidR="002D30AE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192,87</w:t>
            </w:r>
          </w:p>
          <w:p w:rsidRDefault="002D30AE" w:rsidP="009D698D" w:rsidR="002D30AE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106,43</w:t>
            </w:r>
          </w:p>
          <w:p w:rsidRDefault="002D30AE" w:rsidP="009D698D" w:rsidR="002D30AE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361,85</w:t>
            </w:r>
          </w:p>
          <w:p w:rsidRDefault="002D30AE" w:rsidP="009D698D" w:rsidR="002D30AE">
            <w:pPr>
              <w:pStyle w:val="Bezproreda"/>
              <w:pBdr>
                <w:bottom w:space="1" w:sz="6" w:color="auto" w:val="single"/>
              </w:pBdr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216,42</w:t>
            </w:r>
          </w:p>
          <w:p w:rsidRDefault="002D30AE" w:rsidP="009D698D" w:rsidR="002D30AE" w:rsidRPr="007315FE">
            <w:pPr>
              <w:pStyle w:val="Bezproreda"/>
              <w:spacing w:after="0"/>
              <w:jc w:val="right"/>
              <w:rPr>
                <w:rFonts w:hAnsi="Times New Roman" w:ascii="Times New Roman"/>
                <w:b/>
              </w:rPr>
            </w:pPr>
            <w:r w:rsidRPr="002D30AE">
              <w:rPr>
                <w:rFonts w:hAnsi="Times New Roman" w:ascii="Times New Roman"/>
                <w:b/>
              </w:rPr>
              <w:t>8.134,66</w:t>
            </w:r>
          </w:p>
        </w:tc>
        <w:tc>
          <w:tcPr>
            <w:tcW w:type="dxa" w:w="1560"/>
          </w:tcPr>
          <w:p w:rsidRDefault="00EF1AD3" w:rsidP="0031568F" w:rsidR="00EF1AD3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</w:p>
        </w:tc>
      </w:tr>
      <w:tr w:rsidTr="009E6A13" w:rsidR="002D30AE" w:rsidRPr="00DF5483">
        <w:tc>
          <w:tcPr>
            <w:tcW w:type="dxa" w:w="992"/>
          </w:tcPr>
          <w:p w:rsidRDefault="002D30AE" w:rsidP="0031568F" w:rsidR="002D30AE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9.</w:t>
            </w:r>
          </w:p>
        </w:tc>
        <w:tc>
          <w:tcPr>
            <w:tcW w:type="dxa" w:w="2552"/>
          </w:tcPr>
          <w:p w:rsidRDefault="002D30AE" w:rsidP="0031568F" w:rsidR="002D30AE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Alen Šenkovski</w:t>
            </w:r>
          </w:p>
        </w:tc>
        <w:tc>
          <w:tcPr>
            <w:tcW w:type="dxa" w:w="1559"/>
          </w:tcPr>
          <w:p w:rsidRDefault="00250559" w:rsidP="00250559" w:rsidR="002D30AE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94043102913</w:t>
            </w:r>
          </w:p>
        </w:tc>
        <w:tc>
          <w:tcPr>
            <w:tcW w:type="dxa" w:w="2835"/>
          </w:tcPr>
          <w:p w:rsidRDefault="002D30AE" w:rsidP="00C71068" w:rsidR="002D30AE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Sesvete, Frane  Cote  22</w:t>
            </w:r>
          </w:p>
        </w:tc>
        <w:tc>
          <w:tcPr>
            <w:tcW w:type="dxa" w:w="2835"/>
          </w:tcPr>
          <w:p w:rsidRDefault="002D30AE" w:rsidP="00C71068" w:rsidR="002D30AE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Neto plaća               </w:t>
            </w:r>
            <w:r w:rsidR="008C357A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 xml:space="preserve">  -</w:t>
            </w:r>
          </w:p>
          <w:p w:rsidRDefault="002D30AE" w:rsidP="00C71068" w:rsidR="002D30AE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MIO</w:t>
            </w:r>
            <w:r w:rsidR="00FE7759">
              <w:rPr>
                <w:rFonts w:hAnsi="Times New Roman" w:ascii="Times New Roman"/>
              </w:rPr>
              <w:t xml:space="preserve">  I.                   </w:t>
            </w:r>
            <w:r w:rsidR="008C357A">
              <w:rPr>
                <w:rFonts w:hAnsi="Times New Roman" w:ascii="Times New Roman"/>
              </w:rPr>
              <w:t xml:space="preserve">     </w:t>
            </w:r>
            <w:r w:rsidR="00FE7759">
              <w:rPr>
                <w:rFonts w:hAnsi="Times New Roman" w:ascii="Times New Roman"/>
              </w:rPr>
              <w:t>900,35</w:t>
            </w:r>
          </w:p>
          <w:p w:rsidRDefault="00FE7759" w:rsidP="00C71068" w:rsidR="00FE7759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MIO  II.                  </w:t>
            </w:r>
            <w:r w:rsidR="008C357A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>300,12</w:t>
            </w:r>
          </w:p>
          <w:p w:rsidRDefault="00FE7759" w:rsidP="00C71068" w:rsidR="00FE7759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ZO                          </w:t>
            </w:r>
            <w:r w:rsidR="008C357A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>900,35</w:t>
            </w:r>
          </w:p>
          <w:p w:rsidRDefault="00FE7759" w:rsidP="00C71068" w:rsidR="00FE7759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Zaštita na radu         </w:t>
            </w:r>
            <w:r w:rsidR="008C357A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>30,01</w:t>
            </w:r>
          </w:p>
          <w:p w:rsidRDefault="00FE7759" w:rsidP="00C71068" w:rsidR="00FE7759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Zapošljavanje         </w:t>
            </w:r>
            <w:r w:rsidR="008C357A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>102,03</w:t>
            </w:r>
          </w:p>
          <w:p w:rsidRDefault="00FE7759" w:rsidP="00C71068" w:rsidR="00FE7759">
            <w:pPr>
              <w:pStyle w:val="Bezproreda"/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Porez i prirez              </w:t>
            </w:r>
            <w:r w:rsidR="008C357A">
              <w:rPr>
                <w:rFonts w:hAnsi="Times New Roman" w:ascii="Times New Roman"/>
              </w:rPr>
              <w:t xml:space="preserve">    </w:t>
            </w:r>
            <w:r>
              <w:rPr>
                <w:rFonts w:hAnsi="Times New Roman" w:ascii="Times New Roman"/>
              </w:rPr>
              <w:t>-</w:t>
            </w:r>
          </w:p>
          <w:p w:rsidRDefault="00FE7759" w:rsidP="00C71068" w:rsidR="00FE7759" w:rsidRPr="00FE7759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FE7759">
              <w:rPr>
                <w:rFonts w:hAnsi="Times New Roman" w:ascii="Times New Roman"/>
                <w:b/>
              </w:rPr>
              <w:t>Ukupno</w:t>
            </w:r>
            <w:r>
              <w:rPr>
                <w:rFonts w:hAnsi="Times New Roman" w:ascii="Times New Roman"/>
                <w:b/>
              </w:rPr>
              <w:t xml:space="preserve">              </w:t>
            </w:r>
            <w:r w:rsidR="008C357A">
              <w:rPr>
                <w:rFonts w:hAnsi="Times New Roman" w:ascii="Times New Roman"/>
                <w:b/>
              </w:rPr>
              <w:t xml:space="preserve">     </w:t>
            </w:r>
            <w:r>
              <w:rPr>
                <w:rFonts w:hAnsi="Times New Roman" w:ascii="Times New Roman"/>
                <w:b/>
              </w:rPr>
              <w:t>2.232,86</w:t>
            </w:r>
          </w:p>
        </w:tc>
        <w:tc>
          <w:tcPr>
            <w:tcW w:type="dxa" w:w="1843"/>
          </w:tcPr>
          <w:p w:rsidRDefault="00FE7759" w:rsidP="00244307" w:rsidR="002D30AE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Ugovor o radu</w:t>
            </w:r>
          </w:p>
        </w:tc>
        <w:tc>
          <w:tcPr>
            <w:tcW w:type="dxa" w:w="1559"/>
          </w:tcPr>
          <w:p w:rsidRDefault="003D791F" w:rsidP="00614F5E" w:rsidR="002D30AE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</w:t>
            </w:r>
            <w:r w:rsidR="00FE7759">
              <w:rPr>
                <w:rFonts w:hAnsi="Times New Roman" w:ascii="Times New Roman"/>
              </w:rPr>
              <w:t>-</w:t>
            </w:r>
          </w:p>
          <w:p w:rsidRDefault="00FE7759" w:rsidP="00614F5E" w:rsidR="00FE7759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900,35</w:t>
            </w:r>
          </w:p>
          <w:p w:rsidRDefault="00FE7759" w:rsidP="00614F5E" w:rsidR="00FE7759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300,12</w:t>
            </w:r>
          </w:p>
          <w:p w:rsidRDefault="00FE7759" w:rsidP="00614F5E" w:rsidR="00FE7759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900,35</w:t>
            </w:r>
          </w:p>
          <w:p w:rsidRDefault="00FE7759" w:rsidP="00614F5E" w:rsidR="00FE7759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30,01</w:t>
            </w:r>
          </w:p>
          <w:p w:rsidRDefault="00FE7759" w:rsidP="00614F5E" w:rsidR="00FE7759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102,03</w:t>
            </w:r>
          </w:p>
          <w:p w:rsidRDefault="003D791F" w:rsidP="00614F5E" w:rsidR="009B2B49">
            <w:pPr>
              <w:pStyle w:val="Bezproreda"/>
              <w:pBdr>
                <w:bottom w:space="1" w:sz="6" w:color="auto" w:val="single"/>
              </w:pBdr>
              <w:spacing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</w:t>
            </w:r>
            <w:r w:rsidR="009B2B49">
              <w:rPr>
                <w:rFonts w:hAnsi="Times New Roman" w:ascii="Times New Roman"/>
              </w:rPr>
              <w:t>-</w:t>
            </w:r>
          </w:p>
          <w:p w:rsidRDefault="009B2B49" w:rsidP="00614F5E" w:rsidR="009B2B49" w:rsidRPr="009B2B49">
            <w:pPr>
              <w:pStyle w:val="Bezproreda"/>
              <w:spacing w:after="0"/>
              <w:jc w:val="right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        </w:t>
            </w:r>
            <w:r w:rsidRPr="009B2B49">
              <w:rPr>
                <w:rFonts w:hAnsi="Times New Roman" w:ascii="Times New Roman"/>
                <w:b/>
              </w:rPr>
              <w:t>2.232,86</w:t>
            </w:r>
          </w:p>
        </w:tc>
        <w:tc>
          <w:tcPr>
            <w:tcW w:type="dxa" w:w="1560"/>
          </w:tcPr>
          <w:p w:rsidRDefault="002D30AE" w:rsidP="0031568F" w:rsidR="002D30AE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</w:p>
        </w:tc>
      </w:tr>
      <w:tr w:rsidTr="009E6A13" w:rsidR="009B2B49" w:rsidRPr="00DF5483">
        <w:tc>
          <w:tcPr>
            <w:tcW w:type="dxa" w:w="992"/>
          </w:tcPr>
          <w:p w:rsidRDefault="009B2B49" w:rsidP="0031568F" w:rsidR="009B2B49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10.</w:t>
            </w:r>
          </w:p>
        </w:tc>
        <w:tc>
          <w:tcPr>
            <w:tcW w:type="dxa" w:w="2552"/>
          </w:tcPr>
          <w:p w:rsidRDefault="009B2B49" w:rsidP="0031568F" w:rsidR="009B2B49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Mislav Gruber</w:t>
            </w:r>
          </w:p>
        </w:tc>
        <w:tc>
          <w:tcPr>
            <w:tcW w:type="dxa" w:w="1559"/>
          </w:tcPr>
          <w:p w:rsidRDefault="00250559" w:rsidP="00250559" w:rsidR="009B2B49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993718751</w:t>
            </w:r>
            <w:r w:rsidR="00B40D70">
              <w:rPr>
                <w:rFonts w:hAnsi="Times New Roman" w:ascii="Times New Roman"/>
              </w:rPr>
              <w:t>62</w:t>
            </w:r>
          </w:p>
        </w:tc>
        <w:tc>
          <w:tcPr>
            <w:tcW w:type="dxa" w:w="2835"/>
          </w:tcPr>
          <w:p w:rsidRDefault="009B2B49" w:rsidP="00C71068" w:rsidR="009B2B49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Turinina 10</w:t>
            </w:r>
          </w:p>
        </w:tc>
        <w:tc>
          <w:tcPr>
            <w:tcW w:type="dxa" w:w="2835"/>
          </w:tcPr>
          <w:p w:rsidRDefault="009B2B49" w:rsidP="00C71068" w:rsidR="009B2B49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Neto plaća               </w:t>
            </w:r>
            <w:r w:rsidR="008C357A">
              <w:rPr>
                <w:rFonts w:hAnsi="Times New Roman" w:ascii="Times New Roman"/>
              </w:rPr>
              <w:t xml:space="preserve">   </w:t>
            </w:r>
            <w:r>
              <w:rPr>
                <w:rFonts w:hAnsi="Times New Roman" w:ascii="Times New Roman"/>
              </w:rPr>
              <w:t xml:space="preserve">    -</w:t>
            </w:r>
          </w:p>
          <w:p w:rsidRDefault="009B2B49" w:rsidP="00C71068" w:rsidR="009B2B49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MIO  I.                   </w:t>
            </w:r>
            <w:r w:rsidR="008C357A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>192,16</w:t>
            </w:r>
          </w:p>
          <w:p w:rsidRDefault="009B2B49" w:rsidP="00C71068" w:rsidR="009B2B49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MIO  II.                   </w:t>
            </w:r>
            <w:r w:rsidR="008C357A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 xml:space="preserve"> 64,06</w:t>
            </w:r>
          </w:p>
          <w:p w:rsidRDefault="009B2B49" w:rsidP="00C71068" w:rsidR="009B2B49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ZO                          </w:t>
            </w:r>
            <w:r w:rsidR="008C357A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>192,16</w:t>
            </w:r>
          </w:p>
          <w:p w:rsidRDefault="009B2B49" w:rsidP="00C71068" w:rsidR="009B2B49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Zaštita na radu           </w:t>
            </w:r>
            <w:r w:rsidR="008C357A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>6,41</w:t>
            </w:r>
          </w:p>
          <w:p w:rsidRDefault="009B2B49" w:rsidP="00860DF6" w:rsidR="009B2B49">
            <w:pPr>
              <w:pStyle w:val="Bezproreda"/>
              <w:pBdr>
                <w:bottom w:space="1" w:sz="4" w:color="auto" w:val="single"/>
              </w:pBd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Zapošljavanje           </w:t>
            </w:r>
            <w:r w:rsidR="008C357A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>21,78</w:t>
            </w:r>
          </w:p>
          <w:p w:rsidRDefault="00032161" w:rsidP="00C71068" w:rsidR="009B2B49" w:rsidRPr="009B2B49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9B2B49">
              <w:rPr>
                <w:rFonts w:hAnsi="Times New Roman" w:ascii="Times New Roman"/>
                <w:b/>
              </w:rPr>
              <w:t>U</w:t>
            </w:r>
            <w:r w:rsidR="009B2B49" w:rsidRPr="009B2B49">
              <w:rPr>
                <w:rFonts w:hAnsi="Times New Roman" w:ascii="Times New Roman"/>
                <w:b/>
              </w:rPr>
              <w:t>kupno</w:t>
            </w:r>
            <w:r>
              <w:rPr>
                <w:rFonts w:hAnsi="Times New Roman" w:ascii="Times New Roman"/>
                <w:b/>
              </w:rPr>
              <w:t xml:space="preserve">                 </w:t>
            </w:r>
            <w:r w:rsidR="008C357A">
              <w:rPr>
                <w:rFonts w:hAnsi="Times New Roman" w:ascii="Times New Roman"/>
                <w:b/>
              </w:rPr>
              <w:t xml:space="preserve">     </w:t>
            </w:r>
            <w:r>
              <w:rPr>
                <w:rFonts w:hAnsi="Times New Roman" w:ascii="Times New Roman"/>
                <w:b/>
              </w:rPr>
              <w:t>476,57</w:t>
            </w:r>
          </w:p>
        </w:tc>
        <w:tc>
          <w:tcPr>
            <w:tcW w:type="dxa" w:w="1843"/>
          </w:tcPr>
          <w:p w:rsidRDefault="009B2B49" w:rsidP="00244307" w:rsidR="009B2B49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Ugovor o radu</w:t>
            </w:r>
          </w:p>
        </w:tc>
        <w:tc>
          <w:tcPr>
            <w:tcW w:type="dxa" w:w="1559"/>
          </w:tcPr>
          <w:p w:rsidRDefault="003D791F" w:rsidP="00C35917" w:rsidR="009B2B49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</w:t>
            </w:r>
            <w:r w:rsidR="00032161">
              <w:rPr>
                <w:rFonts w:hAnsi="Times New Roman" w:ascii="Times New Roman"/>
              </w:rPr>
              <w:t>-</w:t>
            </w:r>
          </w:p>
          <w:p w:rsidRDefault="00C35917" w:rsidP="00C35917" w:rsidR="00032161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</w:t>
            </w:r>
            <w:r w:rsidR="00032161">
              <w:rPr>
                <w:rFonts w:hAnsi="Times New Roman" w:ascii="Times New Roman"/>
              </w:rPr>
              <w:t>92,16</w:t>
            </w:r>
          </w:p>
          <w:p w:rsidRDefault="00032161" w:rsidP="00C35917" w:rsidR="00032161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64,06</w:t>
            </w:r>
          </w:p>
          <w:p w:rsidRDefault="00C35917" w:rsidP="00C35917" w:rsidR="00032161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</w:t>
            </w:r>
            <w:r w:rsidR="00032161">
              <w:rPr>
                <w:rFonts w:hAnsi="Times New Roman" w:ascii="Times New Roman"/>
              </w:rPr>
              <w:t>92,16</w:t>
            </w:r>
          </w:p>
          <w:p w:rsidRDefault="00032161" w:rsidP="00C35917" w:rsidR="00032161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6,41</w:t>
            </w:r>
          </w:p>
          <w:p w:rsidRDefault="00032161" w:rsidP="00860DF6" w:rsidR="00032161">
            <w:pPr>
              <w:pStyle w:val="Bezproreda"/>
              <w:pBdr>
                <w:bottom w:space="1" w:sz="4" w:color="auto" w:val="single"/>
              </w:pBdr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21,78</w:t>
            </w:r>
          </w:p>
          <w:p w:rsidRDefault="00032161" w:rsidP="00C35917" w:rsidR="00032161" w:rsidRPr="00B5570A">
            <w:pPr>
              <w:pStyle w:val="Bezproreda"/>
              <w:spacing w:after="0"/>
              <w:jc w:val="right"/>
              <w:rPr>
                <w:rFonts w:hAnsi="Times New Roman" w:ascii="Times New Roman"/>
                <w:b/>
              </w:rPr>
            </w:pPr>
            <w:r w:rsidRPr="00B5570A">
              <w:rPr>
                <w:rFonts w:hAnsi="Times New Roman" w:ascii="Times New Roman"/>
                <w:b/>
              </w:rPr>
              <w:t>476,57</w:t>
            </w:r>
          </w:p>
        </w:tc>
        <w:tc>
          <w:tcPr>
            <w:tcW w:type="dxa" w:w="1560"/>
          </w:tcPr>
          <w:p w:rsidRDefault="009B2B49" w:rsidP="0031568F" w:rsidR="009B2B49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</w:p>
        </w:tc>
      </w:tr>
      <w:tr w:rsidTr="009E6A13" w:rsidR="00E0091B" w:rsidRPr="00DF5483">
        <w:tc>
          <w:tcPr>
            <w:tcW w:type="dxa" w:w="992"/>
          </w:tcPr>
          <w:p w:rsidRDefault="00E0091B" w:rsidP="0031568F" w:rsidR="00E0091B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11.</w:t>
            </w:r>
          </w:p>
        </w:tc>
        <w:tc>
          <w:tcPr>
            <w:tcW w:type="dxa" w:w="2552"/>
          </w:tcPr>
          <w:p w:rsidRDefault="00E0091B" w:rsidP="0031568F" w:rsidR="00E0091B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Silvije Žigulić</w:t>
            </w:r>
          </w:p>
        </w:tc>
        <w:tc>
          <w:tcPr>
            <w:tcW w:type="dxa" w:w="1559"/>
          </w:tcPr>
          <w:p w:rsidRDefault="00E0091B" w:rsidP="00E0091B" w:rsidR="00E0091B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03939921574</w:t>
            </w:r>
          </w:p>
        </w:tc>
        <w:tc>
          <w:tcPr>
            <w:tcW w:type="dxa" w:w="2835"/>
          </w:tcPr>
          <w:p w:rsidRDefault="00E0091B" w:rsidP="00C71068" w:rsidR="00E0091B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Ljevakovićeva 34</w:t>
            </w:r>
          </w:p>
        </w:tc>
        <w:tc>
          <w:tcPr>
            <w:tcW w:type="dxa" w:w="2835"/>
          </w:tcPr>
          <w:p w:rsidRDefault="001F150C" w:rsidP="00C71068" w:rsidR="00E0091B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1F150C">
              <w:rPr>
                <w:rFonts w:hAnsi="Times New Roman" w:ascii="Times New Roman"/>
                <w:b/>
              </w:rPr>
              <w:t xml:space="preserve">Otpremnina   </w:t>
            </w:r>
            <w:r>
              <w:rPr>
                <w:rFonts w:hAnsi="Times New Roman" w:ascii="Times New Roman"/>
              </w:rPr>
              <w:t xml:space="preserve">       </w:t>
            </w:r>
            <w:r w:rsidRPr="001F150C">
              <w:rPr>
                <w:rFonts w:hAnsi="Times New Roman" w:ascii="Times New Roman"/>
                <w:b/>
              </w:rPr>
              <w:t>21.438,60</w:t>
            </w:r>
          </w:p>
        </w:tc>
        <w:tc>
          <w:tcPr>
            <w:tcW w:type="dxa" w:w="1843"/>
          </w:tcPr>
          <w:p w:rsidRDefault="001F150C" w:rsidP="00244307" w:rsidR="00E0091B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Ugovor o radu</w:t>
            </w:r>
          </w:p>
        </w:tc>
        <w:tc>
          <w:tcPr>
            <w:tcW w:type="dxa" w:w="1559"/>
          </w:tcPr>
          <w:p w:rsidRDefault="001F150C" w:rsidP="001F150C" w:rsidR="00E0091B" w:rsidRPr="001F150C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1F150C">
              <w:rPr>
                <w:rFonts w:hAnsi="Times New Roman" w:ascii="Times New Roman"/>
                <w:b/>
              </w:rPr>
              <w:t xml:space="preserve">        21.438,60</w:t>
            </w:r>
          </w:p>
        </w:tc>
        <w:tc>
          <w:tcPr>
            <w:tcW w:type="dxa" w:w="1560"/>
          </w:tcPr>
          <w:p w:rsidRDefault="00E0091B" w:rsidP="0031568F" w:rsidR="00E0091B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</w:p>
        </w:tc>
      </w:tr>
      <w:tr w:rsidTr="009E6A13" w:rsidR="00EB45F5" w:rsidRPr="00DF5483">
        <w:tc>
          <w:tcPr>
            <w:tcW w:type="dxa" w:w="992"/>
          </w:tcPr>
          <w:p w:rsidRDefault="00EB45F5" w:rsidP="0031568F" w:rsidR="00EB45F5">
            <w:pPr>
              <w:pStyle w:val="Bezproreda"/>
              <w:spacing w:after="0"/>
              <w:rPr>
                <w:rFonts w:hAnsi="Times New Roman" w:ascii="Times New Roman"/>
              </w:rPr>
            </w:pPr>
          </w:p>
        </w:tc>
        <w:tc>
          <w:tcPr>
            <w:tcW w:type="dxa" w:w="2552"/>
          </w:tcPr>
          <w:p w:rsidRDefault="0072127E" w:rsidP="0031568F" w:rsidR="005B43E9" w:rsidRPr="005B43E9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SVEUKUPNO</w:t>
            </w:r>
          </w:p>
        </w:tc>
        <w:tc>
          <w:tcPr>
            <w:tcW w:type="dxa" w:w="1559"/>
          </w:tcPr>
          <w:p w:rsidRDefault="00EB45F5" w:rsidP="0031568F" w:rsidR="00EB45F5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835"/>
          </w:tcPr>
          <w:p w:rsidRDefault="00EB45F5" w:rsidP="00C71068" w:rsidR="00EB45F5" w:rsidRPr="009A0498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2835"/>
          </w:tcPr>
          <w:p w:rsidRDefault="005B43E9" w:rsidP="000A2B95" w:rsidR="007C208D" w:rsidRPr="001525D8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Sveukupno      </w:t>
            </w:r>
            <w:r w:rsidR="00442C14" w:rsidRPr="00E55B8F">
              <w:rPr>
                <w:rFonts w:hAnsi="Times New Roman" w:ascii="Times New Roman"/>
                <w:b/>
              </w:rPr>
              <w:t xml:space="preserve">  </w:t>
            </w:r>
            <w:r w:rsidR="007C208D" w:rsidRPr="00E55B8F">
              <w:rPr>
                <w:rFonts w:hAnsi="Times New Roman" w:ascii="Times New Roman"/>
                <w:b/>
              </w:rPr>
              <w:t xml:space="preserve">  </w:t>
            </w:r>
            <w:r w:rsidR="00FA251D" w:rsidRPr="00E55B8F">
              <w:rPr>
                <w:rFonts w:hAnsi="Times New Roman" w:ascii="Times New Roman"/>
                <w:b/>
              </w:rPr>
              <w:t>5</w:t>
            </w:r>
            <w:r w:rsidR="000A2B95">
              <w:rPr>
                <w:rFonts w:hAnsi="Times New Roman" w:ascii="Times New Roman"/>
                <w:b/>
              </w:rPr>
              <w:t>09</w:t>
            </w:r>
            <w:r w:rsidR="006A0820">
              <w:rPr>
                <w:rFonts w:hAnsi="Times New Roman" w:ascii="Times New Roman"/>
                <w:b/>
              </w:rPr>
              <w:t>.449,</w:t>
            </w:r>
            <w:r w:rsidR="000A2B95">
              <w:rPr>
                <w:rFonts w:hAnsi="Times New Roman" w:ascii="Times New Roman"/>
                <w:b/>
              </w:rPr>
              <w:t>52</w:t>
            </w:r>
          </w:p>
        </w:tc>
        <w:tc>
          <w:tcPr>
            <w:tcW w:type="dxa" w:w="1843"/>
          </w:tcPr>
          <w:p w:rsidRDefault="00EB45F5" w:rsidP="00244307" w:rsidR="00EB45F5" w:rsidRPr="001525D8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1559"/>
          </w:tcPr>
          <w:p w:rsidRDefault="000A2B95" w:rsidP="000A2B95" w:rsidR="000A2B95" w:rsidRPr="00545015">
            <w:pPr>
              <w:pStyle w:val="Bezproreda"/>
              <w:spacing w:after="0"/>
              <w:jc w:val="right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509.449,52</w:t>
            </w:r>
          </w:p>
        </w:tc>
        <w:tc>
          <w:tcPr>
            <w:tcW w:type="dxa" w:w="1560"/>
          </w:tcPr>
          <w:p w:rsidRDefault="00EB45F5" w:rsidP="0031568F" w:rsidR="00EB45F5" w:rsidRPr="00545015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</w:p>
        </w:tc>
      </w:tr>
    </w:tbl>
    <w:p w:rsidRDefault="002A67A8" w:rsidP="002A67A8" w:rsidR="002A67A8" w:rsidRPr="00DF5483">
      <w:pPr>
        <w:pStyle w:val="Bezproreda"/>
        <w:spacing w:after="0"/>
        <w:rPr>
          <w:rFonts w:hAnsi="Times New Roman" w:ascii="Times New Roman"/>
          <w:b/>
        </w:rPr>
      </w:pPr>
    </w:p>
    <w:p w:rsidRDefault="001535A5" w:rsidP="00EA5E09" w:rsidR="00E22B62">
      <w:pPr>
        <w:pStyle w:val="Bezproreda"/>
        <w:numPr>
          <w:ilvl w:val="0"/>
          <w:numId w:val="1"/>
        </w:numPr>
        <w:spacing w:after="0"/>
        <w:jc w:val="center"/>
        <w:rPr>
          <w:rFonts w:hAnsi="Times New Roman" w:ascii="Times New Roman"/>
          <w:b/>
        </w:rPr>
      </w:pPr>
      <w:r w:rsidRPr="00DF5483">
        <w:rPr>
          <w:rFonts w:hAnsi="Times New Roman" w:ascii="Times New Roman"/>
          <w:b/>
        </w:rPr>
        <w:lastRenderedPageBreak/>
        <w:t>TABLICA PRIJAVLJENIH TRAŽBINA STEČAJNIH VJEROVNIKA DRUGOGA VIŠEG ISPLATNOG REDA</w:t>
      </w:r>
    </w:p>
    <w:p w:rsidRDefault="00EA5E09" w:rsidP="00EA5E09" w:rsidR="00EA5E09">
      <w:pPr>
        <w:pStyle w:val="Bezproreda"/>
        <w:spacing w:after="0"/>
        <w:jc w:val="center"/>
        <w:rPr>
          <w:rFonts w:hAnsi="Times New Roman" w:ascii="Times New Roman"/>
          <w:b/>
        </w:rPr>
      </w:pPr>
    </w:p>
    <w:p w:rsidRDefault="00EA5E09" w:rsidP="00EA5E09" w:rsidR="00EA5E09">
      <w:pPr>
        <w:pStyle w:val="Bezproreda"/>
        <w:spacing w:after="0"/>
        <w:jc w:val="center"/>
        <w:rPr>
          <w:rFonts w:hAnsi="Times New Roman" w:ascii="Times New Roman"/>
          <w:b/>
        </w:rPr>
      </w:pPr>
    </w:p>
    <w:p w:rsidRDefault="00EA5E09" w:rsidP="00EA5E09" w:rsidR="00EA5E09" w:rsidRPr="00EA5E09">
      <w:pPr>
        <w:pStyle w:val="Bezproreda"/>
        <w:spacing w:after="0"/>
        <w:jc w:val="center"/>
        <w:rPr>
          <w:rFonts w:hAnsi="Times New Roman" w:ascii="Times New Roman"/>
          <w:b/>
        </w:rPr>
      </w:pPr>
    </w:p>
    <w:tbl>
      <w:tblPr>
        <w:tblStyle w:val="Reetkatablice"/>
        <w:tblW w:type="dxa" w:w="16160"/>
        <w:tblInd w:type="dxa" w:w="-1026"/>
        <w:tblLayout w:type="fixed"/>
        <w:tblLook w:val="04A0" w:noVBand="1" w:noHBand="0" w:lastColumn="0" w:firstColumn="1" w:lastRow="0" w:firstRow="1"/>
      </w:tblPr>
      <w:tblGrid>
        <w:gridCol w:w="708"/>
        <w:gridCol w:w="1702"/>
        <w:gridCol w:w="1559"/>
        <w:gridCol w:w="1843"/>
        <w:gridCol w:w="1559"/>
        <w:gridCol w:w="2835"/>
        <w:gridCol w:w="1701"/>
        <w:gridCol w:w="1418"/>
        <w:gridCol w:w="1843"/>
        <w:gridCol w:w="992"/>
      </w:tblGrid>
      <w:tr w:rsidTr="00376D41" w:rsidR="00535105" w:rsidRPr="00DF5483">
        <w:tc>
          <w:tcPr>
            <w:tcW w:type="dxa" w:w="708"/>
          </w:tcPr>
          <w:p w:rsidRDefault="00535105" w:rsidP="005D3E22" w:rsidR="0053510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Red.</w:t>
            </w:r>
          </w:p>
          <w:p w:rsidRDefault="00535105" w:rsidP="00DF5483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</w:rPr>
              <w:t>broj</w:t>
            </w:r>
          </w:p>
        </w:tc>
        <w:tc>
          <w:tcPr>
            <w:tcW w:type="dxa" w:w="1702"/>
          </w:tcPr>
          <w:p w:rsidRDefault="00535105" w:rsidP="00726F1A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</w:rPr>
              <w:t>Naziv vjerovnika</w:t>
            </w:r>
          </w:p>
        </w:tc>
        <w:tc>
          <w:tcPr>
            <w:tcW w:type="dxa" w:w="1559"/>
          </w:tcPr>
          <w:p w:rsidRDefault="00535105" w:rsidP="005D3E22" w:rsidR="0053510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</w:rPr>
              <w:t>OIB vjerovnika</w:t>
            </w:r>
          </w:p>
        </w:tc>
        <w:tc>
          <w:tcPr>
            <w:tcW w:type="dxa" w:w="1843"/>
          </w:tcPr>
          <w:p w:rsidRDefault="00535105" w:rsidP="005D3E22" w:rsidR="0053510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dxa" w:w="1559"/>
          </w:tcPr>
          <w:p w:rsidRDefault="00F223A6" w:rsidP="00EA0A3C" w:rsidR="00535105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Iznos prijavljenih </w:t>
            </w:r>
            <w:r w:rsidR="00535105" w:rsidRPr="00DF5483">
              <w:rPr>
                <w:rFonts w:hAnsi="Times New Roman" w:ascii="Times New Roman"/>
              </w:rPr>
              <w:t>tražbina (kn)</w:t>
            </w:r>
          </w:p>
          <w:p w:rsidRDefault="00535105" w:rsidP="00EA0A3C" w:rsidR="0053510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</w:p>
        </w:tc>
        <w:tc>
          <w:tcPr>
            <w:tcW w:type="dxa" w:w="2835"/>
          </w:tcPr>
          <w:p w:rsidRDefault="00535105" w:rsidP="00EA0A3C" w:rsidR="00535105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Pravna osnova</w:t>
            </w:r>
            <w:r w:rsidR="00F223A6">
              <w:rPr>
                <w:rFonts w:hAnsi="Times New Roman" w:ascii="Times New Roman"/>
              </w:rPr>
              <w:t xml:space="preserve"> prijavljenih tražbina</w:t>
            </w:r>
          </w:p>
          <w:p w:rsidRDefault="00535105" w:rsidP="005D3E22" w:rsidR="0053510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</w:p>
        </w:tc>
        <w:tc>
          <w:tcPr>
            <w:tcW w:type="dxa" w:w="1701"/>
          </w:tcPr>
          <w:p w:rsidRDefault="00043C2C" w:rsidP="00FC11C9" w:rsidR="00535105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Iznos priznatih tražbina</w:t>
            </w:r>
            <w:r w:rsidR="00535105" w:rsidRPr="00DF5483">
              <w:rPr>
                <w:rFonts w:hAnsi="Times New Roman" w:ascii="Times New Roman"/>
              </w:rPr>
              <w:t xml:space="preserve"> (kn)</w:t>
            </w:r>
          </w:p>
          <w:p w:rsidRDefault="00535105" w:rsidP="005D3E22" w:rsidR="0053510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</w:p>
        </w:tc>
        <w:tc>
          <w:tcPr>
            <w:tcW w:type="dxa" w:w="1418"/>
          </w:tcPr>
          <w:p w:rsidRDefault="00043C2C" w:rsidP="00043C2C" w:rsidR="00535105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Iznos  osporenih</w:t>
            </w:r>
            <w:r w:rsidR="00535105" w:rsidRPr="00DF5483"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</w:rPr>
              <w:t>tražbina (kn)</w:t>
            </w:r>
          </w:p>
          <w:p w:rsidRDefault="00535105" w:rsidP="005D3E22" w:rsidR="0053510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</w:p>
        </w:tc>
        <w:tc>
          <w:tcPr>
            <w:tcW w:type="dxa" w:w="1843"/>
          </w:tcPr>
          <w:p w:rsidRDefault="00535105" w:rsidP="005D3E22" w:rsidR="0053510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Razlog osporavanja tražbina</w:t>
            </w:r>
          </w:p>
        </w:tc>
        <w:tc>
          <w:tcPr>
            <w:tcW w:type="dxa" w:w="992"/>
          </w:tcPr>
          <w:p w:rsidRDefault="00F223A6" w:rsidP="005D3E22" w:rsidR="0053510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>Oznaka ovršne isprave</w:t>
            </w:r>
            <w:r w:rsidR="00535105" w:rsidRPr="00DF5483">
              <w:rPr>
                <w:rFonts w:hAnsi="Times New Roman" w:ascii="Times New Roman"/>
              </w:rPr>
              <w:t xml:space="preserve"> </w:t>
            </w:r>
          </w:p>
        </w:tc>
      </w:tr>
      <w:tr w:rsidTr="00376D41" w:rsidR="00535105" w:rsidRPr="00DF5483">
        <w:tc>
          <w:tcPr>
            <w:tcW w:type="dxa" w:w="708"/>
          </w:tcPr>
          <w:p w:rsidRDefault="00535105" w:rsidP="005D3E22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1.</w:t>
            </w:r>
          </w:p>
          <w:p w:rsidRDefault="00535105" w:rsidP="005D3E22" w:rsidR="00535105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</w:p>
          <w:p w:rsidRDefault="00535105" w:rsidP="005D3E22" w:rsidR="00535105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</w:p>
        </w:tc>
        <w:tc>
          <w:tcPr>
            <w:tcW w:type="dxa" w:w="1702"/>
          </w:tcPr>
          <w:p w:rsidRDefault="00535105" w:rsidP="005D3E22" w:rsidR="00535105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ČISTOČA d.o.o.</w:t>
            </w:r>
          </w:p>
        </w:tc>
        <w:tc>
          <w:tcPr>
            <w:tcW w:type="dxa" w:w="1559"/>
          </w:tcPr>
          <w:p w:rsidRDefault="00535105" w:rsidP="00570BDF" w:rsidR="00535105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12345678912</w:t>
            </w:r>
          </w:p>
          <w:p w:rsidRDefault="00535105" w:rsidP="00570BDF" w:rsidR="00535105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</w:p>
        </w:tc>
        <w:tc>
          <w:tcPr>
            <w:tcW w:type="dxa" w:w="1843"/>
          </w:tcPr>
          <w:p w:rsidRDefault="00535105" w:rsidP="008477F6" w:rsidR="00535105" w:rsidRPr="00DF5483">
            <w:pPr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Split, Put Plokita 81</w:t>
            </w:r>
          </w:p>
        </w:tc>
        <w:tc>
          <w:tcPr>
            <w:tcW w:type="dxa" w:w="1559"/>
          </w:tcPr>
          <w:p w:rsidRDefault="00535105" w:rsidP="00E65D15" w:rsidR="00535105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</w:t>
            </w:r>
            <w:r w:rsidR="00EF66A1">
              <w:rPr>
                <w:rFonts w:hAnsi="Times New Roman" w:ascii="Times New Roman"/>
              </w:rPr>
              <w:t xml:space="preserve">  </w:t>
            </w:r>
            <w:r w:rsidR="009D068C">
              <w:rPr>
                <w:rFonts w:hAnsi="Times New Roman" w:ascii="Times New Roman"/>
              </w:rPr>
              <w:t xml:space="preserve"> </w:t>
            </w:r>
            <w:r w:rsidRPr="00DF5483">
              <w:rPr>
                <w:rFonts w:hAnsi="Times New Roman" w:ascii="Times New Roman"/>
              </w:rPr>
              <w:t xml:space="preserve">   </w:t>
            </w:r>
            <w:r w:rsidR="009D068C">
              <w:rPr>
                <w:rFonts w:hAnsi="Times New Roman" w:ascii="Times New Roman"/>
              </w:rPr>
              <w:t xml:space="preserve">               </w:t>
            </w:r>
          </w:p>
          <w:p w:rsidRDefault="009D068C" w:rsidP="00E65D15" w:rsidR="00EF66A1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</w:t>
            </w:r>
            <w:r w:rsidR="00476173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 xml:space="preserve"> 13.167</w:t>
            </w:r>
            <w:r w:rsidR="00476173">
              <w:rPr>
                <w:rFonts w:hAnsi="Times New Roman" w:ascii="Times New Roman"/>
              </w:rPr>
              <w:t>,98</w:t>
            </w:r>
          </w:p>
          <w:p w:rsidRDefault="00535105" w:rsidP="005414A2" w:rsidR="00535105" w:rsidRPr="00DF5483">
            <w:pPr>
              <w:pBdr>
                <w:bottom w:space="1" w:sz="6" w:color="auto" w:val="single"/>
              </w:pBd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7.945,16</w:t>
            </w:r>
          </w:p>
          <w:p w:rsidRDefault="00535105" w:rsidP="00463A5B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  <w:b/>
              </w:rPr>
              <w:t xml:space="preserve">      21.113,14</w:t>
            </w:r>
          </w:p>
        </w:tc>
        <w:tc>
          <w:tcPr>
            <w:tcW w:type="dxa" w:w="2835"/>
          </w:tcPr>
          <w:p w:rsidRDefault="00476173" w:rsidP="00476173" w:rsidR="00476173" w:rsidRPr="00476173">
            <w:pPr>
              <w:spacing w:after="0"/>
              <w:rPr>
                <w:rFonts w:hAnsi="Times New Roman" w:ascii="Times New Roman"/>
              </w:rPr>
            </w:pPr>
            <w:r w:rsidRPr="00476173">
              <w:rPr>
                <w:rFonts w:hAnsi="Times New Roman" w:ascii="Times New Roman"/>
              </w:rPr>
              <w:t>Izdani računi u razdoblju od</w:t>
            </w:r>
          </w:p>
          <w:p w:rsidRDefault="00476173" w:rsidP="00476173" w:rsidR="00476173" w:rsidRPr="00476173">
            <w:pPr>
              <w:spacing w:after="0"/>
              <w:rPr>
                <w:rFonts w:hAnsi="Times New Roman" w:ascii="Times New Roman"/>
              </w:rPr>
            </w:pPr>
            <w:r w:rsidRPr="00476173">
              <w:rPr>
                <w:rFonts w:hAnsi="Times New Roman" w:ascii="Times New Roman"/>
              </w:rPr>
              <w:t xml:space="preserve"> 30.04.2010 do 31.05.2017.</w:t>
            </w:r>
          </w:p>
          <w:p w:rsidRDefault="00476173" w:rsidP="00476173" w:rsidR="00476173" w:rsidRPr="00476173">
            <w:pPr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 w:rsidRPr="00476173">
              <w:rPr>
                <w:rFonts w:hAnsi="Times New Roman" w:ascii="Times New Roman"/>
              </w:rPr>
              <w:t>- kamate</w:t>
            </w:r>
          </w:p>
          <w:p w:rsidRDefault="00476173" w:rsidP="00476173" w:rsidR="00EF66A1" w:rsidRPr="00476173">
            <w:pPr>
              <w:spacing w:after="0"/>
              <w:rPr>
                <w:rFonts w:hAnsi="Times New Roman" w:ascii="Times New Roman"/>
              </w:rPr>
            </w:pPr>
            <w:r w:rsidRPr="00476173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dxa" w:w="1701"/>
          </w:tcPr>
          <w:p w:rsidRDefault="00535105" w:rsidP="00E65D15" w:rsidR="00535105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 xml:space="preserve">   </w:t>
            </w:r>
            <w:r w:rsidR="00722482">
              <w:rPr>
                <w:rFonts w:hAnsi="Times New Roman" w:ascii="Times New Roman"/>
              </w:rPr>
              <w:t xml:space="preserve">   </w:t>
            </w:r>
            <w:r w:rsidR="00476173">
              <w:rPr>
                <w:rFonts w:hAnsi="Times New Roman" w:ascii="Times New Roman"/>
              </w:rPr>
              <w:t xml:space="preserve"> </w:t>
            </w:r>
            <w:r w:rsidR="00722482">
              <w:rPr>
                <w:rFonts w:hAnsi="Times New Roman" w:ascii="Times New Roman"/>
              </w:rPr>
              <w:t xml:space="preserve">  </w:t>
            </w:r>
            <w:r w:rsidR="00476173">
              <w:rPr>
                <w:rFonts w:hAnsi="Times New Roman" w:ascii="Times New Roman"/>
              </w:rPr>
              <w:t xml:space="preserve">      </w:t>
            </w:r>
          </w:p>
          <w:p w:rsidRDefault="00476173" w:rsidP="00E65D15" w:rsidR="00EF66A1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</w:t>
            </w:r>
            <w:r w:rsidR="00DC5FE7">
              <w:rPr>
                <w:rFonts w:hAnsi="Times New Roman" w:ascii="Times New Roman"/>
              </w:rPr>
              <w:t xml:space="preserve">   13.167,16</w:t>
            </w:r>
            <w:r>
              <w:rPr>
                <w:rFonts w:hAnsi="Times New Roman" w:ascii="Times New Roman"/>
              </w:rPr>
              <w:t xml:space="preserve">      </w:t>
            </w:r>
            <w:r w:rsidR="00DC5FE7">
              <w:rPr>
                <w:rFonts w:hAnsi="Times New Roman" w:ascii="Times New Roman"/>
              </w:rPr>
              <w:t xml:space="preserve">       </w:t>
            </w:r>
          </w:p>
          <w:p w:rsidRDefault="00535105" w:rsidP="00312B2E" w:rsidR="00535105" w:rsidRPr="00DF5483">
            <w:pPr>
              <w:pBdr>
                <w:bottom w:space="1" w:sz="6" w:color="auto" w:val="single"/>
              </w:pBd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  7.945,16</w:t>
            </w:r>
          </w:p>
          <w:p w:rsidRDefault="00535105" w:rsidP="00463A5B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  <w:b/>
              </w:rPr>
              <w:t xml:space="preserve">        </w:t>
            </w:r>
            <w:r>
              <w:rPr>
                <w:rFonts w:hAnsi="Times New Roman" w:ascii="Times New Roman"/>
                <w:b/>
              </w:rPr>
              <w:t xml:space="preserve"> </w:t>
            </w:r>
            <w:r w:rsidR="00722482">
              <w:rPr>
                <w:rFonts w:hAnsi="Times New Roman" w:ascii="Times New Roman"/>
                <w:b/>
              </w:rPr>
              <w:t xml:space="preserve"> </w:t>
            </w:r>
            <w:r w:rsidR="00DC5FE7">
              <w:rPr>
                <w:rFonts w:hAnsi="Times New Roman" w:ascii="Times New Roman"/>
                <w:b/>
              </w:rPr>
              <w:t>21.113,14</w:t>
            </w:r>
            <w:r w:rsidR="00722482">
              <w:rPr>
                <w:rFonts w:hAnsi="Times New Roman" w:ascii="Times New Roman"/>
                <w:b/>
              </w:rPr>
              <w:t xml:space="preserve"> </w:t>
            </w:r>
            <w:r>
              <w:rPr>
                <w:rFonts w:hAnsi="Times New Roman" w:ascii="Times New Roman"/>
                <w:b/>
              </w:rPr>
              <w:t xml:space="preserve">  </w:t>
            </w:r>
            <w:r w:rsidR="00DC5FE7">
              <w:rPr>
                <w:rFonts w:hAnsi="Times New Roman" w:ascii="Times New Roman"/>
                <w:b/>
              </w:rPr>
              <w:t xml:space="preserve">       </w:t>
            </w:r>
          </w:p>
        </w:tc>
        <w:tc>
          <w:tcPr>
            <w:tcW w:type="dxa" w:w="1418"/>
          </w:tcPr>
          <w:p w:rsidRDefault="00535105" w:rsidP="005D3E22" w:rsidR="0053510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</w:p>
          <w:p w:rsidRDefault="00535105" w:rsidP="005D3E22" w:rsidR="0053510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</w:p>
          <w:p w:rsidRDefault="00535105" w:rsidP="00722482" w:rsidR="00535105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</w:p>
        </w:tc>
        <w:tc>
          <w:tcPr>
            <w:tcW w:type="dxa" w:w="1843"/>
          </w:tcPr>
          <w:p w:rsidRDefault="00535105" w:rsidP="005D3E22" w:rsidR="00535105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</w:p>
        </w:tc>
        <w:tc>
          <w:tcPr>
            <w:tcW w:type="dxa" w:w="992"/>
          </w:tcPr>
          <w:p w:rsidRDefault="00535105" w:rsidP="005D3E22" w:rsidR="00535105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</w:p>
        </w:tc>
      </w:tr>
      <w:tr w:rsidTr="00376D41" w:rsidR="00535105" w:rsidRPr="00DF5483">
        <w:tc>
          <w:tcPr>
            <w:tcW w:type="dxa" w:w="708"/>
          </w:tcPr>
          <w:p w:rsidRDefault="00535105" w:rsidP="005D3E22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 xml:space="preserve">2. </w:t>
            </w:r>
          </w:p>
        </w:tc>
        <w:tc>
          <w:tcPr>
            <w:tcW w:type="dxa" w:w="1702"/>
          </w:tcPr>
          <w:p w:rsidRDefault="00535105" w:rsidP="005D3E22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</w:rPr>
              <w:t>GRAD</w:t>
            </w:r>
            <w:r w:rsidR="004D209B">
              <w:rPr>
                <w:rFonts w:hAnsi="Times New Roman" w:ascii="Times New Roman"/>
              </w:rPr>
              <w:t xml:space="preserve"> </w:t>
            </w:r>
            <w:r w:rsidRPr="00DF5483">
              <w:rPr>
                <w:rFonts w:hAnsi="Times New Roman" w:ascii="Times New Roman"/>
              </w:rPr>
              <w:t xml:space="preserve"> OSIJEK</w:t>
            </w:r>
          </w:p>
        </w:tc>
        <w:tc>
          <w:tcPr>
            <w:tcW w:type="dxa" w:w="1559"/>
          </w:tcPr>
          <w:p w:rsidRDefault="006B39C2" w:rsidP="005D3E22" w:rsidR="00535105" w:rsidRPr="006B39C2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6B39C2">
              <w:rPr>
                <w:rFonts w:hAnsi="Times New Roman" w:ascii="Times New Roman"/>
              </w:rPr>
              <w:t>3000</w:t>
            </w:r>
            <w:r>
              <w:rPr>
                <w:rFonts w:hAnsi="Times New Roman" w:ascii="Times New Roman"/>
              </w:rPr>
              <w:t>50049642</w:t>
            </w:r>
          </w:p>
        </w:tc>
        <w:tc>
          <w:tcPr>
            <w:tcW w:type="dxa" w:w="1843"/>
          </w:tcPr>
          <w:p w:rsidRDefault="00535105" w:rsidP="005D3E22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</w:rPr>
              <w:t>Osijek, Franje Kuharića 9</w:t>
            </w:r>
          </w:p>
        </w:tc>
        <w:tc>
          <w:tcPr>
            <w:tcW w:type="dxa" w:w="1559"/>
          </w:tcPr>
          <w:p w:rsidRDefault="00535105" w:rsidP="00722482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   605,11   </w:t>
            </w:r>
          </w:p>
          <w:p w:rsidRDefault="00535105" w:rsidP="00463A5B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  <w:p w:rsidRDefault="00535105" w:rsidP="00722482" w:rsidR="006B39C2">
            <w:pPr>
              <w:spacing w:after="0"/>
              <w:jc w:val="right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 xml:space="preserve">   </w:t>
            </w:r>
            <w:r w:rsidR="006B39C2">
              <w:rPr>
                <w:rFonts w:hAnsi="Times New Roman" w:ascii="Times New Roman"/>
                <w:b/>
              </w:rPr>
              <w:t xml:space="preserve"> </w:t>
            </w:r>
          </w:p>
          <w:p w:rsidRDefault="00535105" w:rsidP="00722482" w:rsidR="00535105" w:rsidRPr="00722482">
            <w:pPr>
              <w:spacing w:after="0"/>
              <w:jc w:val="right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 xml:space="preserve">  </w:t>
            </w:r>
            <w:r w:rsidRPr="00DF5483">
              <w:rPr>
                <w:rFonts w:hAnsi="Times New Roman" w:ascii="Times New Roman"/>
              </w:rPr>
              <w:t>29.027,62</w:t>
            </w:r>
          </w:p>
          <w:p w:rsidRDefault="00535105" w:rsidP="00463A5B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</w:t>
            </w:r>
          </w:p>
          <w:p w:rsidRDefault="00535105" w:rsidP="00463A5B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 xml:space="preserve">  </w:t>
            </w:r>
          </w:p>
          <w:p w:rsidRDefault="006B39C2" w:rsidP="006B39C2" w:rsidR="00535105" w:rsidRPr="00DF5483">
            <w:pPr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 xml:space="preserve">      </w:t>
            </w:r>
            <w:r w:rsidR="0001535C">
              <w:rPr>
                <w:rFonts w:hAnsi="Times New Roman" w:ascii="Times New Roman"/>
              </w:rPr>
              <w:t xml:space="preserve">    </w:t>
            </w:r>
            <w:r w:rsidR="00535105" w:rsidRPr="00DF5483">
              <w:rPr>
                <w:rFonts w:hAnsi="Times New Roman" w:ascii="Times New Roman"/>
              </w:rPr>
              <w:t>8.720,86</w:t>
            </w:r>
          </w:p>
          <w:p w:rsidRDefault="00535105" w:rsidP="00463A5B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</w:rPr>
              <w:t xml:space="preserve">      </w:t>
            </w:r>
            <w:r w:rsidRPr="00DF5483">
              <w:rPr>
                <w:rFonts w:hAnsi="Times New Roman" w:ascii="Times New Roman"/>
                <w:b/>
              </w:rPr>
              <w:t xml:space="preserve">38.353,59   </w:t>
            </w:r>
          </w:p>
        </w:tc>
        <w:tc>
          <w:tcPr>
            <w:tcW w:type="dxa" w:w="2835"/>
          </w:tcPr>
          <w:p w:rsidRDefault="00535105" w:rsidP="00E11AB9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 Porez na tvrtku</w:t>
            </w:r>
            <w:r w:rsidR="006B39C2">
              <w:rPr>
                <w:rFonts w:hAnsi="Times New Roman" w:ascii="Times New Roman"/>
              </w:rPr>
              <w:t xml:space="preserve"> </w:t>
            </w:r>
          </w:p>
          <w:p w:rsidRDefault="00535105" w:rsidP="00E11AB9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 Zakup za poslovni prostor</w:t>
            </w:r>
            <w:r w:rsidR="004D209B">
              <w:rPr>
                <w:rFonts w:hAnsi="Times New Roman" w:ascii="Times New Roman"/>
              </w:rPr>
              <w:t xml:space="preserve"> </w:t>
            </w:r>
            <w:r w:rsidR="006B39C2">
              <w:rPr>
                <w:rFonts w:hAnsi="Times New Roman" w:ascii="Times New Roman"/>
              </w:rPr>
              <w:t>u  razdoblju od</w:t>
            </w:r>
            <w:r w:rsidRPr="00DF5483">
              <w:rPr>
                <w:rFonts w:hAnsi="Times New Roman" w:ascii="Times New Roman"/>
              </w:rPr>
              <w:t xml:space="preserve"> 29.06.2012. do 10.04.2017.</w:t>
            </w:r>
          </w:p>
          <w:p w:rsidRDefault="00535105" w:rsidP="00E11AB9" w:rsidR="00535105" w:rsidRPr="00DF5483">
            <w:pPr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-Komunalna naknada u razdoblju od 11.4.2014 do 10.04.2017.</w:t>
            </w:r>
          </w:p>
          <w:p w:rsidRDefault="00535105" w:rsidP="00E11AB9" w:rsidR="00535105" w:rsidRPr="00DF5483">
            <w:pPr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dxa" w:w="1701"/>
          </w:tcPr>
          <w:p w:rsidRDefault="00535105" w:rsidP="00722482" w:rsidR="00722482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   605,11 </w:t>
            </w:r>
          </w:p>
          <w:p w:rsidRDefault="00535105" w:rsidP="00722482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</w:t>
            </w:r>
          </w:p>
          <w:p w:rsidRDefault="00722482" w:rsidP="00722482" w:rsidR="006B39C2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</w:t>
            </w:r>
          </w:p>
          <w:p w:rsidRDefault="00DC5FE7" w:rsidP="00722482" w:rsidR="00535105" w:rsidRPr="00722482">
            <w:pPr>
              <w:spacing w:after="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           29.027,62</w:t>
            </w:r>
          </w:p>
          <w:p w:rsidRDefault="00535105" w:rsidP="008477F6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</w:t>
            </w:r>
          </w:p>
          <w:p w:rsidRDefault="00535105" w:rsidP="008477F6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 xml:space="preserve">  </w:t>
            </w:r>
          </w:p>
          <w:p w:rsidRDefault="006B39C2" w:rsidP="006B39C2" w:rsidR="00535105" w:rsidRPr="00DF5483">
            <w:pPr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 xml:space="preserve">             </w:t>
            </w:r>
            <w:r w:rsidR="00DC5FE7">
              <w:rPr>
                <w:rFonts w:hAnsi="Times New Roman" w:ascii="Times New Roman"/>
              </w:rPr>
              <w:t>8.720,86</w:t>
            </w:r>
          </w:p>
          <w:p w:rsidRDefault="00535105" w:rsidP="008477F6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</w:rPr>
              <w:t xml:space="preserve">      </w:t>
            </w:r>
            <w:r w:rsidRPr="00DF5483">
              <w:rPr>
                <w:rFonts w:hAnsi="Times New Roman" w:ascii="Times New Roman"/>
                <w:b/>
              </w:rPr>
              <w:t xml:space="preserve">38.353,59   </w:t>
            </w:r>
          </w:p>
        </w:tc>
        <w:tc>
          <w:tcPr>
            <w:tcW w:type="dxa" w:w="1418"/>
          </w:tcPr>
          <w:p w:rsidRDefault="00535105" w:rsidP="005D3E22" w:rsidR="0053510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</w:p>
          <w:p w:rsidRDefault="00535105" w:rsidP="005D3E22" w:rsidR="0053510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</w:p>
          <w:p w:rsidRDefault="00535105" w:rsidP="005D3E22" w:rsidR="0053510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</w:p>
          <w:p w:rsidRDefault="00535105" w:rsidP="005D3E22" w:rsidR="0053510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</w:p>
          <w:p w:rsidRDefault="00535105" w:rsidP="005D3E22" w:rsidR="0053510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</w:p>
          <w:p w:rsidRDefault="00535105" w:rsidP="005D3E22" w:rsidR="0053510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</w:p>
          <w:p w:rsidRDefault="00535105" w:rsidP="005D3E22" w:rsidR="0053510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</w:p>
          <w:p w:rsidRDefault="00535105" w:rsidP="006B39C2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1843"/>
          </w:tcPr>
          <w:p w:rsidRDefault="00535105" w:rsidP="005D3E22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992"/>
          </w:tcPr>
          <w:p w:rsidRDefault="00535105" w:rsidP="005D3E22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</w:tr>
      <w:tr w:rsidTr="00376D41" w:rsidR="00535105" w:rsidRPr="00DF5483">
        <w:tc>
          <w:tcPr>
            <w:tcW w:type="dxa" w:w="708"/>
          </w:tcPr>
          <w:p w:rsidRDefault="00535105" w:rsidP="005D3E22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3.</w:t>
            </w:r>
          </w:p>
        </w:tc>
        <w:tc>
          <w:tcPr>
            <w:tcW w:type="dxa" w:w="1702"/>
          </w:tcPr>
          <w:p w:rsidRDefault="00535105" w:rsidP="005D3E22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ADDIKO BANK d.d.</w:t>
            </w:r>
          </w:p>
        </w:tc>
        <w:tc>
          <w:tcPr>
            <w:tcW w:type="dxa" w:w="1559"/>
          </w:tcPr>
          <w:p w:rsidRDefault="006B39C2" w:rsidP="005D3E22" w:rsidR="00535105" w:rsidRPr="006B39C2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6B39C2">
              <w:rPr>
                <w:rFonts w:hAnsi="Times New Roman" w:ascii="Times New Roman"/>
              </w:rPr>
              <w:t>140363</w:t>
            </w:r>
            <w:r>
              <w:rPr>
                <w:rFonts w:hAnsi="Times New Roman" w:ascii="Times New Roman"/>
              </w:rPr>
              <w:t>33877</w:t>
            </w:r>
          </w:p>
        </w:tc>
        <w:tc>
          <w:tcPr>
            <w:tcW w:type="dxa" w:w="1843"/>
          </w:tcPr>
          <w:p w:rsidRDefault="00535105" w:rsidP="005D3E22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</w:rPr>
              <w:t>Zagreb, Slavonska 6</w:t>
            </w:r>
          </w:p>
        </w:tc>
        <w:tc>
          <w:tcPr>
            <w:tcW w:type="dxa" w:w="1559"/>
          </w:tcPr>
          <w:p w:rsidRDefault="00535105" w:rsidP="00CE768A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  <w:p w:rsidRDefault="00535105" w:rsidP="00CE768A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  <w:p w:rsidRDefault="00535105" w:rsidP="00CE768A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  <w:p w:rsidRDefault="00535105" w:rsidP="00CE768A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  <w:p w:rsidRDefault="00535105" w:rsidP="00CE768A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  <w:p w:rsidRDefault="00DD7CE0" w:rsidP="00DD7CE0" w:rsidR="00535105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</w:t>
            </w:r>
            <w:r w:rsidR="00535105" w:rsidRPr="00DF5483">
              <w:rPr>
                <w:rFonts w:hAnsi="Times New Roman" w:ascii="Times New Roman"/>
              </w:rPr>
              <w:t>390.024,08</w:t>
            </w:r>
          </w:p>
          <w:p w:rsidRDefault="00535105" w:rsidP="00DD7CE0" w:rsidR="00535105" w:rsidRPr="00DF5483">
            <w:pPr>
              <w:pBdr>
                <w:bottom w:space="1" w:sz="6" w:color="auto" w:val="single"/>
              </w:pBd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111.601,35</w:t>
            </w:r>
          </w:p>
          <w:p w:rsidRDefault="00535105" w:rsidP="00CE768A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</w:rPr>
              <w:t xml:space="preserve">    </w:t>
            </w:r>
            <w:r w:rsidRPr="00DF5483">
              <w:rPr>
                <w:rFonts w:hAnsi="Times New Roman" w:ascii="Times New Roman"/>
                <w:b/>
              </w:rPr>
              <w:t>501.625,43</w:t>
            </w:r>
          </w:p>
        </w:tc>
        <w:tc>
          <w:tcPr>
            <w:tcW w:type="dxa" w:w="2835"/>
          </w:tcPr>
          <w:p w:rsidRDefault="00535105" w:rsidP="00E11AB9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Ugovor o kreditu broj 165- 51010463 sa pripadajućim Anexima i Ugovor o kreditu broj 165-11</w:t>
            </w:r>
            <w:r w:rsidR="004D209B">
              <w:rPr>
                <w:rFonts w:hAnsi="Times New Roman" w:ascii="Times New Roman"/>
              </w:rPr>
              <w:t xml:space="preserve">/2011 na dan 10.04.2017. </w:t>
            </w:r>
          </w:p>
          <w:p w:rsidRDefault="00535105" w:rsidP="00E11AB9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 glavnica</w:t>
            </w:r>
          </w:p>
          <w:p w:rsidRDefault="00535105" w:rsidP="00E11AB9" w:rsidR="00535105" w:rsidRPr="00DF5483">
            <w:pPr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 redovna i zatezna kamata</w:t>
            </w:r>
          </w:p>
          <w:p w:rsidRDefault="00535105" w:rsidP="00E11AB9" w:rsidR="00535105" w:rsidRPr="00DF5483">
            <w:pPr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dxa" w:w="1701"/>
          </w:tcPr>
          <w:p w:rsidRDefault="00535105" w:rsidP="008477F6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  <w:p w:rsidRDefault="00535105" w:rsidP="008477F6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  <w:p w:rsidRDefault="00535105" w:rsidP="008477F6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  <w:p w:rsidRDefault="00535105" w:rsidP="008477F6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  <w:p w:rsidRDefault="00535105" w:rsidP="008477F6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  <w:p w:rsidRDefault="00DC5FE7" w:rsidP="00DD7CE0" w:rsidR="00535105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390.024,08</w:t>
            </w:r>
          </w:p>
          <w:p w:rsidRDefault="00535105" w:rsidP="00DD7CE0" w:rsidR="00535105" w:rsidRPr="00DF5483">
            <w:pPr>
              <w:pBdr>
                <w:bottom w:space="1" w:sz="6" w:color="auto" w:val="single"/>
              </w:pBd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111.601,35</w:t>
            </w:r>
          </w:p>
          <w:p w:rsidRDefault="00535105" w:rsidP="008477F6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</w:rPr>
              <w:t xml:space="preserve">    </w:t>
            </w:r>
            <w:r w:rsidRPr="00DF5483">
              <w:rPr>
                <w:rFonts w:hAnsi="Times New Roman" w:ascii="Times New Roman"/>
                <w:b/>
              </w:rPr>
              <w:t>501.625,43</w:t>
            </w:r>
          </w:p>
        </w:tc>
        <w:tc>
          <w:tcPr>
            <w:tcW w:type="dxa" w:w="1418"/>
          </w:tcPr>
          <w:p w:rsidRDefault="00535105" w:rsidP="005D3E22" w:rsidR="0053510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</w:p>
          <w:p w:rsidRDefault="00535105" w:rsidP="005D3E22" w:rsidR="0053510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</w:p>
          <w:p w:rsidRDefault="00535105" w:rsidP="005D3E22" w:rsidR="0053510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</w:p>
          <w:p w:rsidRDefault="00535105" w:rsidP="005D3E22" w:rsidR="0053510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</w:p>
          <w:p w:rsidRDefault="00535105" w:rsidP="005D3E22" w:rsidR="0053510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</w:p>
          <w:p w:rsidRDefault="00535105" w:rsidP="005D3E22" w:rsidR="0053510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</w:p>
          <w:p w:rsidRDefault="00535105" w:rsidP="005D3E22" w:rsidR="0053510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</w:p>
          <w:p w:rsidRDefault="00535105" w:rsidP="00DD7CE0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1843"/>
          </w:tcPr>
          <w:p w:rsidRDefault="00535105" w:rsidP="005D3E22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992"/>
          </w:tcPr>
          <w:p w:rsidRDefault="00535105" w:rsidP="005D3E22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</w:tr>
      <w:tr w:rsidTr="00376D41" w:rsidR="00535105" w:rsidRPr="00DF5483">
        <w:tc>
          <w:tcPr>
            <w:tcW w:type="dxa" w:w="708"/>
          </w:tcPr>
          <w:p w:rsidRDefault="00535105" w:rsidP="005D3E22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4.</w:t>
            </w:r>
          </w:p>
        </w:tc>
        <w:tc>
          <w:tcPr>
            <w:tcW w:type="dxa" w:w="1702"/>
          </w:tcPr>
          <w:p w:rsidRDefault="00535105" w:rsidP="005D3E22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HP-HRVATSKE POŠTE d.d.</w:t>
            </w:r>
          </w:p>
        </w:tc>
        <w:tc>
          <w:tcPr>
            <w:tcW w:type="dxa" w:w="1559"/>
          </w:tcPr>
          <w:p w:rsidRDefault="00DD7CE0" w:rsidP="005D3E22" w:rsidR="00535105" w:rsidRPr="00DD7CE0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DD7CE0">
              <w:rPr>
                <w:rFonts w:hAnsi="Times New Roman" w:ascii="Times New Roman"/>
              </w:rPr>
              <w:t>87311810356</w:t>
            </w:r>
          </w:p>
        </w:tc>
        <w:tc>
          <w:tcPr>
            <w:tcW w:type="dxa" w:w="1843"/>
          </w:tcPr>
          <w:p w:rsidRDefault="00535105" w:rsidP="005D3E22" w:rsidR="00535105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Zagreb, Jurišićeva 13                           </w:t>
            </w:r>
          </w:p>
        </w:tc>
        <w:tc>
          <w:tcPr>
            <w:tcW w:type="dxa" w:w="1559"/>
          </w:tcPr>
          <w:p w:rsidRDefault="00535105" w:rsidP="001D516C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  <w:p w:rsidRDefault="00DD7CE0" w:rsidP="00DD7CE0" w:rsidR="00535105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</w:t>
            </w:r>
            <w:r w:rsidR="00535105" w:rsidRPr="00DF5483">
              <w:rPr>
                <w:rFonts w:hAnsi="Times New Roman" w:ascii="Times New Roman"/>
              </w:rPr>
              <w:t>14.581,70</w:t>
            </w:r>
          </w:p>
          <w:p w:rsidRDefault="00535105" w:rsidP="001D516C" w:rsidR="00535105" w:rsidRPr="00DF5483">
            <w:pPr>
              <w:pBdr>
                <w:bottom w:space="1" w:sz="6" w:color="auto" w:val="single"/>
              </w:pBd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3.402,13</w:t>
            </w:r>
          </w:p>
          <w:p w:rsidRDefault="00535105" w:rsidP="001D516C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</w:t>
            </w:r>
            <w:r w:rsidRPr="00DF5483">
              <w:rPr>
                <w:rFonts w:hAnsi="Times New Roman" w:ascii="Times New Roman"/>
                <w:b/>
              </w:rPr>
              <w:t xml:space="preserve">17.983,83            </w:t>
            </w:r>
          </w:p>
        </w:tc>
        <w:tc>
          <w:tcPr>
            <w:tcW w:type="dxa" w:w="2835"/>
          </w:tcPr>
          <w:p w:rsidRDefault="00535105" w:rsidP="001D516C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Ugovor o poslovnoj suradnji</w:t>
            </w:r>
          </w:p>
          <w:p w:rsidRDefault="00535105" w:rsidP="001D516C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-glavnica</w:t>
            </w:r>
          </w:p>
          <w:p w:rsidRDefault="00535105" w:rsidP="001D516C" w:rsidR="00535105" w:rsidRPr="00DF5483">
            <w:pPr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-kamata</w:t>
            </w:r>
          </w:p>
          <w:p w:rsidRDefault="00535105" w:rsidP="001D516C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  <w:b/>
              </w:rPr>
              <w:t xml:space="preserve">ukupno                      </w:t>
            </w:r>
          </w:p>
        </w:tc>
        <w:tc>
          <w:tcPr>
            <w:tcW w:type="dxa" w:w="1701"/>
          </w:tcPr>
          <w:p w:rsidRDefault="00535105" w:rsidP="008477F6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  <w:p w:rsidRDefault="00DC5FE7" w:rsidP="00DD7CE0" w:rsidR="00535105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</w:t>
            </w:r>
            <w:r w:rsidR="00DD7CE0"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</w:rPr>
              <w:t>14.581,70</w:t>
            </w:r>
          </w:p>
          <w:p w:rsidRDefault="00535105" w:rsidP="008477F6" w:rsidR="00535105" w:rsidRPr="00DF5483">
            <w:pPr>
              <w:pBdr>
                <w:bottom w:space="1" w:sz="6" w:color="auto" w:val="single"/>
              </w:pBd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3.402,13</w:t>
            </w:r>
          </w:p>
          <w:p w:rsidRDefault="00535105" w:rsidP="008477F6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</w:t>
            </w:r>
            <w:r w:rsidRPr="00DF5483">
              <w:rPr>
                <w:rFonts w:hAnsi="Times New Roman" w:ascii="Times New Roman"/>
                <w:b/>
              </w:rPr>
              <w:t xml:space="preserve">17.983,83            </w:t>
            </w:r>
          </w:p>
        </w:tc>
        <w:tc>
          <w:tcPr>
            <w:tcW w:type="dxa" w:w="1418"/>
          </w:tcPr>
          <w:p w:rsidRDefault="00535105" w:rsidP="005D3E22" w:rsidR="0053510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</w:p>
        </w:tc>
        <w:tc>
          <w:tcPr>
            <w:tcW w:type="dxa" w:w="1843"/>
          </w:tcPr>
          <w:p w:rsidRDefault="00535105" w:rsidP="005D3E22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992"/>
          </w:tcPr>
          <w:p w:rsidRDefault="00535105" w:rsidP="005D3E22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</w:tr>
      <w:tr w:rsidTr="00376D41" w:rsidR="00535105" w:rsidRPr="00DF5483">
        <w:tc>
          <w:tcPr>
            <w:tcW w:type="dxa" w:w="708"/>
          </w:tcPr>
          <w:p w:rsidRDefault="00535105" w:rsidP="005D3E22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5.</w:t>
            </w:r>
          </w:p>
        </w:tc>
        <w:tc>
          <w:tcPr>
            <w:tcW w:type="dxa" w:w="1702"/>
          </w:tcPr>
          <w:p w:rsidRDefault="00535105" w:rsidP="005D3E22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ERSTE CARD CLUB d.o.o.</w:t>
            </w:r>
          </w:p>
        </w:tc>
        <w:tc>
          <w:tcPr>
            <w:tcW w:type="dxa" w:w="1559"/>
          </w:tcPr>
          <w:p w:rsidRDefault="00B17281" w:rsidP="005D3E22" w:rsidR="00535105" w:rsidRPr="00B17281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B17281">
              <w:rPr>
                <w:rFonts w:hAnsi="Times New Roman" w:ascii="Times New Roman"/>
              </w:rPr>
              <w:t>85941</w:t>
            </w:r>
            <w:r>
              <w:rPr>
                <w:rFonts w:hAnsi="Times New Roman" w:ascii="Times New Roman"/>
              </w:rPr>
              <w:t>596441</w:t>
            </w:r>
          </w:p>
        </w:tc>
        <w:tc>
          <w:tcPr>
            <w:tcW w:type="dxa" w:w="1843"/>
          </w:tcPr>
          <w:p w:rsidRDefault="00535105" w:rsidP="005D3E22" w:rsidR="00535105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Zagreb, Praška 5</w:t>
            </w:r>
          </w:p>
        </w:tc>
        <w:tc>
          <w:tcPr>
            <w:tcW w:type="dxa" w:w="1559"/>
          </w:tcPr>
          <w:p w:rsidRDefault="00535105" w:rsidP="00D82407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</w:t>
            </w:r>
          </w:p>
          <w:p w:rsidRDefault="00B17281" w:rsidP="00B17281" w:rsidR="00535105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</w:t>
            </w:r>
            <w:r w:rsidR="00535105" w:rsidRPr="00DF5483">
              <w:rPr>
                <w:rFonts w:hAnsi="Times New Roman" w:ascii="Times New Roman"/>
                <w:b/>
              </w:rPr>
              <w:t xml:space="preserve">29.647,53  </w:t>
            </w:r>
          </w:p>
        </w:tc>
        <w:tc>
          <w:tcPr>
            <w:tcW w:type="dxa" w:w="2835"/>
          </w:tcPr>
          <w:p w:rsidRDefault="00535105" w:rsidP="00D82407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Pristupnica za busines Corporate karticu</w:t>
            </w:r>
          </w:p>
        </w:tc>
        <w:tc>
          <w:tcPr>
            <w:tcW w:type="dxa" w:w="1701"/>
          </w:tcPr>
          <w:p w:rsidRDefault="00535105" w:rsidP="008477F6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</w:t>
            </w:r>
          </w:p>
          <w:p w:rsidRDefault="00B17281" w:rsidP="00B17281" w:rsidR="00535105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</w:t>
            </w:r>
            <w:r w:rsidR="00DC5FE7">
              <w:rPr>
                <w:rFonts w:hAnsi="Times New Roman" w:ascii="Times New Roman"/>
                <w:b/>
              </w:rPr>
              <w:t>29.647,53</w:t>
            </w:r>
            <w:r w:rsidR="00535105" w:rsidRPr="00DF5483">
              <w:rPr>
                <w:rFonts w:hAnsi="Times New Roman" w:ascii="Times New Roman"/>
                <w:b/>
              </w:rPr>
              <w:t xml:space="preserve"> </w:t>
            </w:r>
          </w:p>
        </w:tc>
        <w:tc>
          <w:tcPr>
            <w:tcW w:type="dxa" w:w="1418"/>
          </w:tcPr>
          <w:p w:rsidRDefault="00535105" w:rsidP="005D3E22" w:rsidR="0053510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</w:p>
        </w:tc>
        <w:tc>
          <w:tcPr>
            <w:tcW w:type="dxa" w:w="1843"/>
          </w:tcPr>
          <w:p w:rsidRDefault="00535105" w:rsidP="005D3E22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992"/>
          </w:tcPr>
          <w:p w:rsidRDefault="00535105" w:rsidP="005D3E22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</w:tr>
      <w:tr w:rsidTr="00376D41" w:rsidR="00535105" w:rsidRPr="00DF5483">
        <w:tc>
          <w:tcPr>
            <w:tcW w:type="dxa" w:w="708"/>
          </w:tcPr>
          <w:p w:rsidRDefault="00535105" w:rsidP="005D3E22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lastRenderedPageBreak/>
              <w:t>6.</w:t>
            </w:r>
          </w:p>
        </w:tc>
        <w:tc>
          <w:tcPr>
            <w:tcW w:type="dxa" w:w="1702"/>
          </w:tcPr>
          <w:p w:rsidRDefault="00535105" w:rsidP="005D3E22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SUVLASNICI </w:t>
            </w:r>
            <w:r w:rsidR="00411D5A">
              <w:rPr>
                <w:rFonts w:hAnsi="Times New Roman" w:ascii="Times New Roman"/>
              </w:rPr>
              <w:t xml:space="preserve">STAMBENE </w:t>
            </w:r>
            <w:r w:rsidRPr="00DF5483">
              <w:rPr>
                <w:rFonts w:hAnsi="Times New Roman" w:ascii="Times New Roman"/>
              </w:rPr>
              <w:t>ZGRADE U ZAGREBU, VLAŠKA 48</w:t>
            </w:r>
          </w:p>
        </w:tc>
        <w:tc>
          <w:tcPr>
            <w:tcW w:type="dxa" w:w="1559"/>
          </w:tcPr>
          <w:p w:rsidRDefault="00B17281" w:rsidP="005D3E22" w:rsidR="00535105" w:rsidRPr="00B17281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B17281">
              <w:rPr>
                <w:rFonts w:hAnsi="Times New Roman" w:ascii="Times New Roman"/>
              </w:rPr>
              <w:t>03744272526</w:t>
            </w:r>
          </w:p>
        </w:tc>
        <w:tc>
          <w:tcPr>
            <w:tcW w:type="dxa" w:w="1843"/>
          </w:tcPr>
          <w:p w:rsidRDefault="00535105" w:rsidP="005D3E22" w:rsidR="00535105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Zagreb, Vlaška 48</w:t>
            </w:r>
          </w:p>
        </w:tc>
        <w:tc>
          <w:tcPr>
            <w:tcW w:type="dxa" w:w="1559"/>
          </w:tcPr>
          <w:p w:rsidRDefault="00535105" w:rsidP="00B95595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  <w:p w:rsidRDefault="00535105" w:rsidP="00B95595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  <w:p w:rsidRDefault="00535105" w:rsidP="00B95595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  <w:p w:rsidRDefault="00B17281" w:rsidP="00B17281" w:rsidR="00535105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</w:t>
            </w:r>
            <w:r w:rsidR="00535105" w:rsidRPr="00DF5483">
              <w:rPr>
                <w:rFonts w:hAnsi="Times New Roman" w:ascii="Times New Roman"/>
              </w:rPr>
              <w:t>3.964,12</w:t>
            </w:r>
          </w:p>
          <w:p w:rsidRDefault="00535105" w:rsidP="00B95595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1.418,43</w:t>
            </w:r>
          </w:p>
          <w:p w:rsidRDefault="00535105" w:rsidP="00B17281" w:rsidR="00535105" w:rsidRPr="00DF5483">
            <w:pPr>
              <w:pBdr>
                <w:bottom w:space="1" w:sz="6" w:color="auto" w:val="single"/>
              </w:pBd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   625,00</w:t>
            </w:r>
          </w:p>
          <w:p w:rsidRDefault="00535105" w:rsidP="00B95595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  <w:b/>
              </w:rPr>
              <w:t xml:space="preserve">        6.007,55</w:t>
            </w:r>
            <w:r w:rsidRPr="00DF5483">
              <w:rPr>
                <w:rFonts w:hAnsi="Times New Roman" w:ascii="Times New Roman"/>
              </w:rPr>
              <w:t xml:space="preserve">              </w:t>
            </w:r>
          </w:p>
        </w:tc>
        <w:tc>
          <w:tcPr>
            <w:tcW w:type="dxa" w:w="2835"/>
          </w:tcPr>
          <w:p w:rsidRDefault="00535105" w:rsidP="00B95595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Doprinos za zajedničku pričuvu zgrade u Zagrebu, Vlaška 48</w:t>
            </w:r>
          </w:p>
          <w:p w:rsidRDefault="00DC5FE7" w:rsidP="00B95595" w:rsidR="00535105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 glavnica</w:t>
            </w:r>
          </w:p>
          <w:p w:rsidRDefault="00535105" w:rsidP="00B95595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 kamata</w:t>
            </w:r>
          </w:p>
          <w:p w:rsidRDefault="00535105" w:rsidP="00B95595" w:rsidR="00535105" w:rsidRPr="00DF5483">
            <w:pPr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-trošak prijave</w:t>
            </w:r>
          </w:p>
          <w:p w:rsidRDefault="00535105" w:rsidP="00B95595" w:rsidR="00535105" w:rsidRPr="00DF5483">
            <w:pPr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dxa" w:w="1701"/>
          </w:tcPr>
          <w:p w:rsidRDefault="00535105" w:rsidP="00B95595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 </w:t>
            </w:r>
          </w:p>
          <w:p w:rsidRDefault="00535105" w:rsidP="00B95595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</w:t>
            </w:r>
          </w:p>
          <w:p w:rsidRDefault="00535105" w:rsidP="00B95595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</w:t>
            </w:r>
          </w:p>
          <w:p w:rsidRDefault="00535105" w:rsidP="00B17281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3.964,12</w:t>
            </w:r>
          </w:p>
          <w:p w:rsidRDefault="00535105" w:rsidP="00B95595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1.418,43</w:t>
            </w:r>
          </w:p>
          <w:p w:rsidRDefault="00535105" w:rsidP="00B17281" w:rsidR="00535105" w:rsidRPr="00DF5483">
            <w:pPr>
              <w:pBdr>
                <w:bottom w:space="1" w:sz="6" w:color="auto" w:val="single"/>
              </w:pBd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   625,00</w:t>
            </w:r>
          </w:p>
          <w:p w:rsidRDefault="00535105" w:rsidP="00B95595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 xml:space="preserve">        6.007,55</w:t>
            </w:r>
            <w:r w:rsidRPr="00DF5483">
              <w:rPr>
                <w:rFonts w:hAnsi="Times New Roman" w:ascii="Times New Roman"/>
              </w:rPr>
              <w:t xml:space="preserve">              </w:t>
            </w:r>
          </w:p>
        </w:tc>
        <w:tc>
          <w:tcPr>
            <w:tcW w:type="dxa" w:w="1418"/>
          </w:tcPr>
          <w:p w:rsidRDefault="00535105" w:rsidP="005D3E22" w:rsidR="0053510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</w:p>
        </w:tc>
        <w:tc>
          <w:tcPr>
            <w:tcW w:type="dxa" w:w="1843"/>
          </w:tcPr>
          <w:p w:rsidRDefault="00535105" w:rsidP="005D3E22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992"/>
          </w:tcPr>
          <w:p w:rsidRDefault="00535105" w:rsidP="005D3E22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</w:tr>
      <w:tr w:rsidTr="00376D41" w:rsidR="00535105" w:rsidRPr="00DF5483">
        <w:tc>
          <w:tcPr>
            <w:tcW w:type="dxa" w:w="708"/>
          </w:tcPr>
          <w:p w:rsidRDefault="00535105" w:rsidP="004F452C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7.</w:t>
            </w:r>
          </w:p>
        </w:tc>
        <w:tc>
          <w:tcPr>
            <w:tcW w:type="dxa" w:w="1702"/>
          </w:tcPr>
          <w:p w:rsidRDefault="00535105" w:rsidP="004F452C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HETA Asset Resslution Hrvatska d.o.o.</w:t>
            </w:r>
          </w:p>
        </w:tc>
        <w:tc>
          <w:tcPr>
            <w:tcW w:type="dxa" w:w="1559"/>
          </w:tcPr>
          <w:p w:rsidRDefault="00B77990" w:rsidP="004F452C" w:rsidR="00535105" w:rsidRPr="00B77990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B77990">
              <w:rPr>
                <w:rFonts w:hAnsi="Times New Roman" w:ascii="Times New Roman"/>
              </w:rPr>
              <w:t>87064273078</w:t>
            </w:r>
          </w:p>
        </w:tc>
        <w:tc>
          <w:tcPr>
            <w:tcW w:type="dxa" w:w="1843"/>
          </w:tcPr>
          <w:p w:rsidRDefault="00B77990" w:rsidP="004F452C" w:rsidR="00535105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Zagreb,Slavonska avenija 6a</w:t>
            </w:r>
          </w:p>
        </w:tc>
        <w:tc>
          <w:tcPr>
            <w:tcW w:type="dxa" w:w="1559"/>
          </w:tcPr>
          <w:p w:rsidRDefault="00535105" w:rsidP="004F452C" w:rsidR="00535105" w:rsidRPr="00DF5483">
            <w:pPr>
              <w:spacing w:after="0"/>
              <w:rPr>
                <w:rFonts w:hAnsi="Times New Roman" w:ascii="Times New Roman"/>
              </w:rPr>
            </w:pPr>
          </w:p>
          <w:p w:rsidRDefault="00535105" w:rsidP="004F452C" w:rsidR="00535105" w:rsidRPr="00DF5483">
            <w:pPr>
              <w:spacing w:after="0"/>
              <w:rPr>
                <w:rFonts w:hAnsi="Times New Roman" w:ascii="Times New Roman"/>
              </w:rPr>
            </w:pPr>
          </w:p>
          <w:p w:rsidRDefault="00535105" w:rsidP="004F452C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</w:t>
            </w:r>
          </w:p>
          <w:p w:rsidRDefault="00B77990" w:rsidP="00B77990" w:rsidR="00535105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</w:t>
            </w:r>
            <w:r w:rsidR="00535105" w:rsidRPr="00DF5483">
              <w:rPr>
                <w:rFonts w:hAnsi="Times New Roman" w:ascii="Times New Roman"/>
              </w:rPr>
              <w:t xml:space="preserve">323.376,18     </w:t>
            </w:r>
          </w:p>
          <w:p w:rsidRDefault="00535105" w:rsidP="00B77990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35.784,16</w:t>
            </w:r>
          </w:p>
          <w:p w:rsidRDefault="00535105" w:rsidP="00B77990" w:rsidR="00535105" w:rsidRPr="00DF5483">
            <w:pPr>
              <w:pBdr>
                <w:bottom w:space="1" w:sz="6" w:color="auto" w:val="single"/>
              </w:pBd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6.549,41</w:t>
            </w:r>
          </w:p>
          <w:p w:rsidRDefault="00535105" w:rsidP="004F452C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  <w:b/>
              </w:rPr>
              <w:t xml:space="preserve">    365.709,75</w:t>
            </w:r>
            <w:r w:rsidRPr="00DF5483">
              <w:rPr>
                <w:rFonts w:hAnsi="Times New Roman" w:ascii="Times New Roman"/>
              </w:rPr>
              <w:t xml:space="preserve">    </w:t>
            </w:r>
          </w:p>
        </w:tc>
        <w:tc>
          <w:tcPr>
            <w:tcW w:type="dxa" w:w="2835"/>
          </w:tcPr>
          <w:p w:rsidRDefault="001A7B9C" w:rsidP="004F452C" w:rsidR="00535105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Rješenje Trg. suda u Zagrebu </w:t>
            </w:r>
            <w:r w:rsidR="00535105" w:rsidRPr="00DF5483">
              <w:rPr>
                <w:rFonts w:hAnsi="Times New Roman" w:ascii="Times New Roman"/>
              </w:rPr>
              <w:t xml:space="preserve"> Stpn – 364/13 od 02.04.2014.   po predstečajnoj nagodbi                                               -glavnica</w:t>
            </w:r>
          </w:p>
          <w:p w:rsidRDefault="00535105" w:rsidP="004F452C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-neplaćene redovne kamate</w:t>
            </w:r>
          </w:p>
          <w:p w:rsidRDefault="00535105" w:rsidP="004F452C" w:rsidR="00535105" w:rsidRPr="00DF5483">
            <w:pPr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-zatezna kamata</w:t>
            </w:r>
          </w:p>
          <w:p w:rsidRDefault="00535105" w:rsidP="004F452C" w:rsidR="00535105" w:rsidRPr="00DF5483">
            <w:pPr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</w:rPr>
              <w:t xml:space="preserve"> </w:t>
            </w:r>
            <w:r w:rsidRPr="00DF5483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dxa" w:w="1701"/>
          </w:tcPr>
          <w:p w:rsidRDefault="00535105" w:rsidP="004F452C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</w:t>
            </w:r>
          </w:p>
          <w:p w:rsidRDefault="00535105" w:rsidP="004F452C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</w:t>
            </w:r>
          </w:p>
          <w:p w:rsidRDefault="00535105" w:rsidP="004F452C" w:rsidR="00535105" w:rsidRPr="00DF5483">
            <w:pPr>
              <w:spacing w:after="0"/>
              <w:rPr>
                <w:rFonts w:hAnsi="Times New Roman" w:ascii="Times New Roman"/>
              </w:rPr>
            </w:pPr>
          </w:p>
          <w:p w:rsidRDefault="00535105" w:rsidP="00B77990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323.376,18     </w:t>
            </w:r>
          </w:p>
          <w:p w:rsidRDefault="00535105" w:rsidP="00B77990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35.784,16</w:t>
            </w:r>
          </w:p>
          <w:p w:rsidRDefault="00535105" w:rsidP="00B77990" w:rsidR="00535105" w:rsidRPr="00DF5483">
            <w:pPr>
              <w:pBdr>
                <w:bottom w:space="1" w:sz="6" w:color="auto" w:val="single"/>
              </w:pBd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6.549,41</w:t>
            </w:r>
          </w:p>
          <w:p w:rsidRDefault="00535105" w:rsidP="004F452C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 xml:space="preserve">    365.709,75</w:t>
            </w:r>
            <w:r w:rsidRPr="00DF5483">
              <w:rPr>
                <w:rFonts w:hAnsi="Times New Roman" w:ascii="Times New Roman"/>
              </w:rPr>
              <w:t xml:space="preserve">    </w:t>
            </w:r>
          </w:p>
        </w:tc>
        <w:tc>
          <w:tcPr>
            <w:tcW w:type="dxa" w:w="1418"/>
          </w:tcPr>
          <w:p w:rsidRDefault="00535105" w:rsidP="004F452C" w:rsidR="0053510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</w:p>
        </w:tc>
        <w:tc>
          <w:tcPr>
            <w:tcW w:type="dxa" w:w="1843"/>
          </w:tcPr>
          <w:p w:rsidRDefault="00535105" w:rsidP="004F452C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992"/>
          </w:tcPr>
          <w:p w:rsidRDefault="00535105" w:rsidP="004F452C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</w:tr>
      <w:tr w:rsidTr="00376D41" w:rsidR="00535105" w:rsidRPr="00DF5483">
        <w:tc>
          <w:tcPr>
            <w:tcW w:type="dxa" w:w="708"/>
          </w:tcPr>
          <w:p w:rsidRDefault="00535105" w:rsidP="004F452C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8.</w:t>
            </w:r>
          </w:p>
        </w:tc>
        <w:tc>
          <w:tcPr>
            <w:tcW w:type="dxa" w:w="1702"/>
          </w:tcPr>
          <w:p w:rsidRDefault="00535105" w:rsidP="008477F6" w:rsidR="00535105" w:rsidRPr="00DF5483">
            <w:pPr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HRVATSKE VODE</w:t>
            </w:r>
          </w:p>
        </w:tc>
        <w:tc>
          <w:tcPr>
            <w:tcW w:type="dxa" w:w="1559"/>
          </w:tcPr>
          <w:p w:rsidRDefault="008477F6" w:rsidP="004F452C" w:rsidR="00535105" w:rsidRPr="008477F6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8477F6">
              <w:rPr>
                <w:rFonts w:hAnsi="Times New Roman" w:ascii="Times New Roman"/>
              </w:rPr>
              <w:t>28921383001</w:t>
            </w:r>
          </w:p>
        </w:tc>
        <w:tc>
          <w:tcPr>
            <w:tcW w:type="dxa" w:w="1843"/>
          </w:tcPr>
          <w:p w:rsidRDefault="00535105" w:rsidP="004F452C" w:rsidR="00535105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Zagreb, Ulica grada Vukovara 220</w:t>
            </w:r>
          </w:p>
        </w:tc>
        <w:tc>
          <w:tcPr>
            <w:tcW w:type="dxa" w:w="1559"/>
          </w:tcPr>
          <w:p w:rsidRDefault="00535105" w:rsidP="001473B7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</w:t>
            </w:r>
          </w:p>
          <w:p w:rsidRDefault="00535105" w:rsidP="008477F6" w:rsidR="00535105">
            <w:pPr>
              <w:spacing w:after="0"/>
              <w:rPr>
                <w:rFonts w:hAnsi="Times New Roman" w:ascii="Times New Roman"/>
              </w:rPr>
            </w:pPr>
          </w:p>
          <w:p w:rsidRDefault="008477F6" w:rsidP="008477F6" w:rsidR="008477F6" w:rsidRPr="00DF5483">
            <w:pPr>
              <w:spacing w:after="0"/>
              <w:rPr>
                <w:rFonts w:hAnsi="Times New Roman" w:ascii="Times New Roman"/>
              </w:rPr>
            </w:pPr>
          </w:p>
          <w:p w:rsidRDefault="00535105" w:rsidP="001473B7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6.660,24</w:t>
            </w:r>
          </w:p>
          <w:p w:rsidRDefault="00535105" w:rsidP="001473B7" w:rsidR="00535105" w:rsidRPr="00DF5483">
            <w:pPr>
              <w:pBdr>
                <w:bottom w:space="1" w:sz="6" w:color="auto" w:val="single"/>
              </w:pBd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1.442,49</w:t>
            </w:r>
          </w:p>
          <w:p w:rsidRDefault="00535105" w:rsidP="001473B7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</w:t>
            </w:r>
            <w:r w:rsidRPr="00DF5483">
              <w:rPr>
                <w:rFonts w:hAnsi="Times New Roman" w:ascii="Times New Roman"/>
                <w:b/>
              </w:rPr>
              <w:t xml:space="preserve">8.102,73   </w:t>
            </w:r>
          </w:p>
        </w:tc>
        <w:tc>
          <w:tcPr>
            <w:tcW w:type="dxa" w:w="2835"/>
          </w:tcPr>
          <w:p w:rsidRDefault="00613B58" w:rsidP="001473B7" w:rsidR="00535105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Rješenje Trg. suda u Zagrebu </w:t>
            </w:r>
            <w:r w:rsidR="00535105" w:rsidRPr="00DF5483">
              <w:rPr>
                <w:rFonts w:hAnsi="Times New Roman" w:ascii="Times New Roman"/>
              </w:rPr>
              <w:t xml:space="preserve">Stpn-364/13-18 od </w:t>
            </w:r>
            <w:r>
              <w:rPr>
                <w:rFonts w:hAnsi="Times New Roman" w:ascii="Times New Roman"/>
              </w:rPr>
              <w:t xml:space="preserve">10. 07. 2014.  po predsteča </w:t>
            </w:r>
            <w:r w:rsidR="00535105" w:rsidRPr="00DF5483">
              <w:rPr>
                <w:rFonts w:hAnsi="Times New Roman" w:ascii="Times New Roman"/>
              </w:rPr>
              <w:t>nagodbi</w:t>
            </w:r>
          </w:p>
          <w:p w:rsidRDefault="00535105" w:rsidP="001473B7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-glavnica</w:t>
            </w:r>
          </w:p>
          <w:p w:rsidRDefault="00535105" w:rsidP="001473B7" w:rsidR="00535105" w:rsidRPr="00DF5483">
            <w:pPr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-kamata</w:t>
            </w:r>
          </w:p>
          <w:p w:rsidRDefault="00535105" w:rsidP="001473B7" w:rsidR="00535105" w:rsidRPr="00DF5483">
            <w:pPr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dxa" w:w="1701"/>
          </w:tcPr>
          <w:p w:rsidRDefault="00535105" w:rsidP="001473B7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</w:t>
            </w:r>
          </w:p>
          <w:p w:rsidRDefault="00535105" w:rsidP="001473B7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</w:t>
            </w:r>
          </w:p>
          <w:p w:rsidRDefault="00535105" w:rsidP="001473B7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</w:t>
            </w:r>
          </w:p>
          <w:p w:rsidRDefault="00535105" w:rsidP="001473B7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6.660,24</w:t>
            </w:r>
          </w:p>
          <w:p w:rsidRDefault="00535105" w:rsidP="001473B7" w:rsidR="00535105" w:rsidRPr="00DF5483">
            <w:pPr>
              <w:pBdr>
                <w:bottom w:space="1" w:sz="6" w:color="auto" w:val="single"/>
              </w:pBd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1.442,49</w:t>
            </w:r>
          </w:p>
          <w:p w:rsidRDefault="00535105" w:rsidP="001473B7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</w:rPr>
              <w:t xml:space="preserve">        </w:t>
            </w:r>
            <w:r w:rsidRPr="00DF5483">
              <w:rPr>
                <w:rFonts w:hAnsi="Times New Roman" w:ascii="Times New Roman"/>
                <w:b/>
              </w:rPr>
              <w:t xml:space="preserve">8.102,73   </w:t>
            </w:r>
          </w:p>
        </w:tc>
        <w:tc>
          <w:tcPr>
            <w:tcW w:type="dxa" w:w="1418"/>
          </w:tcPr>
          <w:p w:rsidRDefault="00535105" w:rsidP="004F452C" w:rsidR="0053510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</w:p>
        </w:tc>
        <w:tc>
          <w:tcPr>
            <w:tcW w:type="dxa" w:w="1843"/>
          </w:tcPr>
          <w:p w:rsidRDefault="00535105" w:rsidP="004F452C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992"/>
          </w:tcPr>
          <w:p w:rsidRDefault="00535105" w:rsidP="004F452C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</w:tr>
      <w:tr w:rsidTr="00376D41" w:rsidR="00535105" w:rsidRPr="00DF5483">
        <w:tc>
          <w:tcPr>
            <w:tcW w:type="dxa" w:w="708"/>
          </w:tcPr>
          <w:p w:rsidRDefault="00535105" w:rsidP="00222B7C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9.</w:t>
            </w:r>
          </w:p>
        </w:tc>
        <w:tc>
          <w:tcPr>
            <w:tcW w:type="dxa" w:w="1702"/>
          </w:tcPr>
          <w:p w:rsidRDefault="0019556F" w:rsidP="00222B7C" w:rsidR="00535105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REP. </w:t>
            </w:r>
            <w:r w:rsidR="001A7B9C">
              <w:rPr>
                <w:rFonts w:hAnsi="Times New Roman" w:ascii="Times New Roman"/>
              </w:rPr>
              <w:t>HRVATS. ŽUP. DRŽAV. ODVJETNIŠT. U ZAGREBU</w:t>
            </w:r>
          </w:p>
          <w:p w:rsidRDefault="00535105" w:rsidP="00222B7C" w:rsidR="00535105" w:rsidRPr="00DF5483">
            <w:pPr>
              <w:spacing w:after="0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8477F6" w:rsidP="00222B7C" w:rsidR="00535105" w:rsidRPr="008477F6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8477F6">
              <w:rPr>
                <w:rFonts w:hAnsi="Times New Roman" w:ascii="Times New Roman"/>
              </w:rPr>
              <w:t>52634238587</w:t>
            </w:r>
          </w:p>
        </w:tc>
        <w:tc>
          <w:tcPr>
            <w:tcW w:type="dxa" w:w="1843"/>
          </w:tcPr>
          <w:p w:rsidRDefault="00535105" w:rsidP="00222B7C" w:rsidR="00535105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Zagreb, Savska cesta</w:t>
            </w:r>
          </w:p>
        </w:tc>
        <w:tc>
          <w:tcPr>
            <w:tcW w:type="dxa" w:w="1559"/>
          </w:tcPr>
          <w:p w:rsidRDefault="00535105" w:rsidP="00222B7C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</w:rPr>
              <w:t xml:space="preserve">   </w:t>
            </w:r>
            <w:r w:rsidRPr="00DF5483">
              <w:rPr>
                <w:rFonts w:hAnsi="Times New Roman" w:ascii="Times New Roman"/>
                <w:b/>
              </w:rPr>
              <w:t xml:space="preserve"> </w:t>
            </w:r>
          </w:p>
          <w:p w:rsidRDefault="00535105" w:rsidP="008477F6" w:rsidR="00535105" w:rsidRPr="00DF5483">
            <w:pPr>
              <w:spacing w:after="0"/>
              <w:rPr>
                <w:rFonts w:hAnsi="Times New Roman" w:ascii="Times New Roman"/>
                <w:b/>
              </w:rPr>
            </w:pPr>
          </w:p>
          <w:p w:rsidRDefault="00535105" w:rsidP="00222B7C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</w:p>
          <w:p w:rsidRDefault="00535105" w:rsidP="00613B58" w:rsidR="00613B58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255.481,96</w:t>
            </w:r>
          </w:p>
        </w:tc>
        <w:tc>
          <w:tcPr>
            <w:tcW w:type="dxa" w:w="2835"/>
          </w:tcPr>
          <w:p w:rsidRDefault="00535105" w:rsidP="00222B7C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Zakupnine za korištenje posl.</w:t>
            </w:r>
          </w:p>
          <w:p w:rsidRDefault="00535105" w:rsidP="00222B7C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prostora u Zagrebu Vlaška 48</w:t>
            </w:r>
          </w:p>
          <w:p w:rsidRDefault="00535105" w:rsidP="00222B7C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-po presudi Trgovačkog suda</w:t>
            </w:r>
          </w:p>
          <w:p w:rsidRDefault="00535105" w:rsidP="00222B7C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u  Zagrebu P-2506/2015</w:t>
            </w:r>
          </w:p>
        </w:tc>
        <w:tc>
          <w:tcPr>
            <w:tcW w:type="dxa" w:w="1701"/>
          </w:tcPr>
          <w:p w:rsidRDefault="00535105" w:rsidP="00222B7C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</w:t>
            </w:r>
          </w:p>
          <w:p w:rsidRDefault="00535105" w:rsidP="00222B7C" w:rsidR="00535105" w:rsidRPr="00DF5483">
            <w:pPr>
              <w:spacing w:after="0"/>
              <w:rPr>
                <w:rFonts w:hAnsi="Times New Roman" w:ascii="Times New Roman"/>
              </w:rPr>
            </w:pPr>
          </w:p>
          <w:p w:rsidRDefault="00067F50" w:rsidP="00067F50" w:rsidR="00535105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</w:t>
            </w:r>
          </w:p>
          <w:p w:rsidRDefault="00067F50" w:rsidP="00067F50" w:rsidR="00535105">
            <w:pPr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        </w:t>
            </w:r>
            <w:r w:rsidR="00DC5FE7">
              <w:rPr>
                <w:rFonts w:hAnsi="Times New Roman" w:ascii="Times New Roman"/>
              </w:rPr>
              <w:t xml:space="preserve"> </w:t>
            </w:r>
            <w:r w:rsidR="00DC5FE7">
              <w:rPr>
                <w:rFonts w:hAnsi="Times New Roman" w:ascii="Times New Roman"/>
                <w:b/>
              </w:rPr>
              <w:t>255.481,</w:t>
            </w:r>
            <w:r w:rsidR="00376D41">
              <w:rPr>
                <w:rFonts w:hAnsi="Times New Roman" w:ascii="Times New Roman"/>
                <w:b/>
              </w:rPr>
              <w:t>96</w:t>
            </w:r>
          </w:p>
          <w:p w:rsidRDefault="00067F50" w:rsidP="00067F50" w:rsidR="00067F50" w:rsidRPr="00DF5483">
            <w:pPr>
              <w:spacing w:after="0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418"/>
          </w:tcPr>
          <w:p w:rsidRDefault="00535105" w:rsidP="00222B7C" w:rsidR="00535105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</w:p>
        </w:tc>
        <w:tc>
          <w:tcPr>
            <w:tcW w:type="dxa" w:w="1843"/>
          </w:tcPr>
          <w:p w:rsidRDefault="00535105" w:rsidP="00222B7C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992"/>
          </w:tcPr>
          <w:p w:rsidRDefault="00535105" w:rsidP="00222B7C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</w:tr>
      <w:tr w:rsidTr="00376D41" w:rsidR="00535105" w:rsidRPr="00DF5483">
        <w:tc>
          <w:tcPr>
            <w:tcW w:type="dxa" w:w="708"/>
          </w:tcPr>
          <w:p w:rsidRDefault="00535105" w:rsidP="00B6451A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10.</w:t>
            </w:r>
          </w:p>
        </w:tc>
        <w:tc>
          <w:tcPr>
            <w:tcW w:type="dxa" w:w="1702"/>
          </w:tcPr>
          <w:p w:rsidRDefault="00613B58" w:rsidP="00B6451A" w:rsidR="00535105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SUVLASNICI STAMB. ZGR.</w:t>
            </w:r>
            <w:r w:rsidR="00535105" w:rsidRPr="00DF5483">
              <w:rPr>
                <w:rFonts w:hAnsi="Times New Roman" w:ascii="Times New Roman"/>
              </w:rPr>
              <w:t xml:space="preserve"> U OSIJEKU</w:t>
            </w:r>
          </w:p>
        </w:tc>
        <w:tc>
          <w:tcPr>
            <w:tcW w:type="dxa" w:w="1559"/>
          </w:tcPr>
          <w:p w:rsidRDefault="00535105" w:rsidP="00B6451A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1843"/>
          </w:tcPr>
          <w:p w:rsidRDefault="00535105" w:rsidP="00B6451A" w:rsidR="00535105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Osijek, Prolaz  I. Leovića 1-15</w:t>
            </w:r>
          </w:p>
        </w:tc>
        <w:tc>
          <w:tcPr>
            <w:tcW w:type="dxa" w:w="1559"/>
          </w:tcPr>
          <w:p w:rsidRDefault="00535105" w:rsidP="00613B58" w:rsidR="00535105" w:rsidRPr="00DF5483">
            <w:pPr>
              <w:spacing w:after="0"/>
              <w:rPr>
                <w:rFonts w:hAnsi="Times New Roman" w:ascii="Times New Roman"/>
                <w:b/>
              </w:rPr>
            </w:pPr>
          </w:p>
          <w:p w:rsidRDefault="00535105" w:rsidP="00B6451A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  <w:b/>
              </w:rPr>
              <w:t>7.442,62</w:t>
            </w:r>
          </w:p>
        </w:tc>
        <w:tc>
          <w:tcPr>
            <w:tcW w:type="dxa" w:w="2835"/>
          </w:tcPr>
          <w:p w:rsidRDefault="00535105" w:rsidP="00B6451A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Rješenje o ovrsi Ovrv. 927/06 od 19.09. 2006.</w:t>
            </w:r>
          </w:p>
        </w:tc>
        <w:tc>
          <w:tcPr>
            <w:tcW w:type="dxa" w:w="1701"/>
          </w:tcPr>
          <w:p w:rsidRDefault="00535105" w:rsidP="00613B58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</w:t>
            </w:r>
            <w:r w:rsidR="00613B58">
              <w:rPr>
                <w:rFonts w:hAnsi="Times New Roman" w:ascii="Times New Roman"/>
              </w:rPr>
              <w:t xml:space="preserve">     </w:t>
            </w:r>
          </w:p>
          <w:p w:rsidRDefault="00535105" w:rsidP="00B6451A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</w:rPr>
              <w:t xml:space="preserve"> </w:t>
            </w:r>
            <w:r w:rsidRPr="00DF5483">
              <w:rPr>
                <w:rFonts w:hAnsi="Times New Roman" w:ascii="Times New Roman"/>
                <w:b/>
              </w:rPr>
              <w:t>7.442,62</w:t>
            </w:r>
          </w:p>
        </w:tc>
        <w:tc>
          <w:tcPr>
            <w:tcW w:type="dxa" w:w="1418"/>
          </w:tcPr>
          <w:p w:rsidRDefault="00535105" w:rsidP="008477F6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</w:t>
            </w:r>
          </w:p>
          <w:p w:rsidRDefault="00535105" w:rsidP="00C47D9D" w:rsidR="00535105" w:rsidRPr="00C47D9D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</w:t>
            </w:r>
          </w:p>
        </w:tc>
        <w:tc>
          <w:tcPr>
            <w:tcW w:type="dxa" w:w="1843"/>
          </w:tcPr>
          <w:p w:rsidRDefault="00535105" w:rsidP="00B6451A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992"/>
          </w:tcPr>
          <w:p w:rsidRDefault="00535105" w:rsidP="00B6451A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</w:tr>
      <w:tr w:rsidTr="00376D41" w:rsidR="00535105" w:rsidRPr="00DF5483">
        <w:tc>
          <w:tcPr>
            <w:tcW w:type="dxa" w:w="708"/>
          </w:tcPr>
          <w:p w:rsidRDefault="00535105" w:rsidP="002B7E43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11.</w:t>
            </w:r>
          </w:p>
        </w:tc>
        <w:tc>
          <w:tcPr>
            <w:tcW w:type="dxa" w:w="1702"/>
          </w:tcPr>
          <w:p w:rsidRDefault="00535105" w:rsidP="002B7E43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REPUBLIKA HRVATSKA</w:t>
            </w:r>
          </w:p>
          <w:p w:rsidRDefault="002626AC" w:rsidP="002B7E43" w:rsidR="00535105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MINISTARST.</w:t>
            </w:r>
            <w:r w:rsidR="00535105" w:rsidRPr="00DF5483">
              <w:rPr>
                <w:rFonts w:hAnsi="Times New Roman" w:ascii="Times New Roman"/>
              </w:rPr>
              <w:t xml:space="preserve"> FINANCIJA, POREZNA UPRAVA, PODRU. URED </w:t>
            </w:r>
            <w:r w:rsidR="00535105" w:rsidRPr="00DF5483">
              <w:rPr>
                <w:rFonts w:hAnsi="Times New Roman" w:ascii="Times New Roman"/>
              </w:rPr>
              <w:lastRenderedPageBreak/>
              <w:t>ZAGREB</w:t>
            </w:r>
          </w:p>
        </w:tc>
        <w:tc>
          <w:tcPr>
            <w:tcW w:type="dxa" w:w="1559"/>
          </w:tcPr>
          <w:p w:rsidRDefault="003157C8" w:rsidP="002B7E43" w:rsidR="00535105" w:rsidRPr="003157C8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3157C8">
              <w:rPr>
                <w:rFonts w:hAnsi="Times New Roman" w:ascii="Times New Roman"/>
              </w:rPr>
              <w:lastRenderedPageBreak/>
              <w:t>18683136487</w:t>
            </w:r>
          </w:p>
        </w:tc>
        <w:tc>
          <w:tcPr>
            <w:tcW w:type="dxa" w:w="1843"/>
          </w:tcPr>
          <w:p w:rsidRDefault="00535105" w:rsidP="002B7E43" w:rsidR="00535105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Zagreb, </w:t>
            </w:r>
            <w:r w:rsidR="003157C8">
              <w:rPr>
                <w:rFonts w:hAnsi="Times New Roman" w:ascii="Times New Roman"/>
              </w:rPr>
              <w:t>Savska cesta 41</w:t>
            </w:r>
          </w:p>
        </w:tc>
        <w:tc>
          <w:tcPr>
            <w:tcW w:type="dxa" w:w="1559"/>
          </w:tcPr>
          <w:p w:rsidRDefault="00535105" w:rsidP="0062470B" w:rsidR="00535105">
            <w:pPr>
              <w:spacing w:after="0"/>
              <w:rPr>
                <w:rFonts w:hAnsi="Times New Roman" w:ascii="Times New Roman"/>
              </w:rPr>
            </w:pPr>
          </w:p>
          <w:p w:rsidRDefault="0062470B" w:rsidP="0062470B" w:rsidR="0062470B" w:rsidRPr="00DF5483">
            <w:pPr>
              <w:spacing w:after="0"/>
              <w:rPr>
                <w:rFonts w:hAnsi="Times New Roman" w:ascii="Times New Roman"/>
              </w:rPr>
            </w:pPr>
          </w:p>
          <w:p w:rsidRDefault="003157C8" w:rsidP="003157C8" w:rsidR="00535105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</w:t>
            </w:r>
            <w:r w:rsidR="00535105" w:rsidRPr="00DF5483">
              <w:rPr>
                <w:rFonts w:hAnsi="Times New Roman" w:ascii="Times New Roman"/>
              </w:rPr>
              <w:t>335.682,76</w:t>
            </w:r>
          </w:p>
          <w:p w:rsidRDefault="00214CD2" w:rsidP="003157C8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544.862,45</w:t>
            </w:r>
          </w:p>
          <w:p w:rsidRDefault="00535105" w:rsidP="003157C8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36.429,21</w:t>
            </w:r>
          </w:p>
          <w:p w:rsidRDefault="00535105" w:rsidP="0062470B" w:rsidR="003157C8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26.988,41     </w:t>
            </w:r>
          </w:p>
          <w:p w:rsidRDefault="00535105" w:rsidP="003157C8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85.321,81</w:t>
            </w:r>
          </w:p>
          <w:p w:rsidRDefault="00535105" w:rsidP="003157C8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lastRenderedPageBreak/>
              <w:t xml:space="preserve">     84.236,47</w:t>
            </w:r>
          </w:p>
          <w:p w:rsidRDefault="00535105" w:rsidP="003157C8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2.806,82</w:t>
            </w:r>
          </w:p>
          <w:p w:rsidRDefault="00535105" w:rsidP="003157C8" w:rsidR="00535105" w:rsidRPr="00DF5483">
            <w:pPr>
              <w:pBdr>
                <w:bottom w:space="1" w:sz="6" w:color="auto" w:val="single"/>
              </w:pBd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9.546,04</w:t>
            </w:r>
          </w:p>
          <w:p w:rsidRDefault="00535105" w:rsidP="006D102E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</w:rPr>
              <w:t xml:space="preserve"> </w:t>
            </w:r>
            <w:r w:rsidRPr="00DF5483">
              <w:rPr>
                <w:rFonts w:hAnsi="Times New Roman" w:ascii="Times New Roman"/>
                <w:b/>
              </w:rPr>
              <w:t>1</w:t>
            </w:r>
            <w:r w:rsidR="00F40E63">
              <w:rPr>
                <w:rFonts w:hAnsi="Times New Roman" w:ascii="Times New Roman"/>
                <w:b/>
              </w:rPr>
              <w:t>.125.873,97</w:t>
            </w:r>
          </w:p>
        </w:tc>
        <w:tc>
          <w:tcPr>
            <w:tcW w:type="dxa" w:w="2835"/>
          </w:tcPr>
          <w:p w:rsidRDefault="00535105" w:rsidP="002B7E43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lastRenderedPageBreak/>
              <w:t>-Porez i druga javna davanja po predstečajnoj nagodbi</w:t>
            </w:r>
            <w:r w:rsidR="00782B2B">
              <w:rPr>
                <w:rFonts w:hAnsi="Times New Roman" w:ascii="Times New Roman"/>
              </w:rPr>
              <w:t xml:space="preserve"> </w:t>
            </w:r>
            <w:r w:rsidRPr="00DF5483">
              <w:rPr>
                <w:rFonts w:hAnsi="Times New Roman" w:ascii="Times New Roman"/>
              </w:rPr>
              <w:t xml:space="preserve"> od 02.04.2014.</w:t>
            </w:r>
          </w:p>
          <w:p w:rsidRDefault="00535105" w:rsidP="002B7E43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-PDV u 2015. i 2016.</w:t>
            </w:r>
            <w:r w:rsidR="00F52D6F">
              <w:rPr>
                <w:rFonts w:hAnsi="Times New Roman" w:ascii="Times New Roman"/>
              </w:rPr>
              <w:t xml:space="preserve"> g</w:t>
            </w:r>
            <w:r w:rsidRPr="00DF5483">
              <w:rPr>
                <w:rFonts w:hAnsi="Times New Roman" w:ascii="Times New Roman"/>
              </w:rPr>
              <w:t>odini</w:t>
            </w:r>
          </w:p>
          <w:p w:rsidRDefault="00535105" w:rsidP="002B7E43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-porez i prirez </w:t>
            </w:r>
          </w:p>
          <w:p w:rsidRDefault="00535105" w:rsidP="002B7E43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-doprinos za MO-II stup</w:t>
            </w:r>
          </w:p>
          <w:p w:rsidRDefault="0062470B" w:rsidP="002B7E43" w:rsidR="00535105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-doprinos za MO tem. solida.</w:t>
            </w:r>
          </w:p>
          <w:p w:rsidRDefault="00535105" w:rsidP="002B7E43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lastRenderedPageBreak/>
              <w:t>-ZO- radni odnos</w:t>
            </w:r>
          </w:p>
          <w:p w:rsidRDefault="00535105" w:rsidP="002B7E43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-ZO-zaštita rada</w:t>
            </w:r>
          </w:p>
          <w:p w:rsidRDefault="00535105" w:rsidP="002B7E43" w:rsidR="00535105" w:rsidRPr="00DF5483">
            <w:pPr>
              <w:pBdr>
                <w:bottom w:space="1" w:sz="4" w:color="auto" w:val="single"/>
              </w:pBd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-doprinos za zapošljavanje</w:t>
            </w:r>
          </w:p>
          <w:p w:rsidRDefault="00535105" w:rsidP="002B7E43" w:rsidR="00535105" w:rsidRPr="00DF5483">
            <w:pPr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dxa" w:w="1701"/>
          </w:tcPr>
          <w:p w:rsidRDefault="00535105" w:rsidP="0062470B" w:rsidR="00535105">
            <w:pPr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</w:rPr>
              <w:lastRenderedPageBreak/>
              <w:t xml:space="preserve">         </w:t>
            </w:r>
            <w:r w:rsidRPr="00DF5483">
              <w:rPr>
                <w:rFonts w:hAnsi="Times New Roman" w:ascii="Times New Roman"/>
                <w:b/>
              </w:rPr>
              <w:t xml:space="preserve">  </w:t>
            </w:r>
          </w:p>
          <w:p w:rsidRDefault="0062470B" w:rsidP="0062470B" w:rsidR="0062470B" w:rsidRPr="0062470B">
            <w:pPr>
              <w:spacing w:after="0"/>
              <w:rPr>
                <w:rFonts w:hAnsi="Times New Roman" w:ascii="Times New Roman"/>
                <w:b/>
              </w:rPr>
            </w:pPr>
          </w:p>
          <w:p w:rsidRDefault="00535105" w:rsidP="0062470B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335.682,76</w:t>
            </w:r>
          </w:p>
          <w:p w:rsidRDefault="00214CD2" w:rsidP="002B7E43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544.862,45</w:t>
            </w:r>
          </w:p>
          <w:p w:rsidRDefault="0062470B" w:rsidP="0062470B" w:rsidR="00535105" w:rsidRPr="00DF5483">
            <w:pPr>
              <w:spacing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  <w:r w:rsidR="00535105" w:rsidRPr="00DF5483">
              <w:rPr>
                <w:rFonts w:hAnsi="Times New Roman" w:ascii="Times New Roman"/>
              </w:rPr>
              <w:t xml:space="preserve">  </w:t>
            </w:r>
          </w:p>
          <w:p w:rsidRDefault="00535105" w:rsidP="0023325B" w:rsidR="00535105" w:rsidRPr="00DF5483">
            <w:pPr>
              <w:spacing w:after="0"/>
              <w:jc w:val="center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</w:t>
            </w:r>
          </w:p>
          <w:p w:rsidRDefault="0062470B" w:rsidP="0062470B" w:rsidR="00535105" w:rsidRPr="00DF5483">
            <w:pPr>
              <w:spacing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  <w:r w:rsidR="00535105" w:rsidRPr="00DF5483">
              <w:rPr>
                <w:rFonts w:hAnsi="Times New Roman" w:ascii="Times New Roman"/>
              </w:rPr>
              <w:t xml:space="preserve">    </w:t>
            </w:r>
          </w:p>
          <w:p w:rsidRDefault="00535105" w:rsidP="0023325B" w:rsidR="00535105">
            <w:pPr>
              <w:spacing w:after="0"/>
              <w:jc w:val="center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lastRenderedPageBreak/>
              <w:t>-</w:t>
            </w:r>
          </w:p>
          <w:p w:rsidRDefault="0062470B" w:rsidP="00F054F9" w:rsidR="00F054F9">
            <w:pPr>
              <w:spacing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  <w:p w:rsidRDefault="00F054F9" w:rsidP="00F054F9" w:rsidR="00F054F9">
            <w:pPr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</w:p>
          <w:p w:rsidRDefault="00535105" w:rsidP="00F054F9" w:rsidR="00535105" w:rsidRPr="00F054F9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 </w:t>
            </w:r>
            <w:r w:rsidRPr="00DF5483">
              <w:rPr>
                <w:rFonts w:hAnsi="Times New Roman" w:ascii="Times New Roman"/>
                <w:b/>
              </w:rPr>
              <w:t>8</w:t>
            </w:r>
            <w:r w:rsidR="00214CD2">
              <w:rPr>
                <w:rFonts w:hAnsi="Times New Roman" w:ascii="Times New Roman"/>
                <w:b/>
              </w:rPr>
              <w:t>80.545,21</w:t>
            </w:r>
          </w:p>
        </w:tc>
        <w:tc>
          <w:tcPr>
            <w:tcW w:type="dxa" w:w="1418"/>
          </w:tcPr>
          <w:p w:rsidRDefault="00535105" w:rsidP="0023325B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  <w:p w:rsidRDefault="00535105" w:rsidP="0023325B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  <w:p w:rsidRDefault="00535105" w:rsidP="0023325B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  <w:p w:rsidRDefault="0062470B" w:rsidP="0062470B" w:rsidR="0062470B">
            <w:pPr>
              <w:spacing w:after="0"/>
              <w:rPr>
                <w:rFonts w:hAnsi="Times New Roman" w:ascii="Times New Roman"/>
              </w:rPr>
            </w:pPr>
          </w:p>
          <w:p w:rsidRDefault="008C2AFC" w:rsidP="0062470B" w:rsidR="00535105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36.429,21</w:t>
            </w:r>
          </w:p>
          <w:p w:rsidRDefault="00535105" w:rsidP="0062470B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26.988,41</w:t>
            </w:r>
          </w:p>
          <w:p w:rsidRDefault="008C2AFC" w:rsidP="0062470B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</w:t>
            </w:r>
            <w:r w:rsidR="00535105" w:rsidRPr="00DF5483">
              <w:rPr>
                <w:rFonts w:hAnsi="Times New Roman" w:ascii="Times New Roman"/>
              </w:rPr>
              <w:t>85.321,81</w:t>
            </w:r>
          </w:p>
          <w:p w:rsidRDefault="00535105" w:rsidP="0062470B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lastRenderedPageBreak/>
              <w:t xml:space="preserve">     84.236,47</w:t>
            </w:r>
          </w:p>
          <w:p w:rsidRDefault="008C2AFC" w:rsidP="0062470B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</w:t>
            </w:r>
            <w:r w:rsidR="00535105" w:rsidRPr="00DF5483">
              <w:rPr>
                <w:rFonts w:hAnsi="Times New Roman" w:ascii="Times New Roman"/>
              </w:rPr>
              <w:t>2.806,82</w:t>
            </w:r>
          </w:p>
          <w:p w:rsidRDefault="008C2AFC" w:rsidP="0062470B" w:rsidR="00535105" w:rsidRPr="00DF5483">
            <w:pPr>
              <w:pBdr>
                <w:bottom w:space="1" w:sz="6" w:color="auto" w:val="single"/>
              </w:pBdr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</w:t>
            </w:r>
            <w:r w:rsidR="00535105" w:rsidRPr="00DF5483">
              <w:rPr>
                <w:rFonts w:hAnsi="Times New Roman" w:ascii="Times New Roman"/>
              </w:rPr>
              <w:t>9.546,04</w:t>
            </w:r>
          </w:p>
          <w:p w:rsidRDefault="0062470B" w:rsidP="00BD728B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 xml:space="preserve">  </w:t>
            </w:r>
            <w:r w:rsidR="00535105" w:rsidRPr="00DF5483">
              <w:rPr>
                <w:rFonts w:hAnsi="Times New Roman" w:ascii="Times New Roman"/>
                <w:b/>
              </w:rPr>
              <w:t>245.328,76</w:t>
            </w:r>
          </w:p>
        </w:tc>
        <w:tc>
          <w:tcPr>
            <w:tcW w:type="dxa" w:w="1843"/>
          </w:tcPr>
          <w:p w:rsidRDefault="008C2AFC" w:rsidP="00141521" w:rsidR="00535105" w:rsidRPr="008C2AFC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 xml:space="preserve">Dio tražbine u </w:t>
            </w:r>
            <w:r w:rsidR="00474397">
              <w:rPr>
                <w:rFonts w:hAnsi="Times New Roman" w:ascii="Times New Roman"/>
              </w:rPr>
              <w:t>iznosu od 245.328,76 kn osporen</w:t>
            </w:r>
            <w:r>
              <w:rPr>
                <w:rFonts w:hAnsi="Times New Roman" w:ascii="Times New Roman"/>
              </w:rPr>
              <w:t xml:space="preserve"> je, jer je isti iznos</w:t>
            </w:r>
            <w:r w:rsidR="00141521">
              <w:rPr>
                <w:rFonts w:hAnsi="Times New Roman" w:ascii="Times New Roman"/>
              </w:rPr>
              <w:t xml:space="preserve"> priznat bivšim zaposlen. i </w:t>
            </w:r>
            <w:r w:rsidR="00D7008F">
              <w:rPr>
                <w:rFonts w:hAnsi="Times New Roman" w:ascii="Times New Roman"/>
              </w:rPr>
              <w:t>uvršten u tabelu</w:t>
            </w:r>
            <w:r w:rsidR="00474397">
              <w:rPr>
                <w:rFonts w:hAnsi="Times New Roman" w:ascii="Times New Roman"/>
              </w:rPr>
              <w:t xml:space="preserve"> </w:t>
            </w:r>
            <w:r w:rsidR="00474397">
              <w:rPr>
                <w:rFonts w:hAnsi="Times New Roman" w:ascii="Times New Roman"/>
              </w:rPr>
              <w:lastRenderedPageBreak/>
              <w:t>stečajnih vjerovnika prvog</w:t>
            </w:r>
            <w:r w:rsidR="00141521">
              <w:rPr>
                <w:rFonts w:hAnsi="Times New Roman" w:ascii="Times New Roman"/>
              </w:rPr>
              <w:t xml:space="preserve"> višeg</w:t>
            </w:r>
            <w:r w:rsidR="00474397">
              <w:rPr>
                <w:rFonts w:hAnsi="Times New Roman" w:ascii="Times New Roman"/>
              </w:rPr>
              <w:t xml:space="preserve">  isplatnog reda.</w:t>
            </w:r>
          </w:p>
        </w:tc>
        <w:tc>
          <w:tcPr>
            <w:tcW w:type="dxa" w:w="992"/>
          </w:tcPr>
          <w:p w:rsidRDefault="00535105" w:rsidP="002B7E43" w:rsidR="00535105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  <w:p w:rsidRDefault="00067F50" w:rsidP="002B7E43" w:rsidR="00067F50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  <w:p w:rsidRDefault="00067F50" w:rsidP="002B7E43" w:rsidR="00067F50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  <w:p w:rsidRDefault="00067F50" w:rsidP="002B7E43" w:rsidR="00067F50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  <w:p w:rsidRDefault="00067F50" w:rsidP="002B7E43" w:rsidR="00067F50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  <w:p w:rsidRDefault="00067F50" w:rsidP="002B7E43" w:rsidR="00067F50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</w:tr>
      <w:tr w:rsidTr="00376D41" w:rsidR="00535105" w:rsidRPr="00DF5483">
        <w:tc>
          <w:tcPr>
            <w:tcW w:type="dxa" w:w="708"/>
          </w:tcPr>
          <w:p w:rsidRDefault="00535105" w:rsidP="00A30AAF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lastRenderedPageBreak/>
              <w:t>12.</w:t>
            </w:r>
          </w:p>
        </w:tc>
        <w:tc>
          <w:tcPr>
            <w:tcW w:type="dxa" w:w="1702"/>
          </w:tcPr>
          <w:p w:rsidRDefault="00535105" w:rsidP="00A30AAF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GRAD ZAGREB</w:t>
            </w:r>
            <w:r w:rsidR="00F054F9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dxa" w:w="1559"/>
          </w:tcPr>
          <w:p w:rsidRDefault="00045814" w:rsidP="00A30AAF" w:rsidR="00535105" w:rsidRPr="00045814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045814">
              <w:rPr>
                <w:rFonts w:hAnsi="Times New Roman" w:ascii="Times New Roman"/>
              </w:rPr>
              <w:t>61817894937</w:t>
            </w:r>
          </w:p>
        </w:tc>
        <w:tc>
          <w:tcPr>
            <w:tcW w:type="dxa" w:w="1843"/>
          </w:tcPr>
          <w:p w:rsidRDefault="00535105" w:rsidP="00A30AAF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Zagreb, </w:t>
            </w:r>
            <w:r w:rsidR="00045814">
              <w:rPr>
                <w:rFonts w:hAnsi="Times New Roman" w:ascii="Times New Roman"/>
              </w:rPr>
              <w:t>Trg Stjepana Radića 1</w:t>
            </w:r>
          </w:p>
        </w:tc>
        <w:tc>
          <w:tcPr>
            <w:tcW w:type="dxa" w:w="1559"/>
          </w:tcPr>
          <w:p w:rsidRDefault="00535105" w:rsidP="00045814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</w:t>
            </w:r>
          </w:p>
          <w:p w:rsidRDefault="00535105" w:rsidP="00A30AAF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45.375,70</w:t>
            </w:r>
          </w:p>
          <w:p w:rsidRDefault="00535105" w:rsidP="00A30AAF" w:rsidR="00535105" w:rsidRPr="00DF5483">
            <w:pPr>
              <w:pBdr>
                <w:bottom w:space="1" w:sz="6" w:color="auto" w:val="single"/>
              </w:pBd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9.302,36</w:t>
            </w:r>
          </w:p>
          <w:p w:rsidRDefault="00535105" w:rsidP="00A30AAF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</w:t>
            </w:r>
            <w:r w:rsidRPr="00DF5483">
              <w:rPr>
                <w:rFonts w:hAnsi="Times New Roman" w:ascii="Times New Roman"/>
                <w:b/>
              </w:rPr>
              <w:t>54.678,06</w:t>
            </w:r>
          </w:p>
        </w:tc>
        <w:tc>
          <w:tcPr>
            <w:tcW w:type="dxa" w:w="2835"/>
          </w:tcPr>
          <w:p w:rsidRDefault="00535105" w:rsidP="00A30AAF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Komunalna naknada</w:t>
            </w:r>
          </w:p>
          <w:p w:rsidRDefault="00535105" w:rsidP="00A30AAF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-glavnica</w:t>
            </w:r>
          </w:p>
          <w:p w:rsidRDefault="00535105" w:rsidP="00A30AAF" w:rsidR="00535105" w:rsidRPr="00DF5483">
            <w:pPr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-kamate</w:t>
            </w:r>
          </w:p>
          <w:p w:rsidRDefault="00535105" w:rsidP="00A30AAF" w:rsidR="00535105" w:rsidRPr="00DF5483">
            <w:pPr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dxa" w:w="1701"/>
          </w:tcPr>
          <w:p w:rsidRDefault="00535105" w:rsidP="00A30AAF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</w:t>
            </w:r>
          </w:p>
          <w:p w:rsidRDefault="00535105" w:rsidP="00A30AAF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45.375,70</w:t>
            </w:r>
          </w:p>
          <w:p w:rsidRDefault="00535105" w:rsidP="00A30AAF" w:rsidR="00535105" w:rsidRPr="00DF5483">
            <w:pPr>
              <w:pBdr>
                <w:bottom w:space="1" w:sz="6" w:color="auto" w:val="single"/>
              </w:pBd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9.302,36</w:t>
            </w:r>
          </w:p>
          <w:p w:rsidRDefault="00535105" w:rsidP="00A30AAF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</w:rPr>
              <w:t xml:space="preserve">      </w:t>
            </w:r>
            <w:r w:rsidRPr="00DF5483">
              <w:rPr>
                <w:rFonts w:hAnsi="Times New Roman" w:ascii="Times New Roman"/>
                <w:b/>
              </w:rPr>
              <w:t>54.678,06</w:t>
            </w:r>
          </w:p>
        </w:tc>
        <w:tc>
          <w:tcPr>
            <w:tcW w:type="dxa" w:w="1418"/>
          </w:tcPr>
          <w:p w:rsidRDefault="00535105" w:rsidP="00A30AAF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dxa" w:w="1843"/>
          </w:tcPr>
          <w:p w:rsidRDefault="00535105" w:rsidP="00A30AAF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992"/>
          </w:tcPr>
          <w:p w:rsidRDefault="00535105" w:rsidP="00A30AAF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</w:tr>
      <w:tr w:rsidTr="00376D41" w:rsidR="00535105" w:rsidRPr="00DF5483">
        <w:tc>
          <w:tcPr>
            <w:tcW w:type="dxa" w:w="708"/>
          </w:tcPr>
          <w:p w:rsidRDefault="00535105" w:rsidP="00A30AAF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13.</w:t>
            </w:r>
          </w:p>
        </w:tc>
        <w:tc>
          <w:tcPr>
            <w:tcW w:type="dxa" w:w="1702"/>
          </w:tcPr>
          <w:p w:rsidRDefault="00535105" w:rsidP="00A30AAF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CENTAR  ZA RESTRUKTURIRANJE I PRODAJU</w:t>
            </w:r>
          </w:p>
        </w:tc>
        <w:tc>
          <w:tcPr>
            <w:tcW w:type="dxa" w:w="1559"/>
          </w:tcPr>
          <w:p w:rsidRDefault="00045814" w:rsidP="00A30AAF" w:rsidR="00535105" w:rsidRPr="00045814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045814">
              <w:rPr>
                <w:rFonts w:hAnsi="Times New Roman" w:ascii="Times New Roman"/>
              </w:rPr>
              <w:t>38083028711</w:t>
            </w:r>
          </w:p>
        </w:tc>
        <w:tc>
          <w:tcPr>
            <w:tcW w:type="dxa" w:w="1843"/>
          </w:tcPr>
          <w:p w:rsidRDefault="00535105" w:rsidP="00A30AAF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Zagreb, Ivana Lučića 6</w:t>
            </w:r>
          </w:p>
        </w:tc>
        <w:tc>
          <w:tcPr>
            <w:tcW w:type="dxa" w:w="1559"/>
          </w:tcPr>
          <w:p w:rsidRDefault="00535105" w:rsidP="00BB02EE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  <w:p w:rsidRDefault="00535105" w:rsidP="00045814" w:rsidR="00535105" w:rsidRPr="00DF5483">
            <w:pPr>
              <w:spacing w:after="0"/>
              <w:rPr>
                <w:rFonts w:hAnsi="Times New Roman" w:ascii="Times New Roman"/>
              </w:rPr>
            </w:pPr>
          </w:p>
          <w:p w:rsidRDefault="00045814" w:rsidP="00BB02EE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</w:t>
            </w:r>
            <w:r w:rsidR="00535105" w:rsidRPr="00DF5483">
              <w:rPr>
                <w:rFonts w:hAnsi="Times New Roman" w:ascii="Times New Roman"/>
              </w:rPr>
              <w:t>47.582,28</w:t>
            </w:r>
          </w:p>
          <w:p w:rsidRDefault="00535105" w:rsidP="00BB02EE" w:rsidR="00535105" w:rsidRPr="00DF5483">
            <w:pPr>
              <w:pBdr>
                <w:bottom w:space="1" w:sz="6" w:color="auto" w:val="single"/>
              </w:pBd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2.747,22</w:t>
            </w:r>
          </w:p>
          <w:p w:rsidRDefault="00535105" w:rsidP="00BB02EE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</w:t>
            </w:r>
            <w:r w:rsidRPr="00DF5483">
              <w:rPr>
                <w:rFonts w:hAnsi="Times New Roman" w:ascii="Times New Roman"/>
                <w:b/>
              </w:rPr>
              <w:t>50.329,50</w:t>
            </w:r>
          </w:p>
        </w:tc>
        <w:tc>
          <w:tcPr>
            <w:tcW w:type="dxa" w:w="2835"/>
          </w:tcPr>
          <w:p w:rsidRDefault="00535105" w:rsidP="00A30AAF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Zakup poslovnog prostora u Zagrebu, Vlaška 48</w:t>
            </w:r>
          </w:p>
          <w:p w:rsidRDefault="00535105" w:rsidP="00A30AAF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 glavnica</w:t>
            </w:r>
          </w:p>
          <w:p w:rsidRDefault="00535105" w:rsidP="00A30AAF" w:rsidR="00535105" w:rsidRPr="00DF5483">
            <w:pPr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 kamata</w:t>
            </w:r>
          </w:p>
          <w:p w:rsidRDefault="000B55B6" w:rsidP="00A30AAF" w:rsidR="000B55B6" w:rsidRPr="00DF5483">
            <w:pPr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U</w:t>
            </w:r>
            <w:r w:rsidR="00535105" w:rsidRPr="00DF5483">
              <w:rPr>
                <w:rFonts w:hAnsi="Times New Roman" w:ascii="Times New Roman"/>
                <w:b/>
              </w:rPr>
              <w:t>kupno</w:t>
            </w:r>
          </w:p>
        </w:tc>
        <w:tc>
          <w:tcPr>
            <w:tcW w:type="dxa" w:w="1701"/>
          </w:tcPr>
          <w:p w:rsidRDefault="00535105" w:rsidP="00A30AAF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</w:t>
            </w:r>
          </w:p>
          <w:p w:rsidRDefault="00535105" w:rsidP="00A30AAF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</w:t>
            </w:r>
          </w:p>
          <w:p w:rsidRDefault="00535105" w:rsidP="00BB02EE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47.582,28</w:t>
            </w:r>
          </w:p>
          <w:p w:rsidRDefault="00535105" w:rsidP="00BB02EE" w:rsidR="00535105" w:rsidRPr="00DF5483">
            <w:pPr>
              <w:pBdr>
                <w:bottom w:space="1" w:sz="6" w:color="auto" w:val="single"/>
              </w:pBd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2.747,22</w:t>
            </w:r>
          </w:p>
          <w:p w:rsidRDefault="00535105" w:rsidP="00BB02EE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</w:rPr>
              <w:t xml:space="preserve">      </w:t>
            </w:r>
            <w:r w:rsidRPr="00DF5483">
              <w:rPr>
                <w:rFonts w:hAnsi="Times New Roman" w:ascii="Times New Roman"/>
                <w:b/>
              </w:rPr>
              <w:t>50.329,50</w:t>
            </w:r>
          </w:p>
        </w:tc>
        <w:tc>
          <w:tcPr>
            <w:tcW w:type="dxa" w:w="1418"/>
          </w:tcPr>
          <w:p w:rsidRDefault="00535105" w:rsidP="00A30AAF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dxa" w:w="1843"/>
          </w:tcPr>
          <w:p w:rsidRDefault="00535105" w:rsidP="00A30AAF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992"/>
          </w:tcPr>
          <w:p w:rsidRDefault="00535105" w:rsidP="00A30AAF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</w:tr>
      <w:tr w:rsidTr="00376D41" w:rsidR="00535105" w:rsidRPr="00DF5483">
        <w:tc>
          <w:tcPr>
            <w:tcW w:type="dxa" w:w="708"/>
          </w:tcPr>
          <w:p w:rsidRDefault="00535105" w:rsidP="002B06CD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14.</w:t>
            </w:r>
          </w:p>
        </w:tc>
        <w:tc>
          <w:tcPr>
            <w:tcW w:type="dxa" w:w="1702"/>
          </w:tcPr>
          <w:p w:rsidRDefault="00535105" w:rsidP="002B06CD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HRVATSKE VODE</w:t>
            </w:r>
          </w:p>
        </w:tc>
        <w:tc>
          <w:tcPr>
            <w:tcW w:type="dxa" w:w="1559"/>
          </w:tcPr>
          <w:p w:rsidRDefault="00045814" w:rsidP="002B06CD" w:rsidR="00535105" w:rsidRPr="00045814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045814">
              <w:rPr>
                <w:rFonts w:hAnsi="Times New Roman" w:ascii="Times New Roman"/>
              </w:rPr>
              <w:t>28921383001</w:t>
            </w:r>
          </w:p>
        </w:tc>
        <w:tc>
          <w:tcPr>
            <w:tcW w:type="dxa" w:w="1843"/>
          </w:tcPr>
          <w:p w:rsidRDefault="00535105" w:rsidP="002B06CD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Osijek, Splavarska 2A</w:t>
            </w:r>
          </w:p>
        </w:tc>
        <w:tc>
          <w:tcPr>
            <w:tcW w:type="dxa" w:w="1559"/>
          </w:tcPr>
          <w:p w:rsidRDefault="00535105" w:rsidP="002B06CD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</w:t>
            </w:r>
          </w:p>
          <w:p w:rsidRDefault="00535105" w:rsidP="002B06CD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  <w:b/>
              </w:rPr>
              <w:t>2.758,76</w:t>
            </w:r>
          </w:p>
        </w:tc>
        <w:tc>
          <w:tcPr>
            <w:tcW w:type="dxa" w:w="2835"/>
          </w:tcPr>
          <w:p w:rsidRDefault="00111BC4" w:rsidP="002B06CD" w:rsidR="00111BC4">
            <w:pPr>
              <w:spacing w:after="0"/>
              <w:rPr>
                <w:rFonts w:hAnsi="Times New Roman" w:ascii="Times New Roman"/>
              </w:rPr>
            </w:pPr>
          </w:p>
          <w:p w:rsidRDefault="00535105" w:rsidP="002B06CD" w:rsidR="00111BC4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Rješenja o razrezu</w:t>
            </w:r>
          </w:p>
        </w:tc>
        <w:tc>
          <w:tcPr>
            <w:tcW w:type="dxa" w:w="1701"/>
          </w:tcPr>
          <w:p w:rsidRDefault="00535105" w:rsidP="002B06CD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</w:t>
            </w:r>
          </w:p>
          <w:p w:rsidRDefault="00535105" w:rsidP="002B06CD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2.758,76</w:t>
            </w:r>
          </w:p>
        </w:tc>
        <w:tc>
          <w:tcPr>
            <w:tcW w:type="dxa" w:w="1418"/>
          </w:tcPr>
          <w:p w:rsidRDefault="00535105" w:rsidP="002B06CD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dxa" w:w="1843"/>
          </w:tcPr>
          <w:p w:rsidRDefault="00535105" w:rsidP="002B06CD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992"/>
          </w:tcPr>
          <w:p w:rsidRDefault="00535105" w:rsidP="002B06CD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</w:tr>
      <w:tr w:rsidTr="00376D41" w:rsidR="00535105" w:rsidRPr="00DF5483">
        <w:tc>
          <w:tcPr>
            <w:tcW w:type="dxa" w:w="708"/>
          </w:tcPr>
          <w:p w:rsidRDefault="00535105" w:rsidP="00BF790F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15.</w:t>
            </w:r>
          </w:p>
        </w:tc>
        <w:tc>
          <w:tcPr>
            <w:tcW w:type="dxa" w:w="1702"/>
          </w:tcPr>
          <w:p w:rsidRDefault="00535105" w:rsidP="00BF790F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SPLITSKO-DALMATINSKA</w:t>
            </w:r>
            <w:r w:rsidR="00865880">
              <w:rPr>
                <w:rFonts w:hAnsi="Times New Roman" w:ascii="Times New Roman"/>
              </w:rPr>
              <w:t xml:space="preserve"> </w:t>
            </w:r>
            <w:r w:rsidRPr="00DF5483">
              <w:rPr>
                <w:rFonts w:hAnsi="Times New Roman" w:ascii="Times New Roman"/>
              </w:rPr>
              <w:t xml:space="preserve"> ŽUPANIJA, GRAD SPLIT</w:t>
            </w:r>
          </w:p>
        </w:tc>
        <w:tc>
          <w:tcPr>
            <w:tcW w:type="dxa" w:w="1559"/>
          </w:tcPr>
          <w:p w:rsidRDefault="00111BC4" w:rsidP="00BF790F" w:rsidR="00535105" w:rsidRPr="00111BC4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111BC4">
              <w:rPr>
                <w:rFonts w:hAnsi="Times New Roman" w:ascii="Times New Roman"/>
              </w:rPr>
              <w:t>78755598868</w:t>
            </w:r>
          </w:p>
        </w:tc>
        <w:tc>
          <w:tcPr>
            <w:tcW w:type="dxa" w:w="1843"/>
          </w:tcPr>
          <w:p w:rsidRDefault="00535105" w:rsidP="00BF790F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Split, Branimirova obala 17</w:t>
            </w:r>
          </w:p>
        </w:tc>
        <w:tc>
          <w:tcPr>
            <w:tcW w:type="dxa" w:w="1559"/>
          </w:tcPr>
          <w:p w:rsidRDefault="00111BC4" w:rsidP="00111BC4" w:rsidR="00535105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</w:t>
            </w:r>
            <w:r w:rsidR="00535105" w:rsidRPr="00DF5483">
              <w:rPr>
                <w:rFonts w:hAnsi="Times New Roman" w:ascii="Times New Roman"/>
              </w:rPr>
              <w:t>6.460,91</w:t>
            </w:r>
          </w:p>
          <w:p w:rsidRDefault="00535105" w:rsidP="00111BC4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1.036,42</w:t>
            </w:r>
          </w:p>
          <w:p w:rsidRDefault="00535105" w:rsidP="00111BC4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5.444,35</w:t>
            </w:r>
          </w:p>
          <w:p w:rsidRDefault="00535105" w:rsidP="00111BC4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   202,24</w:t>
            </w:r>
          </w:p>
          <w:p w:rsidRDefault="00535105" w:rsidP="00BF790F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</w:t>
            </w:r>
          </w:p>
          <w:p w:rsidRDefault="00535105" w:rsidP="00111BC4" w:rsidR="00535105" w:rsidRPr="00DF5483">
            <w:pPr>
              <w:pBdr>
                <w:bottom w:space="1" w:sz="6" w:color="auto" w:val="single"/>
              </w:pBd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4.053,48</w:t>
            </w:r>
          </w:p>
          <w:p w:rsidRDefault="00535105" w:rsidP="00BF790F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</w:t>
            </w:r>
            <w:r w:rsidRPr="00DF5483">
              <w:rPr>
                <w:rFonts w:hAnsi="Times New Roman" w:ascii="Times New Roman"/>
                <w:b/>
              </w:rPr>
              <w:t>17.197,40</w:t>
            </w:r>
          </w:p>
        </w:tc>
        <w:tc>
          <w:tcPr>
            <w:tcW w:type="dxa" w:w="2835"/>
          </w:tcPr>
          <w:p w:rsidRDefault="00535105" w:rsidP="00BF790F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-komunalne naknade</w:t>
            </w:r>
          </w:p>
          <w:p w:rsidRDefault="00535105" w:rsidP="00BF790F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-naknade za uređenje voda</w:t>
            </w:r>
          </w:p>
          <w:p w:rsidRDefault="00535105" w:rsidP="00BF790F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-spomenička renta</w:t>
            </w:r>
          </w:p>
          <w:p w:rsidRDefault="00535105" w:rsidP="00BF790F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-porez na tvrtku</w:t>
            </w:r>
          </w:p>
          <w:p w:rsidRDefault="00535105" w:rsidP="00BF790F" w:rsidR="00535105" w:rsidRPr="00DF5483">
            <w:pPr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-trošak sklapljanja predstečajne nagodbe</w:t>
            </w:r>
          </w:p>
          <w:p w:rsidRDefault="00535105" w:rsidP="00BF790F" w:rsidR="00535105" w:rsidRPr="00DF5483">
            <w:pPr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dxa" w:w="1701"/>
          </w:tcPr>
          <w:p w:rsidRDefault="00535105" w:rsidP="00111BC4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6.460,91</w:t>
            </w:r>
          </w:p>
          <w:p w:rsidRDefault="00535105" w:rsidP="00111BC4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1.036,42</w:t>
            </w:r>
          </w:p>
          <w:p w:rsidRDefault="00535105" w:rsidP="00111BC4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5.444,35</w:t>
            </w:r>
          </w:p>
          <w:p w:rsidRDefault="00535105" w:rsidP="00C60241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   202,24</w:t>
            </w:r>
          </w:p>
          <w:p w:rsidRDefault="00535105" w:rsidP="00BF790F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</w:t>
            </w:r>
          </w:p>
          <w:p w:rsidRDefault="00535105" w:rsidP="00C60241" w:rsidR="00535105" w:rsidRPr="00DF5483">
            <w:pPr>
              <w:pBdr>
                <w:bottom w:space="1" w:sz="6" w:color="auto" w:val="single"/>
              </w:pBd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4.053,48</w:t>
            </w:r>
          </w:p>
          <w:p w:rsidRDefault="00535105" w:rsidP="00BF790F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</w:t>
            </w:r>
            <w:r w:rsidRPr="00DF5483">
              <w:rPr>
                <w:rFonts w:hAnsi="Times New Roman" w:ascii="Times New Roman"/>
                <w:b/>
              </w:rPr>
              <w:t>17.197,40</w:t>
            </w:r>
          </w:p>
        </w:tc>
        <w:tc>
          <w:tcPr>
            <w:tcW w:type="dxa" w:w="1418"/>
          </w:tcPr>
          <w:p w:rsidRDefault="00535105" w:rsidP="00BF790F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dxa" w:w="1843"/>
          </w:tcPr>
          <w:p w:rsidRDefault="00535105" w:rsidP="00BF790F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992"/>
          </w:tcPr>
          <w:p w:rsidRDefault="00535105" w:rsidP="00BF790F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</w:tr>
      <w:tr w:rsidTr="00376D41" w:rsidR="00535105" w:rsidRPr="00DF5483">
        <w:tc>
          <w:tcPr>
            <w:tcW w:type="dxa" w:w="708"/>
          </w:tcPr>
          <w:p w:rsidRDefault="00535105" w:rsidP="00227D26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16.</w:t>
            </w:r>
          </w:p>
        </w:tc>
        <w:tc>
          <w:tcPr>
            <w:tcW w:type="dxa" w:w="1702"/>
          </w:tcPr>
          <w:p w:rsidRDefault="00535105" w:rsidP="00227D26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ZAGREBAČKI HOLDING d.o. </w:t>
            </w:r>
          </w:p>
        </w:tc>
        <w:tc>
          <w:tcPr>
            <w:tcW w:type="dxa" w:w="1559"/>
          </w:tcPr>
          <w:p w:rsidRDefault="00C60241" w:rsidP="00227D26" w:rsidR="00535105" w:rsidRPr="00C60241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C60241">
              <w:rPr>
                <w:rFonts w:hAnsi="Times New Roman" w:ascii="Times New Roman"/>
              </w:rPr>
              <w:t>85584865987</w:t>
            </w:r>
          </w:p>
        </w:tc>
        <w:tc>
          <w:tcPr>
            <w:tcW w:type="dxa" w:w="1843"/>
          </w:tcPr>
          <w:p w:rsidRDefault="00535105" w:rsidP="00227D26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Zagreb, grada Vukovara 41</w:t>
            </w:r>
          </w:p>
        </w:tc>
        <w:tc>
          <w:tcPr>
            <w:tcW w:type="dxa" w:w="1559"/>
          </w:tcPr>
          <w:p w:rsidRDefault="00535105" w:rsidP="00C60241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9.831,29</w:t>
            </w:r>
          </w:p>
          <w:p w:rsidRDefault="00535105" w:rsidP="00C60241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14.259,44</w:t>
            </w:r>
          </w:p>
          <w:p w:rsidRDefault="00535105" w:rsidP="00C60241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167.505,71</w:t>
            </w:r>
          </w:p>
          <w:p w:rsidRDefault="00535105" w:rsidP="00C60241" w:rsidR="00535105" w:rsidRPr="00DF5483">
            <w:pPr>
              <w:pBdr>
                <w:bottom w:space="1" w:sz="6" w:color="auto" w:val="single"/>
              </w:pBd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14.756,00</w:t>
            </w:r>
          </w:p>
          <w:p w:rsidRDefault="00535105" w:rsidP="00227D26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  <w:b/>
              </w:rPr>
              <w:t xml:space="preserve">    206.352,48</w:t>
            </w:r>
          </w:p>
        </w:tc>
        <w:tc>
          <w:tcPr>
            <w:tcW w:type="dxa" w:w="2835"/>
          </w:tcPr>
          <w:p w:rsidRDefault="00535105" w:rsidP="00227D26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-Podružnica Čistoća</w:t>
            </w:r>
          </w:p>
          <w:p w:rsidRDefault="00535105" w:rsidP="00227D26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-Podružnica Zagrebparking</w:t>
            </w:r>
          </w:p>
          <w:p w:rsidRDefault="00535105" w:rsidP="00227D26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-Podružnica Zagr. Velesajam</w:t>
            </w:r>
          </w:p>
          <w:p w:rsidRDefault="00535105" w:rsidP="00227D26" w:rsidR="00535105" w:rsidRPr="00DF5483">
            <w:pPr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-Podružnica Zagr. elek. tram.</w:t>
            </w:r>
          </w:p>
          <w:p w:rsidRDefault="00535105" w:rsidP="00227D26" w:rsidR="00535105" w:rsidRPr="00DF5483">
            <w:pPr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dxa" w:w="1701"/>
          </w:tcPr>
          <w:p w:rsidRDefault="00535105" w:rsidP="00C60241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9.831,29</w:t>
            </w:r>
          </w:p>
          <w:p w:rsidRDefault="00535105" w:rsidP="00C60241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14.259,44</w:t>
            </w:r>
          </w:p>
          <w:p w:rsidRDefault="00C60241" w:rsidP="00C60241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</w:t>
            </w:r>
            <w:r w:rsidR="00535105" w:rsidRPr="00DF5483">
              <w:rPr>
                <w:rFonts w:hAnsi="Times New Roman" w:ascii="Times New Roman"/>
              </w:rPr>
              <w:t>167.505,71</w:t>
            </w:r>
          </w:p>
          <w:p w:rsidRDefault="00535105" w:rsidP="00C60241" w:rsidR="00535105" w:rsidRPr="00DF5483">
            <w:pPr>
              <w:pBdr>
                <w:bottom w:space="1" w:sz="6" w:color="auto" w:val="single"/>
              </w:pBd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14.756,00</w:t>
            </w:r>
          </w:p>
          <w:p w:rsidRDefault="00535105" w:rsidP="00227D26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 xml:space="preserve">    206.352,48</w:t>
            </w:r>
          </w:p>
        </w:tc>
        <w:tc>
          <w:tcPr>
            <w:tcW w:type="dxa" w:w="1418"/>
          </w:tcPr>
          <w:p w:rsidRDefault="00535105" w:rsidP="00227D26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dxa" w:w="1843"/>
          </w:tcPr>
          <w:p w:rsidRDefault="00535105" w:rsidP="00227D26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992"/>
          </w:tcPr>
          <w:p w:rsidRDefault="00535105" w:rsidP="00227D26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</w:tr>
      <w:tr w:rsidTr="00376D41" w:rsidR="00535105" w:rsidRPr="00DF5483">
        <w:tc>
          <w:tcPr>
            <w:tcW w:type="dxa" w:w="708"/>
          </w:tcPr>
          <w:p w:rsidRDefault="00535105" w:rsidP="002C6FC5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17.</w:t>
            </w:r>
          </w:p>
        </w:tc>
        <w:tc>
          <w:tcPr>
            <w:tcW w:type="dxa" w:w="1702"/>
          </w:tcPr>
          <w:p w:rsidRDefault="00535105" w:rsidP="002C6FC5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HRVATSKO DRUŠTVO SKLADATELJA                      </w:t>
            </w:r>
          </w:p>
        </w:tc>
        <w:tc>
          <w:tcPr>
            <w:tcW w:type="dxa" w:w="1559"/>
          </w:tcPr>
          <w:p w:rsidRDefault="00C60241" w:rsidP="002C6FC5" w:rsidR="00535105" w:rsidRPr="00C60241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C60241">
              <w:rPr>
                <w:rFonts w:hAnsi="Times New Roman" w:ascii="Times New Roman"/>
              </w:rPr>
              <w:t>56668956985</w:t>
            </w:r>
          </w:p>
        </w:tc>
        <w:tc>
          <w:tcPr>
            <w:tcW w:type="dxa" w:w="1843"/>
          </w:tcPr>
          <w:p w:rsidRDefault="00535105" w:rsidP="002C6FC5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Zagreb, Berislavićeva 9                       </w:t>
            </w:r>
          </w:p>
        </w:tc>
        <w:tc>
          <w:tcPr>
            <w:tcW w:type="dxa" w:w="1559"/>
          </w:tcPr>
          <w:p w:rsidRDefault="00535105" w:rsidP="002C6FC5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</w:p>
          <w:p w:rsidRDefault="00535105" w:rsidP="002C6FC5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</w:p>
          <w:p w:rsidRDefault="004D209B" w:rsidP="00C60241" w:rsidR="004D209B">
            <w:pPr>
              <w:spacing w:after="0"/>
              <w:rPr>
                <w:rFonts w:hAnsi="Times New Roman" w:ascii="Times New Roman"/>
                <w:b/>
              </w:rPr>
            </w:pPr>
          </w:p>
          <w:p w:rsidRDefault="004D209B" w:rsidP="00C60241" w:rsidR="00535105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 xml:space="preserve">       </w:t>
            </w:r>
            <w:r w:rsidR="00C60241">
              <w:rPr>
                <w:rFonts w:hAnsi="Times New Roman" w:ascii="Times New Roman"/>
                <w:b/>
              </w:rPr>
              <w:t xml:space="preserve"> </w:t>
            </w:r>
            <w:r w:rsidR="00535105" w:rsidRPr="00DF5483">
              <w:rPr>
                <w:rFonts w:hAnsi="Times New Roman" w:ascii="Times New Roman"/>
                <w:b/>
              </w:rPr>
              <w:t>11.067,73</w:t>
            </w:r>
          </w:p>
        </w:tc>
        <w:tc>
          <w:tcPr>
            <w:tcW w:type="dxa" w:w="2835"/>
          </w:tcPr>
          <w:p w:rsidRDefault="00535105" w:rsidP="002C6FC5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Naknada za javno korištenje autorskih glazbenih djela</w:t>
            </w:r>
          </w:p>
          <w:p w:rsidRDefault="004D209B" w:rsidP="002C6FC5" w:rsidR="00535105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-presuda Trg.</w:t>
            </w:r>
            <w:r w:rsidR="00535105" w:rsidRPr="00DF5483">
              <w:rPr>
                <w:rFonts w:hAnsi="Times New Roman" w:ascii="Times New Roman"/>
              </w:rPr>
              <w:t xml:space="preserve"> suda u Zagrebu P-3105/08 od 13.11.2012.                      </w:t>
            </w:r>
          </w:p>
        </w:tc>
        <w:tc>
          <w:tcPr>
            <w:tcW w:type="dxa" w:w="1701"/>
          </w:tcPr>
          <w:p w:rsidRDefault="00535105" w:rsidP="002C6FC5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</w:t>
            </w:r>
          </w:p>
          <w:p w:rsidRDefault="00535105" w:rsidP="002C6FC5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</w:t>
            </w:r>
          </w:p>
          <w:p w:rsidRDefault="00535105" w:rsidP="002C6FC5" w:rsidR="00535105" w:rsidRPr="00DF5483">
            <w:pPr>
              <w:spacing w:after="0"/>
              <w:rPr>
                <w:rFonts w:hAnsi="Times New Roman" w:ascii="Times New Roman"/>
              </w:rPr>
            </w:pPr>
          </w:p>
          <w:p w:rsidRDefault="004D209B" w:rsidP="00C60241" w:rsidR="00C60241">
            <w:pPr>
              <w:spacing w:after="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        </w:t>
            </w:r>
            <w:r w:rsidR="00C60241">
              <w:rPr>
                <w:rFonts w:hAnsi="Times New Roman" w:ascii="Times New Roman"/>
              </w:rPr>
              <w:t xml:space="preserve">  </w:t>
            </w:r>
            <w:r w:rsidR="00535105" w:rsidRPr="00DF5483">
              <w:rPr>
                <w:rFonts w:hAnsi="Times New Roman" w:ascii="Times New Roman"/>
                <w:b/>
              </w:rPr>
              <w:t>11.067,73</w:t>
            </w:r>
          </w:p>
          <w:p w:rsidRDefault="00535105" w:rsidP="00C60241" w:rsidR="00535105">
            <w:pPr>
              <w:spacing w:after="0"/>
              <w:rPr>
                <w:rFonts w:hAnsi="Times New Roman" w:ascii="Times New Roman"/>
              </w:rPr>
            </w:pPr>
          </w:p>
          <w:p w:rsidRDefault="00360347" w:rsidP="00C60241" w:rsidR="00360347">
            <w:pPr>
              <w:spacing w:after="0"/>
              <w:rPr>
                <w:rFonts w:hAnsi="Times New Roman" w:ascii="Times New Roman"/>
              </w:rPr>
            </w:pPr>
          </w:p>
          <w:p w:rsidRDefault="00360347" w:rsidP="00C60241" w:rsidR="00360347" w:rsidRPr="00C60241">
            <w:pPr>
              <w:spacing w:after="0"/>
              <w:rPr>
                <w:rFonts w:hAnsi="Times New Roman" w:ascii="Times New Roman"/>
              </w:rPr>
            </w:pPr>
          </w:p>
        </w:tc>
        <w:tc>
          <w:tcPr>
            <w:tcW w:type="dxa" w:w="1418"/>
          </w:tcPr>
          <w:p w:rsidRDefault="00535105" w:rsidP="002C6FC5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dxa" w:w="1843"/>
          </w:tcPr>
          <w:p w:rsidRDefault="00535105" w:rsidP="002C6FC5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992"/>
          </w:tcPr>
          <w:p w:rsidRDefault="00535105" w:rsidP="002C6FC5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</w:tr>
      <w:tr w:rsidTr="00376D41" w:rsidR="00535105" w:rsidRPr="00DF5483">
        <w:tc>
          <w:tcPr>
            <w:tcW w:type="dxa" w:w="708"/>
          </w:tcPr>
          <w:p w:rsidRDefault="00535105" w:rsidP="00577CAF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lastRenderedPageBreak/>
              <w:t>18.</w:t>
            </w:r>
          </w:p>
        </w:tc>
        <w:tc>
          <w:tcPr>
            <w:tcW w:type="dxa" w:w="1702"/>
          </w:tcPr>
          <w:p w:rsidRDefault="00535105" w:rsidP="00577CAF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CROATIA OSIGURANJE d.d.</w:t>
            </w:r>
          </w:p>
        </w:tc>
        <w:tc>
          <w:tcPr>
            <w:tcW w:type="dxa" w:w="1559"/>
          </w:tcPr>
          <w:p w:rsidRDefault="002C7925" w:rsidP="00577CAF" w:rsidR="00535105" w:rsidRPr="002C7925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2C7925">
              <w:rPr>
                <w:rFonts w:hAnsi="Times New Roman" w:ascii="Times New Roman"/>
              </w:rPr>
              <w:t>26187994862</w:t>
            </w:r>
          </w:p>
        </w:tc>
        <w:tc>
          <w:tcPr>
            <w:tcW w:type="dxa" w:w="1843"/>
          </w:tcPr>
          <w:p w:rsidRDefault="00535105" w:rsidP="00577CAF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Zagreb, Vatroslava Jagića 33</w:t>
            </w:r>
          </w:p>
        </w:tc>
        <w:tc>
          <w:tcPr>
            <w:tcW w:type="dxa" w:w="1559"/>
          </w:tcPr>
          <w:p w:rsidRDefault="00535105" w:rsidP="002C7925" w:rsidR="002C7925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</w:t>
            </w:r>
            <w:r w:rsidR="002C7925">
              <w:rPr>
                <w:rFonts w:hAnsi="Times New Roman" w:ascii="Times New Roman"/>
              </w:rPr>
              <w:t xml:space="preserve">    </w:t>
            </w:r>
          </w:p>
          <w:p w:rsidRDefault="002C7925" w:rsidP="002C7925" w:rsidR="002C7925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1.760,79</w:t>
            </w:r>
          </w:p>
          <w:p w:rsidRDefault="00535105" w:rsidP="002C7925" w:rsidR="00535105">
            <w:pPr>
              <w:spacing w:after="0"/>
              <w:rPr>
                <w:rFonts w:hAnsi="Times New Roman" w:ascii="Times New Roman"/>
              </w:rPr>
            </w:pPr>
          </w:p>
          <w:p w:rsidRDefault="002C7925" w:rsidP="002C7925" w:rsidR="002C7925" w:rsidRPr="00DF5483">
            <w:pPr>
              <w:spacing w:after="0"/>
              <w:rPr>
                <w:rFonts w:hAnsi="Times New Roman" w:ascii="Times New Roman"/>
              </w:rPr>
            </w:pPr>
          </w:p>
          <w:p w:rsidRDefault="00535105" w:rsidP="00577CAF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   383,82</w:t>
            </w:r>
          </w:p>
          <w:p w:rsidRDefault="00535105" w:rsidP="00577CAF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  <w:p w:rsidRDefault="00535105" w:rsidP="002C7925" w:rsidR="00535105" w:rsidRPr="00DF5483">
            <w:pPr>
              <w:spacing w:after="0"/>
              <w:rPr>
                <w:rFonts w:hAnsi="Times New Roman" w:ascii="Times New Roman"/>
              </w:rPr>
            </w:pPr>
          </w:p>
          <w:p w:rsidRDefault="00535105" w:rsidP="00577CAF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   964,48</w:t>
            </w:r>
          </w:p>
          <w:p w:rsidRDefault="002C7925" w:rsidP="002C7925" w:rsidR="002C7925">
            <w:pPr>
              <w:spacing w:after="0"/>
              <w:jc w:val="right"/>
              <w:rPr>
                <w:rFonts w:hAnsi="Times New Roman" w:ascii="Times New Roman"/>
              </w:rPr>
            </w:pPr>
          </w:p>
          <w:p w:rsidRDefault="00535105" w:rsidP="002C7925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</w:t>
            </w:r>
          </w:p>
          <w:p w:rsidRDefault="00535105" w:rsidP="00577CAF" w:rsidR="00535105" w:rsidRPr="00DF5483">
            <w:pPr>
              <w:pBdr>
                <w:bottom w:space="1" w:sz="6" w:color="auto" w:val="single"/>
              </w:pBd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     13,57</w:t>
            </w:r>
          </w:p>
          <w:p w:rsidRDefault="00535105" w:rsidP="00577CAF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 xml:space="preserve">        3.122,66</w:t>
            </w:r>
          </w:p>
        </w:tc>
        <w:tc>
          <w:tcPr>
            <w:tcW w:type="dxa" w:w="2835"/>
          </w:tcPr>
          <w:p w:rsidRDefault="00535105" w:rsidP="00577CAF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Priznati, a neplaćeni iznos tražbine u postupku  predstečajne nagodbe</w:t>
            </w:r>
          </w:p>
          <w:p w:rsidRDefault="00535105" w:rsidP="00577CAF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-zakonske zatezne kamate na potraživanje iz PSN-a,</w:t>
            </w:r>
          </w:p>
          <w:p w:rsidRDefault="00535105" w:rsidP="00577CAF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-glavnica na dospjelu premiju nakon postupka PSN-a</w:t>
            </w:r>
          </w:p>
          <w:p w:rsidRDefault="00535105" w:rsidP="00577CAF" w:rsidR="00535105" w:rsidRPr="00DF5483">
            <w:pPr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-zakonske zatezne kamate na neplaćeni iznos glavnice od 964,48 kn.</w:t>
            </w:r>
          </w:p>
          <w:p w:rsidRDefault="00D51FFE" w:rsidP="00577CAF" w:rsidR="00D51FFE" w:rsidRPr="00DF5483">
            <w:pPr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U</w:t>
            </w:r>
            <w:r w:rsidR="00535105" w:rsidRPr="00DF5483">
              <w:rPr>
                <w:rFonts w:hAnsi="Times New Roman" w:ascii="Times New Roman"/>
                <w:b/>
              </w:rPr>
              <w:t>kupno</w:t>
            </w:r>
          </w:p>
        </w:tc>
        <w:tc>
          <w:tcPr>
            <w:tcW w:type="dxa" w:w="1701"/>
          </w:tcPr>
          <w:p w:rsidRDefault="00535105" w:rsidP="002C7925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</w:t>
            </w:r>
          </w:p>
          <w:p w:rsidRDefault="00376D41" w:rsidP="002C7925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</w:t>
            </w:r>
            <w:r w:rsidR="00535105" w:rsidRPr="00DF5483">
              <w:rPr>
                <w:rFonts w:hAnsi="Times New Roman" w:ascii="Times New Roman"/>
              </w:rPr>
              <w:t>1.760,79</w:t>
            </w:r>
          </w:p>
          <w:p w:rsidRDefault="00535105" w:rsidP="00577CAF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  <w:p w:rsidRDefault="00535105" w:rsidP="002C7925" w:rsidR="00535105" w:rsidRPr="00DF5483">
            <w:pPr>
              <w:spacing w:after="0"/>
              <w:rPr>
                <w:rFonts w:hAnsi="Times New Roman" w:ascii="Times New Roman"/>
              </w:rPr>
            </w:pPr>
          </w:p>
          <w:p w:rsidRDefault="00535105" w:rsidP="00577CAF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   383,82</w:t>
            </w:r>
          </w:p>
          <w:p w:rsidRDefault="00535105" w:rsidP="00577CAF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  <w:p w:rsidRDefault="00535105" w:rsidP="006C4DFC" w:rsidR="00535105" w:rsidRPr="00DF5483">
            <w:pPr>
              <w:spacing w:after="0"/>
              <w:rPr>
                <w:rFonts w:hAnsi="Times New Roman" w:ascii="Times New Roman"/>
              </w:rPr>
            </w:pPr>
          </w:p>
          <w:p w:rsidRDefault="00535105" w:rsidP="00577CAF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   964,48</w:t>
            </w:r>
          </w:p>
          <w:p w:rsidRDefault="00535105" w:rsidP="00577CAF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</w:t>
            </w:r>
          </w:p>
          <w:p w:rsidRDefault="00535105" w:rsidP="006C4DFC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</w:t>
            </w:r>
          </w:p>
          <w:p w:rsidRDefault="00535105" w:rsidP="00577CAF" w:rsidR="00535105" w:rsidRPr="00DF5483">
            <w:pPr>
              <w:pBdr>
                <w:bottom w:space="1" w:sz="6" w:color="auto" w:val="single"/>
              </w:pBd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       13,57</w:t>
            </w:r>
          </w:p>
          <w:p w:rsidRDefault="00535105" w:rsidP="00577CAF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 xml:space="preserve">        3.122,66</w:t>
            </w:r>
          </w:p>
        </w:tc>
        <w:tc>
          <w:tcPr>
            <w:tcW w:type="dxa" w:w="1418"/>
          </w:tcPr>
          <w:p w:rsidRDefault="00535105" w:rsidP="00577CAF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dxa" w:w="1843"/>
          </w:tcPr>
          <w:p w:rsidRDefault="00535105" w:rsidP="00577CAF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992"/>
          </w:tcPr>
          <w:p w:rsidRDefault="00535105" w:rsidP="00577CAF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</w:tr>
      <w:tr w:rsidTr="00376D41" w:rsidR="00535105" w:rsidRPr="00DF5483">
        <w:tc>
          <w:tcPr>
            <w:tcW w:type="dxa" w:w="708"/>
          </w:tcPr>
          <w:p w:rsidRDefault="00535105" w:rsidP="00967013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19.</w:t>
            </w:r>
          </w:p>
        </w:tc>
        <w:tc>
          <w:tcPr>
            <w:tcW w:type="dxa" w:w="1702"/>
          </w:tcPr>
          <w:p w:rsidRDefault="00535105" w:rsidP="00967013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HEP-OPSKRBA d.o.o.</w:t>
            </w:r>
          </w:p>
        </w:tc>
        <w:tc>
          <w:tcPr>
            <w:tcW w:type="dxa" w:w="1559"/>
          </w:tcPr>
          <w:p w:rsidRDefault="006C4DFC" w:rsidP="00967013" w:rsidR="00535105" w:rsidRPr="00EA6513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EA6513">
              <w:rPr>
                <w:rFonts w:hAnsi="Times New Roman" w:ascii="Times New Roman"/>
              </w:rPr>
              <w:t>6307</w:t>
            </w:r>
            <w:r w:rsidR="00EA6513" w:rsidRPr="00EA6513">
              <w:rPr>
                <w:rFonts w:hAnsi="Times New Roman" w:ascii="Times New Roman"/>
              </w:rPr>
              <w:t>3332379</w:t>
            </w:r>
          </w:p>
        </w:tc>
        <w:tc>
          <w:tcPr>
            <w:tcW w:type="dxa" w:w="1843"/>
          </w:tcPr>
          <w:p w:rsidRDefault="00535105" w:rsidP="00967013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Zagreb, Ulica grada Vukovara 37</w:t>
            </w:r>
          </w:p>
        </w:tc>
        <w:tc>
          <w:tcPr>
            <w:tcW w:type="dxa" w:w="1559"/>
          </w:tcPr>
          <w:p w:rsidRDefault="00535105" w:rsidP="00EA6513" w:rsidR="00535105" w:rsidRPr="00DF5483">
            <w:pPr>
              <w:spacing w:after="0"/>
              <w:rPr>
                <w:rFonts w:hAnsi="Times New Roman" w:ascii="Times New Roman"/>
                <w:b/>
              </w:rPr>
            </w:pPr>
          </w:p>
          <w:p w:rsidRDefault="00535105" w:rsidP="00967013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</w:p>
          <w:p w:rsidRDefault="00535105" w:rsidP="00EA6513" w:rsidR="00535105" w:rsidRPr="00DF5483">
            <w:pPr>
              <w:spacing w:after="0"/>
              <w:rPr>
                <w:rFonts w:hAnsi="Times New Roman" w:ascii="Times New Roman"/>
                <w:b/>
              </w:rPr>
            </w:pPr>
          </w:p>
          <w:p w:rsidRDefault="00535105" w:rsidP="00967013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  <w:b/>
              </w:rPr>
              <w:t>9.472,39</w:t>
            </w:r>
          </w:p>
        </w:tc>
        <w:tc>
          <w:tcPr>
            <w:tcW w:type="dxa" w:w="2835"/>
          </w:tcPr>
          <w:p w:rsidRDefault="00535105" w:rsidP="00967013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Rješenje Trgovačkog suda u Zagrebu broj: Stpn 364/13 od 02. 04.2014. i kartica analitićkog knjigovodstva od 29.05.2017.</w:t>
            </w:r>
          </w:p>
        </w:tc>
        <w:tc>
          <w:tcPr>
            <w:tcW w:type="dxa" w:w="1701"/>
          </w:tcPr>
          <w:p w:rsidRDefault="00535105" w:rsidP="00967013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</w:t>
            </w:r>
          </w:p>
          <w:p w:rsidRDefault="00535105" w:rsidP="00967013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</w:t>
            </w:r>
          </w:p>
          <w:p w:rsidRDefault="00535105" w:rsidP="00967013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</w:t>
            </w:r>
          </w:p>
          <w:p w:rsidRDefault="00535105" w:rsidP="00EA6513" w:rsidR="00535105" w:rsidRPr="00EA651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</w:t>
            </w:r>
            <w:r w:rsidR="00EA6513">
              <w:rPr>
                <w:rFonts w:hAnsi="Times New Roman" w:ascii="Times New Roman"/>
              </w:rPr>
              <w:t xml:space="preserve">          </w:t>
            </w:r>
            <w:r w:rsidR="00376D41">
              <w:rPr>
                <w:rFonts w:hAnsi="Times New Roman" w:ascii="Times New Roman"/>
                <w:b/>
              </w:rPr>
              <w:t xml:space="preserve"> </w:t>
            </w:r>
            <w:r w:rsidRPr="00DF5483">
              <w:rPr>
                <w:rFonts w:hAnsi="Times New Roman" w:ascii="Times New Roman"/>
                <w:b/>
              </w:rPr>
              <w:t>9.472,39</w:t>
            </w:r>
          </w:p>
        </w:tc>
        <w:tc>
          <w:tcPr>
            <w:tcW w:type="dxa" w:w="1418"/>
          </w:tcPr>
          <w:p w:rsidRDefault="00535105" w:rsidP="00967013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dxa" w:w="1843"/>
          </w:tcPr>
          <w:p w:rsidRDefault="00535105" w:rsidP="00967013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992"/>
          </w:tcPr>
          <w:p w:rsidRDefault="00535105" w:rsidP="00967013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</w:tr>
      <w:tr w:rsidTr="00376D41" w:rsidR="00535105" w:rsidRPr="00DF5483">
        <w:tc>
          <w:tcPr>
            <w:tcW w:type="dxa" w:w="708"/>
          </w:tcPr>
          <w:p w:rsidRDefault="00535105" w:rsidP="00714B3C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20.</w:t>
            </w:r>
          </w:p>
        </w:tc>
        <w:tc>
          <w:tcPr>
            <w:tcW w:type="dxa" w:w="1702"/>
          </w:tcPr>
          <w:p w:rsidRDefault="00F73414" w:rsidP="00714B3C" w:rsidR="00535105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VODOVOD I KANALIZACIJ</w:t>
            </w:r>
          </w:p>
        </w:tc>
        <w:tc>
          <w:tcPr>
            <w:tcW w:type="dxa" w:w="1559"/>
          </w:tcPr>
          <w:p w:rsidRDefault="00F73414" w:rsidP="00714B3C" w:rsidR="00535105" w:rsidRPr="00EA651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56826138353</w:t>
            </w:r>
          </w:p>
        </w:tc>
        <w:tc>
          <w:tcPr>
            <w:tcW w:type="dxa" w:w="1843"/>
          </w:tcPr>
          <w:p w:rsidRDefault="00F16C80" w:rsidP="00714B3C" w:rsidR="00535105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Split, Biokovsaa 3</w:t>
            </w:r>
          </w:p>
        </w:tc>
        <w:tc>
          <w:tcPr>
            <w:tcW w:type="dxa" w:w="1559"/>
          </w:tcPr>
          <w:p w:rsidRDefault="00F16C80" w:rsidP="00EA6513" w:rsidR="00535105" w:rsidRPr="00DF5483">
            <w:pPr>
              <w:spacing w:after="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    1.610,69</w:t>
            </w:r>
          </w:p>
        </w:tc>
        <w:tc>
          <w:tcPr>
            <w:tcW w:type="dxa" w:w="2835"/>
          </w:tcPr>
          <w:p w:rsidRDefault="00F16C80" w:rsidP="00714B3C" w:rsidR="00535105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Izdani, a ne plaćeni računi za potrošnju vode</w:t>
            </w:r>
          </w:p>
        </w:tc>
        <w:tc>
          <w:tcPr>
            <w:tcW w:type="dxa" w:w="1701"/>
          </w:tcPr>
          <w:p w:rsidRDefault="00535105" w:rsidP="00714B3C" w:rsidR="00535105" w:rsidRPr="009D0E9D">
            <w:pPr>
              <w:spacing w:after="0"/>
              <w:rPr>
                <w:rFonts w:hAnsi="Times New Roman" w:ascii="Times New Roman"/>
                <w:b/>
              </w:rPr>
            </w:pPr>
            <w:r w:rsidRPr="009D0E9D">
              <w:rPr>
                <w:rFonts w:hAnsi="Times New Roman" w:ascii="Times New Roman"/>
                <w:b/>
              </w:rPr>
              <w:t xml:space="preserve">  </w:t>
            </w:r>
            <w:r w:rsidR="00F16C80" w:rsidRPr="009D0E9D">
              <w:rPr>
                <w:rFonts w:hAnsi="Times New Roman" w:ascii="Times New Roman"/>
                <w:b/>
              </w:rPr>
              <w:t xml:space="preserve">           1.610,69</w:t>
            </w:r>
          </w:p>
          <w:p w:rsidRDefault="00535105" w:rsidP="00714B3C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</w:t>
            </w:r>
          </w:p>
          <w:p w:rsidRDefault="00EA6513" w:rsidP="00EA6513" w:rsidR="00535105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</w:t>
            </w:r>
          </w:p>
        </w:tc>
        <w:tc>
          <w:tcPr>
            <w:tcW w:type="dxa" w:w="1418"/>
          </w:tcPr>
          <w:p w:rsidRDefault="00535105" w:rsidP="00714B3C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dxa" w:w="1843"/>
          </w:tcPr>
          <w:p w:rsidRDefault="00535105" w:rsidP="00714B3C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992"/>
          </w:tcPr>
          <w:p w:rsidRDefault="00535105" w:rsidP="00714B3C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</w:tr>
      <w:tr w:rsidTr="00376D41" w:rsidR="00B954C5" w:rsidRPr="00DF5483">
        <w:tc>
          <w:tcPr>
            <w:tcW w:type="dxa" w:w="708"/>
          </w:tcPr>
          <w:p w:rsidRDefault="00B954C5" w:rsidP="003141C2" w:rsidR="00B954C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21</w:t>
            </w:r>
          </w:p>
        </w:tc>
        <w:tc>
          <w:tcPr>
            <w:tcW w:type="dxa" w:w="1702"/>
          </w:tcPr>
          <w:p w:rsidRDefault="00B954C5" w:rsidP="003141C2" w:rsidR="00B954C5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VERNALIS DOKUZOVIĆ</w:t>
            </w:r>
          </w:p>
        </w:tc>
        <w:tc>
          <w:tcPr>
            <w:tcW w:type="dxa" w:w="1559"/>
          </w:tcPr>
          <w:p w:rsidRDefault="00B954C5" w:rsidP="003141C2" w:rsidR="00B954C5" w:rsidRPr="00113344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29132134199</w:t>
            </w:r>
          </w:p>
        </w:tc>
        <w:tc>
          <w:tcPr>
            <w:tcW w:type="dxa" w:w="1843"/>
          </w:tcPr>
          <w:p w:rsidRDefault="00B954C5" w:rsidP="003141C2" w:rsidR="00B954C5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Vrhovče vijenac 37</w:t>
            </w:r>
          </w:p>
        </w:tc>
        <w:tc>
          <w:tcPr>
            <w:tcW w:type="dxa" w:w="1559"/>
          </w:tcPr>
          <w:p w:rsidRDefault="00F73414" w:rsidP="00113344" w:rsidR="00B954C5" w:rsidRPr="00DF5483">
            <w:pPr>
              <w:spacing w:after="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204.566,27</w:t>
            </w:r>
          </w:p>
        </w:tc>
        <w:tc>
          <w:tcPr>
            <w:tcW w:type="dxa" w:w="2835"/>
          </w:tcPr>
          <w:p w:rsidRDefault="00F73414" w:rsidP="003141C2" w:rsidR="00B954C5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Kratkoročne pozajmice 30.04.2013,15.06.2013 i15.04.2014. godine</w:t>
            </w:r>
          </w:p>
        </w:tc>
        <w:tc>
          <w:tcPr>
            <w:tcW w:type="dxa" w:w="1701"/>
          </w:tcPr>
          <w:p w:rsidRDefault="00F73414" w:rsidP="003141C2" w:rsidR="00B954C5" w:rsidRPr="00F73414">
            <w:pPr>
              <w:spacing w:after="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         </w:t>
            </w:r>
            <w:r w:rsidRPr="00F73414">
              <w:rPr>
                <w:rFonts w:hAnsi="Times New Roman" w:ascii="Times New Roman"/>
                <w:b/>
              </w:rPr>
              <w:t>204.566,27</w:t>
            </w:r>
          </w:p>
        </w:tc>
        <w:tc>
          <w:tcPr>
            <w:tcW w:type="dxa" w:w="1418"/>
          </w:tcPr>
          <w:p w:rsidRDefault="00B954C5" w:rsidP="003141C2" w:rsidR="00B954C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dxa" w:w="1843"/>
          </w:tcPr>
          <w:p w:rsidRDefault="00B954C5" w:rsidP="003141C2" w:rsidR="00B954C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992"/>
          </w:tcPr>
          <w:p w:rsidRDefault="00B954C5" w:rsidP="003141C2" w:rsidR="00B954C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</w:tr>
      <w:tr w:rsidTr="00376D41" w:rsidR="00535105" w:rsidRPr="00DF5483">
        <w:tc>
          <w:tcPr>
            <w:tcW w:type="dxa" w:w="708"/>
          </w:tcPr>
          <w:p w:rsidRDefault="00535105" w:rsidP="002741D7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2</w:t>
            </w:r>
            <w:r w:rsidR="004A3DAC">
              <w:rPr>
                <w:rFonts w:hAnsi="Times New Roman" w:ascii="Times New Roman"/>
                <w:b/>
              </w:rPr>
              <w:t>2.</w:t>
            </w:r>
          </w:p>
        </w:tc>
        <w:tc>
          <w:tcPr>
            <w:tcW w:type="dxa" w:w="1702"/>
          </w:tcPr>
          <w:p w:rsidRDefault="00535105" w:rsidP="002741D7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ADONIS DOKUZOVIĆ</w:t>
            </w:r>
          </w:p>
        </w:tc>
        <w:tc>
          <w:tcPr>
            <w:tcW w:type="dxa" w:w="1559"/>
          </w:tcPr>
          <w:p w:rsidRDefault="00D70840" w:rsidP="002741D7" w:rsidR="00535105" w:rsidRPr="00D70840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D70840">
              <w:rPr>
                <w:rFonts w:hAnsi="Times New Roman" w:ascii="Times New Roman"/>
              </w:rPr>
              <w:t>86518695802</w:t>
            </w:r>
          </w:p>
        </w:tc>
        <w:tc>
          <w:tcPr>
            <w:tcW w:type="dxa" w:w="1843"/>
          </w:tcPr>
          <w:p w:rsidRDefault="00535105" w:rsidP="002741D7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Zagreb, Vrhovčev vijenac 37</w:t>
            </w:r>
          </w:p>
        </w:tc>
        <w:tc>
          <w:tcPr>
            <w:tcW w:type="dxa" w:w="1559"/>
          </w:tcPr>
          <w:p w:rsidRDefault="00535105" w:rsidP="00D70840" w:rsidR="00535105">
            <w:pPr>
              <w:spacing w:after="0"/>
              <w:rPr>
                <w:rFonts w:hAnsi="Times New Roman" w:ascii="Times New Roman"/>
                <w:b/>
              </w:rPr>
            </w:pPr>
          </w:p>
          <w:p w:rsidRDefault="00D70840" w:rsidP="00D70840" w:rsidR="00D70840">
            <w:pPr>
              <w:spacing w:after="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</w:t>
            </w:r>
          </w:p>
          <w:p w:rsidRDefault="00D70840" w:rsidP="00D70840" w:rsidR="00535105" w:rsidRPr="00DF5483">
            <w:pPr>
              <w:spacing w:after="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</w:t>
            </w:r>
            <w:r w:rsidR="00535105" w:rsidRPr="00DF5483">
              <w:rPr>
                <w:rFonts w:hAnsi="Times New Roman" w:ascii="Times New Roman"/>
                <w:b/>
              </w:rPr>
              <w:t>259.647,85</w:t>
            </w:r>
          </w:p>
        </w:tc>
        <w:tc>
          <w:tcPr>
            <w:tcW w:type="dxa" w:w="2835"/>
          </w:tcPr>
          <w:p w:rsidRDefault="00535105" w:rsidP="002741D7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kratkoročne pozajmice</w:t>
            </w:r>
          </w:p>
          <w:p w:rsidRDefault="00535105" w:rsidP="002741D7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23.02.2011, 15.11.2012,</w:t>
            </w:r>
          </w:p>
          <w:p w:rsidRDefault="00535105" w:rsidP="002741D7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16.09.2014. i 15.02.2015.</w:t>
            </w:r>
          </w:p>
        </w:tc>
        <w:tc>
          <w:tcPr>
            <w:tcW w:type="dxa" w:w="1701"/>
          </w:tcPr>
          <w:p w:rsidRDefault="00535105" w:rsidP="002741D7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</w:t>
            </w:r>
          </w:p>
          <w:p w:rsidRDefault="00535105" w:rsidP="002741D7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</w:t>
            </w:r>
          </w:p>
          <w:p w:rsidRDefault="00535105" w:rsidP="00D70840" w:rsidR="00535105" w:rsidRPr="00D70840">
            <w:pPr>
              <w:spacing w:after="0"/>
              <w:jc w:val="right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</w:t>
            </w:r>
            <w:r w:rsidRPr="00DF5483">
              <w:rPr>
                <w:rFonts w:hAnsi="Times New Roman" w:ascii="Times New Roman"/>
                <w:b/>
              </w:rPr>
              <w:t>259.647,85</w:t>
            </w:r>
          </w:p>
        </w:tc>
        <w:tc>
          <w:tcPr>
            <w:tcW w:type="dxa" w:w="1418"/>
          </w:tcPr>
          <w:p w:rsidRDefault="00535105" w:rsidP="002741D7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dxa" w:w="1843"/>
          </w:tcPr>
          <w:p w:rsidRDefault="00535105" w:rsidP="002741D7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992"/>
          </w:tcPr>
          <w:p w:rsidRDefault="00535105" w:rsidP="002741D7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</w:tr>
      <w:tr w:rsidTr="00376D41" w:rsidR="00535105" w:rsidRPr="00DF5483">
        <w:tc>
          <w:tcPr>
            <w:tcW w:type="dxa" w:w="708"/>
          </w:tcPr>
          <w:p w:rsidRDefault="00535105" w:rsidP="00786596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2</w:t>
            </w:r>
            <w:r w:rsidR="004A3DAC">
              <w:rPr>
                <w:rFonts w:hAnsi="Times New Roman" w:ascii="Times New Roman"/>
                <w:b/>
              </w:rPr>
              <w:t>3.</w:t>
            </w:r>
          </w:p>
        </w:tc>
        <w:tc>
          <w:tcPr>
            <w:tcW w:type="dxa" w:w="1702"/>
          </w:tcPr>
          <w:p w:rsidRDefault="00535105" w:rsidP="00786596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DARKO  JURIĆ                      </w:t>
            </w:r>
          </w:p>
        </w:tc>
        <w:tc>
          <w:tcPr>
            <w:tcW w:type="dxa" w:w="1559"/>
          </w:tcPr>
          <w:p w:rsidRDefault="00310CF5" w:rsidP="00786596" w:rsidR="00535105" w:rsidRPr="00310CF5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310CF5">
              <w:rPr>
                <w:rFonts w:hAnsi="Times New Roman" w:ascii="Times New Roman"/>
              </w:rPr>
              <w:t>76375978208</w:t>
            </w:r>
          </w:p>
        </w:tc>
        <w:tc>
          <w:tcPr>
            <w:tcW w:type="dxa" w:w="1843"/>
          </w:tcPr>
          <w:p w:rsidRDefault="00535105" w:rsidP="00786596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Zagreb, Podgorska 8/1           </w:t>
            </w:r>
          </w:p>
        </w:tc>
        <w:tc>
          <w:tcPr>
            <w:tcW w:type="dxa" w:w="1559"/>
          </w:tcPr>
          <w:p w:rsidRDefault="00535105" w:rsidP="00786596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</w:p>
          <w:p w:rsidRDefault="00D70840" w:rsidP="00D70840" w:rsidR="00535105" w:rsidRPr="00DF5483">
            <w:pPr>
              <w:spacing w:after="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  </w:t>
            </w:r>
            <w:r w:rsidR="00535105" w:rsidRPr="00DF5483">
              <w:rPr>
                <w:rFonts w:hAnsi="Times New Roman" w:ascii="Times New Roman"/>
                <w:b/>
              </w:rPr>
              <w:t>38.071,88</w:t>
            </w:r>
          </w:p>
        </w:tc>
        <w:tc>
          <w:tcPr>
            <w:tcW w:type="dxa" w:w="2835"/>
          </w:tcPr>
          <w:p w:rsidRDefault="00535105" w:rsidP="00786596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Ugovor o kratkotrajnoj pozajmici od 20.02.2013.                         </w:t>
            </w:r>
          </w:p>
        </w:tc>
        <w:tc>
          <w:tcPr>
            <w:tcW w:type="dxa" w:w="1701"/>
          </w:tcPr>
          <w:p w:rsidRDefault="00535105" w:rsidP="00786596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</w:t>
            </w:r>
          </w:p>
          <w:p w:rsidRDefault="00535105" w:rsidP="00D70840" w:rsidR="00535105" w:rsidRPr="00D70840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    </w:t>
            </w:r>
            <w:r w:rsidR="00376D41">
              <w:rPr>
                <w:rFonts w:hAnsi="Times New Roman" w:ascii="Times New Roman"/>
              </w:rPr>
              <w:t xml:space="preserve">     </w:t>
            </w:r>
            <w:r w:rsidRPr="00DF5483">
              <w:rPr>
                <w:rFonts w:hAnsi="Times New Roman" w:ascii="Times New Roman"/>
                <w:b/>
              </w:rPr>
              <w:t>38.071,88</w:t>
            </w:r>
          </w:p>
        </w:tc>
        <w:tc>
          <w:tcPr>
            <w:tcW w:type="dxa" w:w="1418"/>
          </w:tcPr>
          <w:p w:rsidRDefault="00535105" w:rsidP="00786596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dxa" w:w="1843"/>
          </w:tcPr>
          <w:p w:rsidRDefault="00535105" w:rsidP="00786596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992"/>
          </w:tcPr>
          <w:p w:rsidRDefault="00535105" w:rsidP="00786596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</w:tr>
      <w:tr w:rsidTr="00376D41" w:rsidR="00535105" w:rsidRPr="00DF5483">
        <w:tc>
          <w:tcPr>
            <w:tcW w:type="dxa" w:w="708"/>
          </w:tcPr>
          <w:p w:rsidRDefault="00535105" w:rsidP="002A604D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2</w:t>
            </w:r>
            <w:r w:rsidR="004A3DAC">
              <w:rPr>
                <w:rFonts w:hAnsi="Times New Roman" w:ascii="Times New Roman"/>
                <w:b/>
              </w:rPr>
              <w:t>4.</w:t>
            </w:r>
          </w:p>
        </w:tc>
        <w:tc>
          <w:tcPr>
            <w:tcW w:type="dxa" w:w="1702"/>
          </w:tcPr>
          <w:p w:rsidRDefault="00535105" w:rsidP="002A604D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VIŠNJA ŠIMUNOVIĆ</w:t>
            </w:r>
          </w:p>
        </w:tc>
        <w:tc>
          <w:tcPr>
            <w:tcW w:type="dxa" w:w="1559"/>
          </w:tcPr>
          <w:p w:rsidRDefault="00310CF5" w:rsidP="002A604D" w:rsidR="00535105" w:rsidRPr="00310CF5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310CF5">
              <w:rPr>
                <w:rFonts w:hAnsi="Times New Roman" w:ascii="Times New Roman"/>
              </w:rPr>
              <w:t>93087803954</w:t>
            </w:r>
          </w:p>
        </w:tc>
        <w:tc>
          <w:tcPr>
            <w:tcW w:type="dxa" w:w="1843"/>
          </w:tcPr>
          <w:p w:rsidRDefault="00EE0BEA" w:rsidP="002A604D" w:rsidR="00535105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Zagreb, Ante Top. Mimare </w:t>
            </w:r>
            <w:r w:rsidR="00535105" w:rsidRPr="00DF5483">
              <w:rPr>
                <w:rFonts w:hAnsi="Times New Roman" w:ascii="Times New Roman"/>
              </w:rPr>
              <w:t>4</w:t>
            </w:r>
            <w:r w:rsidR="00214CD2">
              <w:rPr>
                <w:rFonts w:hAnsi="Times New Roman" w:ascii="Times New Roman"/>
              </w:rPr>
              <w:t>5</w:t>
            </w:r>
          </w:p>
        </w:tc>
        <w:tc>
          <w:tcPr>
            <w:tcW w:type="dxa" w:w="1559"/>
          </w:tcPr>
          <w:p w:rsidRDefault="00535105" w:rsidP="002A604D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</w:p>
          <w:p w:rsidRDefault="00310CF5" w:rsidP="00214CD2" w:rsidR="00535105" w:rsidRPr="00DF5483">
            <w:pPr>
              <w:spacing w:after="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  75.000,00</w:t>
            </w:r>
          </w:p>
        </w:tc>
        <w:tc>
          <w:tcPr>
            <w:tcW w:type="dxa" w:w="2835"/>
          </w:tcPr>
          <w:p w:rsidRDefault="00535105" w:rsidP="002A604D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Ugovor o kratkoročnoj pozajmici od 03.08.2012.</w:t>
            </w:r>
          </w:p>
        </w:tc>
        <w:tc>
          <w:tcPr>
            <w:tcW w:type="dxa" w:w="1701"/>
          </w:tcPr>
          <w:p w:rsidRDefault="00535105" w:rsidP="002A604D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</w:t>
            </w:r>
          </w:p>
          <w:p w:rsidRDefault="00376D41" w:rsidP="00214CD2" w:rsidR="00535105" w:rsidRPr="00DF5483">
            <w:pPr>
              <w:spacing w:after="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     </w:t>
            </w:r>
            <w:r w:rsidR="00310CF5">
              <w:rPr>
                <w:rFonts w:hAnsi="Times New Roman" w:ascii="Times New Roman"/>
                <w:b/>
              </w:rPr>
              <w:t>75.000,00</w:t>
            </w:r>
            <w:r w:rsidR="00535105" w:rsidRPr="00DF5483">
              <w:rPr>
                <w:rFonts w:hAnsi="Times New Roman" w:ascii="Times New Roman"/>
                <w:b/>
              </w:rPr>
              <w:t xml:space="preserve">     </w:t>
            </w:r>
          </w:p>
        </w:tc>
        <w:tc>
          <w:tcPr>
            <w:tcW w:type="dxa" w:w="1418"/>
          </w:tcPr>
          <w:p w:rsidRDefault="00535105" w:rsidP="002A604D" w:rsidR="00535105" w:rsidRPr="00DF5483">
            <w:pPr>
              <w:spacing w:after="0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dxa" w:w="1843"/>
          </w:tcPr>
          <w:p w:rsidRDefault="00535105" w:rsidP="002A604D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992"/>
          </w:tcPr>
          <w:p w:rsidRDefault="00535105" w:rsidP="002A604D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</w:tr>
      <w:tr w:rsidTr="00376D41" w:rsidR="00535105" w:rsidRPr="00DF5483">
        <w:tc>
          <w:tcPr>
            <w:tcW w:type="dxa" w:w="708"/>
          </w:tcPr>
          <w:p w:rsidRDefault="00535105" w:rsidP="002A604D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2</w:t>
            </w:r>
            <w:r w:rsidR="004A3DAC">
              <w:rPr>
                <w:rFonts w:hAnsi="Times New Roman" w:ascii="Times New Roman"/>
                <w:b/>
              </w:rPr>
              <w:t>5.</w:t>
            </w:r>
          </w:p>
        </w:tc>
        <w:tc>
          <w:tcPr>
            <w:tcW w:type="dxa" w:w="1702"/>
          </w:tcPr>
          <w:p w:rsidRDefault="00535105" w:rsidP="002A604D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ROLAND East Europe Kft</w:t>
            </w:r>
          </w:p>
        </w:tc>
        <w:tc>
          <w:tcPr>
            <w:tcW w:type="dxa" w:w="1559"/>
          </w:tcPr>
          <w:p w:rsidRDefault="00310CF5" w:rsidP="002A604D" w:rsidR="00535105" w:rsidRPr="00310CF5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310CF5">
              <w:rPr>
                <w:rFonts w:hAnsi="Times New Roman" w:ascii="Times New Roman"/>
              </w:rPr>
              <w:t>90295597947</w:t>
            </w:r>
          </w:p>
        </w:tc>
        <w:tc>
          <w:tcPr>
            <w:tcW w:type="dxa" w:w="1843"/>
          </w:tcPr>
          <w:p w:rsidRDefault="00535105" w:rsidP="002A604D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Mađarska, FSD Park 3. ep. 2045 Torokbalint, Zagreb,  Boškovićeva 16</w:t>
            </w:r>
          </w:p>
        </w:tc>
        <w:tc>
          <w:tcPr>
            <w:tcW w:type="dxa" w:w="1559"/>
          </w:tcPr>
          <w:p w:rsidRDefault="00535105" w:rsidP="002A604D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</w:p>
          <w:p w:rsidRDefault="00310CF5" w:rsidP="00310CF5" w:rsidR="00535105" w:rsidRPr="00DF5483">
            <w:pPr>
              <w:spacing w:after="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</w:t>
            </w:r>
            <w:r w:rsidR="00535105" w:rsidRPr="00DF5483">
              <w:rPr>
                <w:rFonts w:hAnsi="Times New Roman" w:ascii="Times New Roman"/>
                <w:b/>
              </w:rPr>
              <w:t>241.520,06</w:t>
            </w:r>
          </w:p>
        </w:tc>
        <w:tc>
          <w:tcPr>
            <w:tcW w:type="dxa" w:w="2835"/>
          </w:tcPr>
          <w:p w:rsidRDefault="00535105" w:rsidP="002A604D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Rješenje Trgovačkog suda u Zagrebu o sklopljenoj predstečajnoj nagodbi </w:t>
            </w:r>
          </w:p>
        </w:tc>
        <w:tc>
          <w:tcPr>
            <w:tcW w:type="dxa" w:w="1701"/>
          </w:tcPr>
          <w:p w:rsidRDefault="00535105" w:rsidP="002A604D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</w:t>
            </w:r>
          </w:p>
          <w:p w:rsidRDefault="00535105" w:rsidP="00310CF5" w:rsidR="00535105" w:rsidRPr="00310CF5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</w:t>
            </w:r>
            <w:r w:rsidR="00376D41">
              <w:rPr>
                <w:rFonts w:hAnsi="Times New Roman" w:ascii="Times New Roman"/>
              </w:rPr>
              <w:t xml:space="preserve">       </w:t>
            </w:r>
            <w:r w:rsidRPr="00DF5483">
              <w:rPr>
                <w:rFonts w:hAnsi="Times New Roman" w:ascii="Times New Roman"/>
                <w:b/>
              </w:rPr>
              <w:t>241.520,06</w:t>
            </w:r>
          </w:p>
        </w:tc>
        <w:tc>
          <w:tcPr>
            <w:tcW w:type="dxa" w:w="1418"/>
          </w:tcPr>
          <w:p w:rsidRDefault="00535105" w:rsidP="008477F6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</w:t>
            </w:r>
          </w:p>
          <w:p w:rsidRDefault="00535105" w:rsidP="008477F6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  </w:t>
            </w:r>
          </w:p>
          <w:p w:rsidRDefault="00535105" w:rsidP="008477F6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 xml:space="preserve">    </w:t>
            </w:r>
          </w:p>
          <w:p w:rsidRDefault="00535105" w:rsidP="008477F6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</w:p>
          <w:p w:rsidRDefault="00535105" w:rsidP="00EE0BEA" w:rsidR="00535105" w:rsidRPr="00DF5483">
            <w:pPr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1843"/>
          </w:tcPr>
          <w:p w:rsidRDefault="00535105" w:rsidP="002A604D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992"/>
          </w:tcPr>
          <w:p w:rsidRDefault="00535105" w:rsidP="002A604D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</w:tr>
      <w:tr w:rsidTr="00376D41" w:rsidR="00535105" w:rsidRPr="00DF5483">
        <w:tc>
          <w:tcPr>
            <w:tcW w:type="dxa" w:w="708"/>
          </w:tcPr>
          <w:p w:rsidRDefault="00535105" w:rsidP="009325E6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lastRenderedPageBreak/>
              <w:t>2</w:t>
            </w:r>
            <w:r w:rsidR="009325E6">
              <w:rPr>
                <w:rFonts w:hAnsi="Times New Roman" w:ascii="Times New Roman"/>
                <w:b/>
              </w:rPr>
              <w:t>6.</w:t>
            </w:r>
          </w:p>
        </w:tc>
        <w:tc>
          <w:tcPr>
            <w:tcW w:type="dxa" w:w="1702"/>
          </w:tcPr>
          <w:p w:rsidRDefault="00535105" w:rsidP="009E63D0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GRAD RIJEKA</w:t>
            </w:r>
          </w:p>
        </w:tc>
        <w:tc>
          <w:tcPr>
            <w:tcW w:type="dxa" w:w="1559"/>
          </w:tcPr>
          <w:p w:rsidRDefault="00776869" w:rsidP="009E63D0" w:rsidR="00535105" w:rsidRPr="00776869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776869">
              <w:rPr>
                <w:rFonts w:hAnsi="Times New Roman" w:ascii="Times New Roman"/>
              </w:rPr>
              <w:t>54382731928</w:t>
            </w:r>
          </w:p>
        </w:tc>
        <w:tc>
          <w:tcPr>
            <w:tcW w:type="dxa" w:w="1843"/>
          </w:tcPr>
          <w:p w:rsidRDefault="00535105" w:rsidP="009E63D0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Rijeka, Korzo 16</w:t>
            </w:r>
          </w:p>
        </w:tc>
        <w:tc>
          <w:tcPr>
            <w:tcW w:type="dxa" w:w="1559"/>
          </w:tcPr>
          <w:p w:rsidRDefault="00535105" w:rsidP="00776869" w:rsidR="00535105" w:rsidRPr="00DF5483">
            <w:pPr>
              <w:spacing w:after="0"/>
              <w:rPr>
                <w:rFonts w:hAnsi="Times New Roman" w:ascii="Times New Roman"/>
                <w:b/>
              </w:rPr>
            </w:pPr>
          </w:p>
          <w:p w:rsidRDefault="00535105" w:rsidP="009E63D0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95.680,60</w:t>
            </w:r>
          </w:p>
        </w:tc>
        <w:tc>
          <w:tcPr>
            <w:tcW w:type="dxa" w:w="2835"/>
          </w:tcPr>
          <w:p w:rsidRDefault="00535105" w:rsidP="009E63D0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Temeljem stečajne nagodbe Stpn – 364/13 od 02.04.2014</w:t>
            </w:r>
          </w:p>
        </w:tc>
        <w:tc>
          <w:tcPr>
            <w:tcW w:type="dxa" w:w="1701"/>
          </w:tcPr>
          <w:p w:rsidRDefault="00535105" w:rsidP="009E63D0" w:rsidR="00283787" w:rsidRPr="00DF5483">
            <w:pPr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 xml:space="preserve">  </w:t>
            </w:r>
            <w:r w:rsidR="00283787">
              <w:rPr>
                <w:rFonts w:hAnsi="Times New Roman" w:ascii="Times New Roman"/>
                <w:b/>
              </w:rPr>
              <w:t xml:space="preserve">  </w:t>
            </w:r>
          </w:p>
          <w:p w:rsidRDefault="00535105" w:rsidP="00776869" w:rsidR="00535105" w:rsidRPr="00DF5483">
            <w:pPr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 xml:space="preserve">  </w:t>
            </w:r>
            <w:r w:rsidR="00776869">
              <w:rPr>
                <w:rFonts w:hAnsi="Times New Roman" w:ascii="Times New Roman"/>
                <w:b/>
              </w:rPr>
              <w:t xml:space="preserve">  </w:t>
            </w:r>
            <w:r w:rsidR="00283787">
              <w:rPr>
                <w:rFonts w:hAnsi="Times New Roman" w:ascii="Times New Roman"/>
                <w:b/>
              </w:rPr>
              <w:t xml:space="preserve">       95.680,60</w:t>
            </w:r>
            <w:r w:rsidR="00776869">
              <w:rPr>
                <w:rFonts w:hAnsi="Times New Roman" w:ascii="Times New Roman"/>
                <w:b/>
              </w:rPr>
              <w:t xml:space="preserve">        </w:t>
            </w:r>
            <w:r w:rsidRPr="00DF5483">
              <w:rPr>
                <w:rFonts w:hAnsi="Times New Roman" w:ascii="Times New Roman"/>
                <w:b/>
              </w:rPr>
              <w:t xml:space="preserve"> </w:t>
            </w:r>
            <w:r w:rsidR="00F22473">
              <w:rPr>
                <w:rFonts w:hAnsi="Times New Roman" w:ascii="Times New Roman"/>
                <w:b/>
              </w:rPr>
              <w:t xml:space="preserve">              </w:t>
            </w:r>
          </w:p>
        </w:tc>
        <w:tc>
          <w:tcPr>
            <w:tcW w:type="dxa" w:w="1418"/>
          </w:tcPr>
          <w:p w:rsidRDefault="00535105" w:rsidP="009E63D0" w:rsidR="00535105" w:rsidRPr="00DF5483">
            <w:pPr>
              <w:spacing w:after="0"/>
              <w:rPr>
                <w:rFonts w:hAnsi="Times New Roman" w:ascii="Times New Roman"/>
              </w:rPr>
            </w:pPr>
          </w:p>
        </w:tc>
        <w:tc>
          <w:tcPr>
            <w:tcW w:type="dxa" w:w="1843"/>
          </w:tcPr>
          <w:p w:rsidRDefault="00535105" w:rsidP="009E63D0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992"/>
          </w:tcPr>
          <w:p w:rsidRDefault="00535105" w:rsidP="009E63D0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</w:tr>
      <w:tr w:rsidTr="00376D41" w:rsidR="00535105" w:rsidRPr="00DF5483">
        <w:tc>
          <w:tcPr>
            <w:tcW w:type="dxa" w:w="708"/>
          </w:tcPr>
          <w:p w:rsidRDefault="009325E6" w:rsidP="00421A1F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27.</w:t>
            </w:r>
          </w:p>
        </w:tc>
        <w:tc>
          <w:tcPr>
            <w:tcW w:type="dxa" w:w="1702"/>
          </w:tcPr>
          <w:p w:rsidRDefault="00214CD2" w:rsidP="00421A1F" w:rsidR="00535105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GRADSK</w:t>
            </w:r>
            <w:r w:rsidR="002626AC">
              <w:rPr>
                <w:rFonts w:hAnsi="Times New Roman" w:ascii="Times New Roman"/>
              </w:rPr>
              <w:t xml:space="preserve">A PLINARA ZAGREB </w:t>
            </w:r>
            <w:r w:rsidR="004A3DAC">
              <w:rPr>
                <w:rFonts w:hAnsi="Times New Roman" w:ascii="Times New Roman"/>
              </w:rPr>
              <w:t>-OPSKRBA d.o.</w:t>
            </w:r>
          </w:p>
        </w:tc>
        <w:tc>
          <w:tcPr>
            <w:tcW w:type="dxa" w:w="1559"/>
          </w:tcPr>
          <w:p w:rsidRDefault="00776869" w:rsidP="00421A1F" w:rsidR="00535105" w:rsidRPr="00776869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776869">
              <w:rPr>
                <w:rFonts w:hAnsi="Times New Roman" w:ascii="Times New Roman"/>
              </w:rPr>
              <w:t>74364571096</w:t>
            </w:r>
          </w:p>
        </w:tc>
        <w:tc>
          <w:tcPr>
            <w:tcW w:type="dxa" w:w="1843"/>
          </w:tcPr>
          <w:p w:rsidRDefault="00535105" w:rsidP="00421A1F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Zagreb, Radnička cesta 1</w:t>
            </w:r>
          </w:p>
        </w:tc>
        <w:tc>
          <w:tcPr>
            <w:tcW w:type="dxa" w:w="1559"/>
          </w:tcPr>
          <w:p w:rsidRDefault="00535105" w:rsidP="00421A1F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</w:p>
          <w:p w:rsidRDefault="00776869" w:rsidP="00776869" w:rsidR="00535105" w:rsidRPr="00DF5483">
            <w:pPr>
              <w:spacing w:after="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</w:t>
            </w:r>
            <w:r w:rsidR="00535105" w:rsidRPr="00DF5483">
              <w:rPr>
                <w:rFonts w:hAnsi="Times New Roman" w:ascii="Times New Roman"/>
                <w:b/>
              </w:rPr>
              <w:t xml:space="preserve">  30.689,55</w:t>
            </w:r>
          </w:p>
        </w:tc>
        <w:tc>
          <w:tcPr>
            <w:tcW w:type="dxa" w:w="2835"/>
          </w:tcPr>
          <w:p w:rsidRDefault="00535105" w:rsidP="00421A1F" w:rsidR="00535105" w:rsidRPr="00DF5483">
            <w:pPr>
              <w:spacing w:after="0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Temeljem ovršne isprave Ovrv-14/12</w:t>
            </w:r>
          </w:p>
        </w:tc>
        <w:tc>
          <w:tcPr>
            <w:tcW w:type="dxa" w:w="1701"/>
          </w:tcPr>
          <w:p w:rsidRDefault="00535105" w:rsidP="00421A1F" w:rsidR="00535105">
            <w:pPr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 xml:space="preserve">  </w:t>
            </w:r>
            <w:r w:rsidR="00283787">
              <w:rPr>
                <w:rFonts w:hAnsi="Times New Roman" w:ascii="Times New Roman"/>
                <w:b/>
              </w:rPr>
              <w:t xml:space="preserve">  </w:t>
            </w:r>
          </w:p>
          <w:p w:rsidRDefault="00283787" w:rsidP="00421A1F" w:rsidR="00283787" w:rsidRPr="00DF5483">
            <w:pPr>
              <w:spacing w:after="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     30.689,55</w:t>
            </w:r>
          </w:p>
          <w:p w:rsidRDefault="00776869" w:rsidP="00776869" w:rsidR="00535105" w:rsidRPr="00DF5483">
            <w:pPr>
              <w:spacing w:after="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      </w:t>
            </w:r>
            <w:r w:rsidR="00535105" w:rsidRPr="00DF5483">
              <w:rPr>
                <w:rFonts w:hAnsi="Times New Roman" w:ascii="Times New Roman"/>
                <w:b/>
              </w:rPr>
              <w:t xml:space="preserve"> </w:t>
            </w:r>
            <w:r w:rsidR="00F22473">
              <w:rPr>
                <w:rFonts w:hAnsi="Times New Roman" w:ascii="Times New Roman"/>
                <w:b/>
              </w:rPr>
              <w:t xml:space="preserve">                        </w:t>
            </w:r>
          </w:p>
        </w:tc>
        <w:tc>
          <w:tcPr>
            <w:tcW w:type="dxa" w:w="1418"/>
          </w:tcPr>
          <w:p w:rsidRDefault="00535105" w:rsidP="00421A1F" w:rsidR="00535105" w:rsidRPr="00DF5483">
            <w:pPr>
              <w:spacing w:after="0"/>
              <w:rPr>
                <w:rFonts w:hAnsi="Times New Roman" w:ascii="Times New Roman"/>
              </w:rPr>
            </w:pPr>
          </w:p>
        </w:tc>
        <w:tc>
          <w:tcPr>
            <w:tcW w:type="dxa" w:w="1843"/>
          </w:tcPr>
          <w:p w:rsidRDefault="00535105" w:rsidP="00421A1F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992"/>
          </w:tcPr>
          <w:p w:rsidRDefault="00535105" w:rsidP="00421A1F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</w:tr>
      <w:tr w:rsidTr="00376D41" w:rsidR="00535105" w:rsidRPr="00DF5483">
        <w:tc>
          <w:tcPr>
            <w:tcW w:type="dxa" w:w="708"/>
          </w:tcPr>
          <w:p w:rsidRDefault="00535105" w:rsidP="005D3E22" w:rsidR="00535105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</w:p>
        </w:tc>
        <w:tc>
          <w:tcPr>
            <w:tcW w:type="dxa" w:w="1702"/>
          </w:tcPr>
          <w:p w:rsidRDefault="00535105" w:rsidP="005D3E22" w:rsidR="00535105" w:rsidRPr="00DF5483">
            <w:pPr>
              <w:spacing w:after="0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535105" w:rsidP="005D3E22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1843"/>
          </w:tcPr>
          <w:p w:rsidRDefault="00535105" w:rsidP="005D3E22" w:rsidR="00535105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SVEUKUPNO</w:t>
            </w:r>
          </w:p>
        </w:tc>
        <w:tc>
          <w:tcPr>
            <w:tcW w:type="dxa" w:w="1559"/>
          </w:tcPr>
          <w:p w:rsidRDefault="005C09E6" w:rsidP="009325E6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3.</w:t>
            </w:r>
            <w:r w:rsidR="009325E6">
              <w:rPr>
                <w:rFonts w:hAnsi="Times New Roman" w:ascii="Times New Roman"/>
                <w:b/>
              </w:rPr>
              <w:t>679.107,98</w:t>
            </w:r>
          </w:p>
        </w:tc>
        <w:tc>
          <w:tcPr>
            <w:tcW w:type="dxa" w:w="2835"/>
          </w:tcPr>
          <w:p w:rsidRDefault="00535105" w:rsidP="005D3E22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</w:p>
        </w:tc>
        <w:tc>
          <w:tcPr>
            <w:tcW w:type="dxa" w:w="1701"/>
          </w:tcPr>
          <w:p w:rsidRDefault="00B05A91" w:rsidP="004A42CC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3</w:t>
            </w:r>
            <w:r w:rsidR="005C09E6">
              <w:rPr>
                <w:rFonts w:hAnsi="Times New Roman" w:ascii="Times New Roman"/>
                <w:b/>
              </w:rPr>
              <w:t>.</w:t>
            </w:r>
            <w:r w:rsidR="004A42CC">
              <w:rPr>
                <w:rFonts w:hAnsi="Times New Roman" w:ascii="Times New Roman"/>
                <w:b/>
              </w:rPr>
              <w:t>433.779,22</w:t>
            </w:r>
          </w:p>
        </w:tc>
        <w:tc>
          <w:tcPr>
            <w:tcW w:type="dxa" w:w="1418"/>
          </w:tcPr>
          <w:p w:rsidRDefault="00535105" w:rsidP="005D3E22" w:rsidR="00535105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  <w:r w:rsidRPr="00DF5483">
              <w:rPr>
                <w:rFonts w:hAnsi="Times New Roman" w:ascii="Times New Roman"/>
                <w:b/>
              </w:rPr>
              <w:t>245.328,76</w:t>
            </w:r>
          </w:p>
        </w:tc>
        <w:tc>
          <w:tcPr>
            <w:tcW w:type="dxa" w:w="1843"/>
          </w:tcPr>
          <w:p w:rsidRDefault="00535105" w:rsidP="005D3E22" w:rsidR="00535105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</w:p>
        </w:tc>
        <w:tc>
          <w:tcPr>
            <w:tcW w:type="dxa" w:w="992"/>
          </w:tcPr>
          <w:p w:rsidRDefault="00535105" w:rsidP="005D3E22" w:rsidR="00535105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</w:p>
        </w:tc>
      </w:tr>
      <w:tr w:rsidTr="00376D41" w:rsidR="00E33DD8" w:rsidRPr="00DF5483">
        <w:tc>
          <w:tcPr>
            <w:tcW w:type="dxa" w:w="708"/>
          </w:tcPr>
          <w:p w:rsidRDefault="00E33DD8" w:rsidP="005D3E22" w:rsidR="00E33DD8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</w:p>
        </w:tc>
        <w:tc>
          <w:tcPr>
            <w:tcW w:type="dxa" w:w="1702"/>
          </w:tcPr>
          <w:p w:rsidRDefault="00E33DD8" w:rsidP="005D3E22" w:rsidR="00E33DD8" w:rsidRPr="00DF5483">
            <w:pPr>
              <w:spacing w:after="0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E33DD8" w:rsidP="005D3E22" w:rsidR="00E33DD8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1843"/>
          </w:tcPr>
          <w:p w:rsidRDefault="00E33DD8" w:rsidP="005D3E22" w:rsidR="00E33DD8" w:rsidRPr="00DF5483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</w:p>
        </w:tc>
        <w:tc>
          <w:tcPr>
            <w:tcW w:type="dxa" w:w="1559"/>
          </w:tcPr>
          <w:p w:rsidRDefault="00E33DD8" w:rsidP="009325E6" w:rsidR="00E33DD8">
            <w:pPr>
              <w:spacing w:after="0"/>
              <w:jc w:val="right"/>
              <w:rPr>
                <w:rFonts w:hAnsi="Times New Roman" w:ascii="Times New Roman"/>
                <w:b/>
              </w:rPr>
            </w:pPr>
          </w:p>
        </w:tc>
        <w:tc>
          <w:tcPr>
            <w:tcW w:type="dxa" w:w="2835"/>
          </w:tcPr>
          <w:p w:rsidRDefault="00E33DD8" w:rsidP="005D3E22" w:rsidR="00E33DD8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</w:p>
        </w:tc>
        <w:tc>
          <w:tcPr>
            <w:tcW w:type="dxa" w:w="1701"/>
          </w:tcPr>
          <w:p w:rsidRDefault="00E33DD8" w:rsidP="004A42CC" w:rsidR="00E33DD8">
            <w:pPr>
              <w:spacing w:after="0"/>
              <w:jc w:val="right"/>
              <w:rPr>
                <w:rFonts w:hAnsi="Times New Roman" w:ascii="Times New Roman"/>
                <w:b/>
              </w:rPr>
            </w:pPr>
          </w:p>
        </w:tc>
        <w:tc>
          <w:tcPr>
            <w:tcW w:type="dxa" w:w="1418"/>
          </w:tcPr>
          <w:p w:rsidRDefault="00E33DD8" w:rsidP="005D3E22" w:rsidR="00E33DD8" w:rsidRPr="00DF5483">
            <w:pPr>
              <w:spacing w:after="0"/>
              <w:jc w:val="right"/>
              <w:rPr>
                <w:rFonts w:hAnsi="Times New Roman" w:ascii="Times New Roman"/>
                <w:b/>
              </w:rPr>
            </w:pPr>
          </w:p>
        </w:tc>
        <w:tc>
          <w:tcPr>
            <w:tcW w:type="dxa" w:w="1843"/>
          </w:tcPr>
          <w:p w:rsidRDefault="00E33DD8" w:rsidP="005D3E22" w:rsidR="00E33DD8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</w:p>
        </w:tc>
        <w:tc>
          <w:tcPr>
            <w:tcW w:type="dxa" w:w="992"/>
          </w:tcPr>
          <w:p w:rsidRDefault="00E33DD8" w:rsidP="005D3E22" w:rsidR="00E33DD8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</w:p>
        </w:tc>
      </w:tr>
    </w:tbl>
    <w:p w:rsidRDefault="00E33DD8" w:rsidP="009042E7" w:rsidR="00E33DD8">
      <w:pPr>
        <w:spacing w:after="0"/>
        <w:rPr>
          <w:rFonts w:hAnsi="Times New Roman" w:ascii="Times New Roman"/>
          <w:b/>
        </w:rPr>
      </w:pPr>
    </w:p>
    <w:p w:rsidRDefault="004867AF" w:rsidP="009042E7" w:rsidR="009042E7" w:rsidRPr="00DF5483">
      <w:pPr>
        <w:spacing w:after="0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C921E9">
        <w:rPr>
          <w:rFonts w:hAnsi="Times New Roman" w:ascii="Times New Roman"/>
          <w:b/>
        </w:rPr>
        <w:t xml:space="preserve">       </w:t>
      </w:r>
    </w:p>
    <w:p w:rsidRDefault="00702487" w:rsidP="005D3E22" w:rsidR="00864C27" w:rsidRPr="00DF5483">
      <w:pPr>
        <w:spacing w:after="0"/>
        <w:jc w:val="center"/>
        <w:rPr>
          <w:rFonts w:hAnsi="Times New Roman" w:ascii="Times New Roman"/>
          <w:b/>
        </w:rPr>
      </w:pPr>
      <w:r w:rsidRPr="00DF5483">
        <w:rPr>
          <w:rFonts w:hAnsi="Times New Roman" w:ascii="Times New Roman"/>
          <w:b/>
        </w:rPr>
        <w:t>II</w:t>
      </w:r>
      <w:r w:rsidR="00CA496F" w:rsidRPr="00DF5483">
        <w:rPr>
          <w:rFonts w:hAnsi="Times New Roman" w:ascii="Times New Roman"/>
          <w:b/>
        </w:rPr>
        <w:t>I</w:t>
      </w:r>
      <w:r w:rsidR="00F32CEE">
        <w:rPr>
          <w:rFonts w:hAnsi="Times New Roman" w:ascii="Times New Roman"/>
          <w:b/>
        </w:rPr>
        <w:t>. TABLICA RAZLUČNIH VJEROVNIKA</w:t>
      </w:r>
    </w:p>
    <w:p w:rsidRDefault="00864C27" w:rsidP="005D3E22" w:rsidR="00864C27" w:rsidRPr="00DF5483">
      <w:pPr>
        <w:spacing w:after="0"/>
        <w:jc w:val="center"/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pct" w:w="577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52"/>
        <w:gridCol w:w="3804"/>
        <w:gridCol w:w="1426"/>
        <w:gridCol w:w="2747"/>
        <w:gridCol w:w="1785"/>
        <w:gridCol w:w="1785"/>
        <w:gridCol w:w="1943"/>
        <w:gridCol w:w="2268"/>
      </w:tblGrid>
      <w:tr w:rsidTr="005E77EF" w:rsidR="005E77EF" w:rsidRPr="00DF5483">
        <w:trPr>
          <w:jc w:val="center"/>
        </w:trPr>
        <w:tc>
          <w:tcPr>
            <w:tcW w:type="pct" w:w="199"/>
            <w:vAlign w:val="center"/>
          </w:tcPr>
          <w:p w:rsidRDefault="00560540" w:rsidP="005D3E22" w:rsidR="00702487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Red.</w:t>
            </w:r>
            <w:r w:rsidR="00702487" w:rsidRPr="00DF5483">
              <w:rPr>
                <w:rFonts w:hAnsi="Times New Roman" w:ascii="Times New Roman"/>
              </w:rPr>
              <w:t xml:space="preserve"> broj </w:t>
            </w:r>
          </w:p>
          <w:p w:rsidRDefault="00702487" w:rsidP="005D3E22" w:rsidR="00702487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1159"/>
            <w:vAlign w:val="center"/>
          </w:tcPr>
          <w:p w:rsidRDefault="00F32CEE" w:rsidP="00F32CEE" w:rsidR="00702487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</w:t>
            </w:r>
            <w:r w:rsidR="002C48ED">
              <w:rPr>
                <w:rFonts w:hAnsi="Times New Roman" w:ascii="Times New Roman"/>
              </w:rPr>
              <w:t>AZIV RAZLUČNOG VJEROVNIKA</w:t>
            </w:r>
          </w:p>
        </w:tc>
        <w:tc>
          <w:tcPr>
            <w:tcW w:type="pct" w:w="434"/>
            <w:vAlign w:val="center"/>
          </w:tcPr>
          <w:p w:rsidRDefault="00702487" w:rsidP="005D3E22" w:rsidR="00702487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 xml:space="preserve">OIB razlučnog vjerovnika </w:t>
            </w:r>
          </w:p>
        </w:tc>
        <w:tc>
          <w:tcPr>
            <w:tcW w:type="pct" w:w="837"/>
            <w:vAlign w:val="center"/>
          </w:tcPr>
          <w:p w:rsidRDefault="00702487" w:rsidP="005D3E22" w:rsidR="00702487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Adresa / sjedište razlučnog vjerovnika</w:t>
            </w:r>
          </w:p>
        </w:tc>
        <w:tc>
          <w:tcPr>
            <w:tcW w:type="pct" w:w="544"/>
            <w:vAlign w:val="center"/>
          </w:tcPr>
          <w:p w:rsidRDefault="00702487" w:rsidP="005D3E22" w:rsidR="00702487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DF5483">
              <w:rPr>
                <w:rFonts w:hAnsi="Times New Roman" w:ascii="Times New Roman"/>
              </w:rPr>
              <w:t>Javna knjiga u koju je razlučno pravo upisano</w:t>
            </w:r>
          </w:p>
        </w:tc>
        <w:tc>
          <w:tcPr>
            <w:tcW w:type="pct" w:w="544"/>
            <w:vAlign w:val="center"/>
          </w:tcPr>
          <w:p w:rsidRDefault="00B0599C" w:rsidP="00B0599C" w:rsidR="00702487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Iznos tražbine osigur.</w:t>
            </w:r>
            <w:r w:rsidR="00702487" w:rsidRPr="00DF5483">
              <w:rPr>
                <w:rFonts w:hAnsi="Times New Roman" w:ascii="Times New Roman"/>
              </w:rPr>
              <w:t xml:space="preserve"> razlučnim pravom</w:t>
            </w:r>
            <w:r>
              <w:rPr>
                <w:rFonts w:hAnsi="Times New Roman" w:ascii="Times New Roman"/>
              </w:rPr>
              <w:t xml:space="preserve">  (u kn)</w:t>
            </w:r>
          </w:p>
          <w:p w:rsidRDefault="00CA496F" w:rsidP="005D3E22" w:rsidR="00CA496F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592"/>
            <w:vAlign w:val="center"/>
          </w:tcPr>
          <w:p w:rsidRDefault="00B0599C" w:rsidP="00B0599C" w:rsidR="00702487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Pravna osnova tražbine </w:t>
            </w:r>
            <w:r w:rsidR="00702487" w:rsidRPr="00DF5483">
              <w:rPr>
                <w:rFonts w:hAnsi="Times New Roman" w:ascii="Times New Roman"/>
              </w:rPr>
              <w:t>osigurane razlučnim pravom</w:t>
            </w:r>
          </w:p>
        </w:tc>
        <w:tc>
          <w:tcPr>
            <w:tcW w:type="pct" w:w="691"/>
            <w:vAlign w:val="center"/>
          </w:tcPr>
          <w:p w:rsidRDefault="00F32CEE" w:rsidP="005D3E22" w:rsidR="00702487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Dio imovine na koju</w:t>
            </w:r>
            <w:r w:rsidR="00702487" w:rsidRPr="00DF5483">
              <w:rPr>
                <w:rFonts w:hAnsi="Times New Roman" w:ascii="Times New Roman"/>
              </w:rPr>
              <w:t xml:space="preserve"> se odnosi razlučno pravo</w:t>
            </w:r>
          </w:p>
        </w:tc>
      </w:tr>
      <w:tr w:rsidTr="005E77EF" w:rsidR="005E77EF" w:rsidRPr="00DF5483">
        <w:trPr>
          <w:jc w:val="center"/>
        </w:trPr>
        <w:tc>
          <w:tcPr>
            <w:tcW w:type="pct" w:w="199"/>
          </w:tcPr>
          <w:p w:rsidRDefault="00B0599C" w:rsidP="005D3E22" w:rsidR="00864C27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1</w:t>
            </w:r>
          </w:p>
        </w:tc>
        <w:tc>
          <w:tcPr>
            <w:tcW w:type="pct" w:w="1159"/>
          </w:tcPr>
          <w:p w:rsidRDefault="00B0599C" w:rsidP="005D3E22" w:rsidR="00864C27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      2</w:t>
            </w:r>
          </w:p>
        </w:tc>
        <w:tc>
          <w:tcPr>
            <w:tcW w:type="pct" w:w="434"/>
          </w:tcPr>
          <w:p w:rsidRDefault="00B0599C" w:rsidP="005D3E22" w:rsidR="00864C27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3</w:t>
            </w:r>
          </w:p>
        </w:tc>
        <w:tc>
          <w:tcPr>
            <w:tcW w:type="pct" w:w="837"/>
          </w:tcPr>
          <w:p w:rsidRDefault="00B0599C" w:rsidP="005D3E22" w:rsidR="00864C27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    4</w:t>
            </w:r>
          </w:p>
        </w:tc>
        <w:tc>
          <w:tcPr>
            <w:tcW w:type="pct" w:w="544"/>
          </w:tcPr>
          <w:p w:rsidRDefault="00B0599C" w:rsidP="005D3E22" w:rsidR="00864C27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5</w:t>
            </w:r>
          </w:p>
        </w:tc>
        <w:tc>
          <w:tcPr>
            <w:tcW w:type="pct" w:w="544"/>
          </w:tcPr>
          <w:p w:rsidRDefault="00B0599C" w:rsidP="00B0599C" w:rsidR="00AC6C1E" w:rsidRPr="00DF5483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</w:t>
            </w:r>
          </w:p>
        </w:tc>
        <w:tc>
          <w:tcPr>
            <w:tcW w:type="pct" w:w="592"/>
          </w:tcPr>
          <w:p w:rsidRDefault="00B0599C" w:rsidP="00CA496F" w:rsidR="00864C27" w:rsidRPr="00DF5483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7</w:t>
            </w:r>
          </w:p>
        </w:tc>
        <w:tc>
          <w:tcPr>
            <w:tcW w:type="pct" w:w="691"/>
          </w:tcPr>
          <w:p w:rsidRDefault="00B0599C" w:rsidP="005D3E22" w:rsidR="00864C27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8</w:t>
            </w:r>
          </w:p>
        </w:tc>
      </w:tr>
      <w:tr w:rsidTr="005E77EF" w:rsidR="005E77EF" w:rsidRPr="00DF5483">
        <w:trPr>
          <w:jc w:val="center"/>
        </w:trPr>
        <w:tc>
          <w:tcPr>
            <w:tcW w:type="pct" w:w="199"/>
          </w:tcPr>
          <w:p w:rsidRDefault="00E0091B" w:rsidP="005D3E22" w:rsidR="00864C27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  <w:p w:rsidRDefault="00864C27" w:rsidP="005D3E22" w:rsidR="00864C27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</w:p>
        </w:tc>
        <w:tc>
          <w:tcPr>
            <w:tcW w:type="pct" w:w="1159"/>
          </w:tcPr>
          <w:p w:rsidRDefault="00560540" w:rsidP="005D3E22" w:rsidR="00864C27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HETA  Assst Resolution Hrvatska d.o.o.</w:t>
            </w:r>
          </w:p>
        </w:tc>
        <w:tc>
          <w:tcPr>
            <w:tcW w:type="pct" w:w="434"/>
          </w:tcPr>
          <w:p w:rsidRDefault="00D21FB1" w:rsidP="005D3E22" w:rsidR="00864C27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14036333877</w:t>
            </w:r>
          </w:p>
        </w:tc>
        <w:tc>
          <w:tcPr>
            <w:tcW w:type="pct" w:w="837"/>
          </w:tcPr>
          <w:p w:rsidRDefault="00D21FB1" w:rsidP="005D3E22" w:rsidR="00864C27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Slavonska 6</w:t>
            </w:r>
          </w:p>
        </w:tc>
        <w:tc>
          <w:tcPr>
            <w:tcW w:type="pct" w:w="544"/>
          </w:tcPr>
          <w:p w:rsidRDefault="00D21FB1" w:rsidP="005D3E22" w:rsidR="00864C27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Zemljišno knjižni odjel</w:t>
            </w:r>
            <w:r w:rsidR="007815E1">
              <w:rPr>
                <w:rFonts w:hAnsi="Times New Roman" w:ascii="Times New Roman"/>
              </w:rPr>
              <w:t xml:space="preserve"> </w:t>
            </w:r>
            <w:r w:rsidR="0032609C">
              <w:rPr>
                <w:rFonts w:hAnsi="Times New Roman" w:ascii="Times New Roman"/>
              </w:rPr>
              <w:t xml:space="preserve"> </w:t>
            </w:r>
            <w:r w:rsidR="007815E1">
              <w:rPr>
                <w:rFonts w:hAnsi="Times New Roman" w:ascii="Times New Roman"/>
              </w:rPr>
              <w:t>Zagreb</w:t>
            </w:r>
          </w:p>
        </w:tc>
        <w:tc>
          <w:tcPr>
            <w:tcW w:type="pct" w:w="544"/>
          </w:tcPr>
          <w:p w:rsidRDefault="002C48ED" w:rsidP="002C48ED" w:rsidR="00864C27" w:rsidRPr="00E01320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E01320">
              <w:rPr>
                <w:rFonts w:hAnsi="Times New Roman" w:ascii="Times New Roman"/>
                <w:b/>
              </w:rPr>
              <w:t xml:space="preserve">          365.709,75</w:t>
            </w:r>
          </w:p>
        </w:tc>
        <w:tc>
          <w:tcPr>
            <w:tcW w:type="pct" w:w="592"/>
          </w:tcPr>
          <w:p w:rsidRDefault="002C48ED" w:rsidP="005D3E22" w:rsidR="00864C27" w:rsidRPr="002C48ED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2C48ED">
              <w:rPr>
                <w:rFonts w:hAnsi="Times New Roman" w:ascii="Times New Roman"/>
              </w:rPr>
              <w:t>Sporazum</w:t>
            </w:r>
            <w:r>
              <w:rPr>
                <w:rFonts w:hAnsi="Times New Roman" w:ascii="Times New Roman"/>
              </w:rPr>
              <w:t xml:space="preserve">  radi osiguranja novčane tražbine prijenosom vlasništva nekretnine od 03.06.2</w:t>
            </w:r>
            <w:r w:rsidR="002F7BCC">
              <w:rPr>
                <w:rFonts w:hAnsi="Times New Roman" w:ascii="Times New Roman"/>
              </w:rPr>
              <w:t xml:space="preserve">002. god. </w:t>
            </w:r>
            <w:r w:rsidR="00F41AF4">
              <w:rPr>
                <w:rFonts w:hAnsi="Times New Roman" w:ascii="Times New Roman"/>
              </w:rPr>
              <w:t>i potvrđen od javnog bilježnika pod brojem OU-691/2002-1.</w:t>
            </w:r>
          </w:p>
        </w:tc>
        <w:tc>
          <w:tcPr>
            <w:tcW w:type="pct" w:w="691"/>
          </w:tcPr>
          <w:p w:rsidRDefault="00F41AF4" w:rsidP="005D3E22" w:rsidR="00864C27" w:rsidRPr="00DF5483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Nekretnina upisana u zemljišne knjige Opći</w:t>
            </w:r>
            <w:r w:rsidR="00AB33B4">
              <w:rPr>
                <w:rFonts w:hAnsi="Times New Roman" w:ascii="Times New Roman"/>
              </w:rPr>
              <w:t>nskog građanskog suda u Zagrebu, Zemljišnoknjižni odjel Zagreb, u zk.ul. 2679 k.o. Grad Zagreb, zk. č.br.</w:t>
            </w:r>
            <w:r w:rsidR="00E01320">
              <w:rPr>
                <w:rFonts w:hAnsi="Times New Roman" w:ascii="Times New Roman"/>
              </w:rPr>
              <w:t xml:space="preserve"> 2363 u naravi kuća, vrt i dvorište u Vlaškoj 48, pov. 153,2 čhv.</w:t>
            </w:r>
          </w:p>
        </w:tc>
      </w:tr>
      <w:tr w:rsidTr="005E77EF" w:rsidR="00A71AB5" w:rsidRPr="00DF5483">
        <w:trPr>
          <w:jc w:val="center"/>
        </w:trPr>
        <w:tc>
          <w:tcPr>
            <w:tcW w:type="pct" w:w="199"/>
          </w:tcPr>
          <w:p w:rsidRDefault="00E01320" w:rsidP="005D3E22" w:rsidR="00E01320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</w:t>
            </w:r>
          </w:p>
        </w:tc>
        <w:tc>
          <w:tcPr>
            <w:tcW w:type="pct" w:w="1159"/>
          </w:tcPr>
          <w:p w:rsidRDefault="00530FB0" w:rsidP="005D3E22" w:rsidR="00E01320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ADDIKO  BANK d.d.</w:t>
            </w:r>
          </w:p>
        </w:tc>
        <w:tc>
          <w:tcPr>
            <w:tcW w:type="pct" w:w="434"/>
          </w:tcPr>
          <w:p w:rsidRDefault="00530FB0" w:rsidP="005D3E22" w:rsidR="00E01320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14036333877</w:t>
            </w:r>
          </w:p>
        </w:tc>
        <w:tc>
          <w:tcPr>
            <w:tcW w:type="pct" w:w="837"/>
          </w:tcPr>
          <w:p w:rsidRDefault="00530FB0" w:rsidP="005D3E22" w:rsidR="00E01320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Slavonska 6</w:t>
            </w:r>
          </w:p>
        </w:tc>
        <w:tc>
          <w:tcPr>
            <w:tcW w:type="pct" w:w="544"/>
          </w:tcPr>
          <w:p w:rsidRDefault="0032609C" w:rsidP="005D3E22" w:rsidR="00E01320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Zemljišno knjižni odjel Zagreb</w:t>
            </w:r>
          </w:p>
        </w:tc>
        <w:tc>
          <w:tcPr>
            <w:tcW w:type="pct" w:w="544"/>
          </w:tcPr>
          <w:p w:rsidRDefault="0032609C" w:rsidP="002C48ED" w:rsidR="00E01320" w:rsidRPr="00E01320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    501.625,43</w:t>
            </w:r>
          </w:p>
        </w:tc>
        <w:tc>
          <w:tcPr>
            <w:tcW w:type="pct" w:w="592"/>
          </w:tcPr>
          <w:p w:rsidRDefault="00254802" w:rsidP="0032609C" w:rsidR="00E01320" w:rsidRPr="002C48ED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Založno pravo temeljem Ugovora o kreditu broj 165- 51010463 sa sporazumom o osiguranju novčane </w:t>
            </w:r>
            <w:r>
              <w:rPr>
                <w:rFonts w:hAnsi="Times New Roman" w:ascii="Times New Roman"/>
              </w:rPr>
              <w:lastRenderedPageBreak/>
              <w:t>tražbine</w:t>
            </w:r>
            <w:r w:rsidR="00550E86">
              <w:rPr>
                <w:rFonts w:hAnsi="Times New Roman" w:ascii="Times New Roman"/>
              </w:rPr>
              <w:t xml:space="preserve"> od 11.07. 2011.</w:t>
            </w:r>
          </w:p>
        </w:tc>
        <w:tc>
          <w:tcPr>
            <w:tcW w:type="pct" w:w="691"/>
          </w:tcPr>
          <w:p w:rsidRDefault="00254802" w:rsidP="005D3E22" w:rsidR="00E01320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 xml:space="preserve">Suvlasnički dio nekretnine – kuće </w:t>
            </w:r>
            <w:r w:rsidR="007B19F0">
              <w:rPr>
                <w:rFonts w:hAnsi="Times New Roman" w:ascii="Times New Roman"/>
              </w:rPr>
              <w:t xml:space="preserve">broj 750, dvorišta i vrta u Vlaškoj ulici br. 48, kč.br.2363, upisana kod Općinskog </w:t>
            </w:r>
            <w:r w:rsidR="007B19F0">
              <w:rPr>
                <w:rFonts w:hAnsi="Times New Roman" w:ascii="Times New Roman"/>
              </w:rPr>
              <w:lastRenderedPageBreak/>
              <w:t>građanskog suda Zagreb u z.k.ul. 2679, broj poduioška 2, k.o. Grad Zagreb.</w:t>
            </w:r>
          </w:p>
        </w:tc>
      </w:tr>
      <w:tr w:rsidTr="005E77EF" w:rsidR="007B19F0" w:rsidRPr="00DF5483">
        <w:trPr>
          <w:jc w:val="center"/>
        </w:trPr>
        <w:tc>
          <w:tcPr>
            <w:tcW w:type="pct" w:w="199"/>
          </w:tcPr>
          <w:p w:rsidRDefault="007B19F0" w:rsidP="005D3E22" w:rsidR="007B19F0">
            <w:pPr>
              <w:pStyle w:val="Bezproreda"/>
              <w:spacing w:after="0"/>
              <w:rPr>
                <w:rFonts w:hAnsi="Times New Roman" w:ascii="Times New Roman"/>
              </w:rPr>
            </w:pPr>
          </w:p>
        </w:tc>
        <w:tc>
          <w:tcPr>
            <w:tcW w:type="pct" w:w="1159"/>
          </w:tcPr>
          <w:p w:rsidRDefault="007B19F0" w:rsidP="005D3E22" w:rsidR="007B19F0" w:rsidRPr="007B19F0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 w:rsidRPr="007B19F0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pct" w:w="434"/>
          </w:tcPr>
          <w:p w:rsidRDefault="007B19F0" w:rsidP="005D3E22" w:rsidR="007B19F0">
            <w:pPr>
              <w:pStyle w:val="Bezproreda"/>
              <w:spacing w:after="0"/>
              <w:rPr>
                <w:rFonts w:hAnsi="Times New Roman" w:ascii="Times New Roman"/>
              </w:rPr>
            </w:pPr>
          </w:p>
        </w:tc>
        <w:tc>
          <w:tcPr>
            <w:tcW w:type="pct" w:w="837"/>
          </w:tcPr>
          <w:p w:rsidRDefault="007B19F0" w:rsidP="005D3E22" w:rsidR="007B19F0">
            <w:pPr>
              <w:pStyle w:val="Bezproreda"/>
              <w:spacing w:after="0"/>
              <w:rPr>
                <w:rFonts w:hAnsi="Times New Roman" w:ascii="Times New Roman"/>
              </w:rPr>
            </w:pPr>
          </w:p>
        </w:tc>
        <w:tc>
          <w:tcPr>
            <w:tcW w:type="pct" w:w="544"/>
          </w:tcPr>
          <w:p w:rsidRDefault="007B19F0" w:rsidP="005D3E22" w:rsidR="007B19F0">
            <w:pPr>
              <w:pStyle w:val="Bezproreda"/>
              <w:spacing w:after="0"/>
              <w:rPr>
                <w:rFonts w:hAnsi="Times New Roman" w:ascii="Times New Roman"/>
              </w:rPr>
            </w:pPr>
          </w:p>
        </w:tc>
        <w:tc>
          <w:tcPr>
            <w:tcW w:type="pct" w:w="544"/>
          </w:tcPr>
          <w:p w:rsidRDefault="003607AC" w:rsidP="002C48ED" w:rsidR="007B19F0">
            <w:pPr>
              <w:pStyle w:val="Bezproreda"/>
              <w:spacing w:after="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    867.335,18</w:t>
            </w:r>
          </w:p>
        </w:tc>
        <w:tc>
          <w:tcPr>
            <w:tcW w:type="pct" w:w="592"/>
          </w:tcPr>
          <w:p w:rsidRDefault="007B19F0" w:rsidP="0032609C" w:rsidR="007B19F0">
            <w:pPr>
              <w:pStyle w:val="Bezproreda"/>
              <w:spacing w:after="0"/>
              <w:rPr>
                <w:rFonts w:hAnsi="Times New Roman" w:ascii="Times New Roman"/>
              </w:rPr>
            </w:pPr>
          </w:p>
        </w:tc>
        <w:tc>
          <w:tcPr>
            <w:tcW w:type="pct" w:w="691"/>
          </w:tcPr>
          <w:p w:rsidRDefault="007B19F0" w:rsidP="005D3E22" w:rsidR="007B19F0">
            <w:pPr>
              <w:pStyle w:val="Bezproreda"/>
              <w:spacing w:after="0"/>
              <w:rPr>
                <w:rFonts w:hAnsi="Times New Roman" w:ascii="Times New Roman"/>
              </w:rPr>
            </w:pPr>
          </w:p>
        </w:tc>
      </w:tr>
    </w:tbl>
    <w:p w:rsidRDefault="00F9213B" w:rsidP="005D3E22" w:rsidR="00F9213B" w:rsidRPr="00DF5483">
      <w:pPr>
        <w:spacing w:after="0"/>
        <w:rPr>
          <w:rFonts w:hAnsi="Times New Roman" w:ascii="Times New Roman"/>
        </w:rPr>
      </w:pPr>
    </w:p>
    <w:p w:rsidRDefault="00D51FFE" w:rsidP="005D3E22" w:rsidR="00D51FFE">
      <w:pPr>
        <w:spacing w:after="0"/>
        <w:rPr>
          <w:rFonts w:hAnsi="Times New Roman" w:ascii="Times New Roman"/>
        </w:rPr>
      </w:pPr>
    </w:p>
    <w:p w:rsidRDefault="001D6979" w:rsidP="005D3E22" w:rsidR="00D51FFE">
      <w:pPr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U Zagrebu, 17</w:t>
      </w:r>
      <w:r w:rsidR="001470C6">
        <w:rPr>
          <w:rFonts w:hAnsi="Times New Roman" w:ascii="Times New Roman"/>
        </w:rPr>
        <w:t>.</w:t>
      </w:r>
      <w:r>
        <w:rPr>
          <w:rFonts w:hAnsi="Times New Roman" w:ascii="Times New Roman"/>
        </w:rPr>
        <w:t>08.</w:t>
      </w:r>
      <w:r w:rsidR="001470C6">
        <w:rPr>
          <w:rFonts w:hAnsi="Times New Roman" w:ascii="Times New Roman"/>
        </w:rPr>
        <w:t xml:space="preserve"> 2017.                                                                                                                                      </w:t>
      </w:r>
      <w:r w:rsidR="0062562A">
        <w:rPr>
          <w:rFonts w:hAnsi="Times New Roman" w:ascii="Times New Roman"/>
        </w:rPr>
        <w:t>STEČAJNI UPRAVITELJ</w:t>
      </w:r>
    </w:p>
    <w:p w:rsidRDefault="0062562A" w:rsidP="005D3E22" w:rsidR="00C669EE" w:rsidRPr="00DF5483">
      <w:pPr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Marijan Gude</w:t>
      </w:r>
      <w:r w:rsidR="0040785E">
        <w:rPr>
          <w:rFonts w:hAnsi="Times New Roman" w:ascii="Times New Roman"/>
        </w:rPr>
        <w:t>lj</w:t>
      </w:r>
    </w:p>
    <w:sectPr w:rsidSect="00BF26D0" w:rsidR="00C669EE" w:rsidRPr="00DF5483"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BF6" w:rsidP="00702487" w:rsidR="00174BF6">
      <w:pPr>
        <w:spacing w:after="0"/>
      </w:pPr>
      <w:r>
        <w:separator/>
      </w:r>
    </w:p>
  </w:endnote>
  <w:endnote w:id="0" w:type="continuationSeparator">
    <w:p w:rsidRDefault="00174BF6" w:rsidP="00702487" w:rsidR="00174BF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BF6" w:rsidP="00702487" w:rsidR="00174BF6">
      <w:pPr>
        <w:spacing w:after="0"/>
      </w:pPr>
      <w:r>
        <w:separator/>
      </w:r>
    </w:p>
  </w:footnote>
  <w:footnote w:id="0" w:type="continuationSeparator">
    <w:p w:rsidRDefault="00174BF6" w:rsidP="00702487" w:rsidR="00174BF6">
      <w:pPr>
        <w:spacing w:after="0"/>
      </w:pPr>
      <w:r>
        <w:continuationSeparator/>
      </w:r>
    </w:p>
  </w:footnote>
  <w:footnote w:id="1">
    <w:p w:rsidRDefault="00250559" w:rsidP="000500E3" w:rsidR="00250559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7135A"/>
    <w:multiLevelType w:val="hybridMultilevel"/>
    <w:tmpl w:val="1090D62E"/>
    <w:lvl w:tplc="68EE091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E30647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DF0B9C"/>
    <w:multiLevelType w:val="hybridMultilevel"/>
    <w:tmpl w:val="D8D85594"/>
    <w:lvl w:tplc="2BA020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3942EF"/>
    <w:multiLevelType w:val="hybridMultilevel"/>
    <w:tmpl w:val="0C28D606"/>
    <w:lvl w:tplc="DB6AFB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4BF7CFF"/>
    <w:multiLevelType w:val="hybridMultilevel"/>
    <w:tmpl w:val="B0809266"/>
    <w:lvl w:tplc="ED08E9C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551D24"/>
    <w:multiLevelType w:val="hybridMultilevel"/>
    <w:tmpl w:val="2EC252B8"/>
    <w:lvl w:tplc="6B0868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A0D1366"/>
    <w:multiLevelType w:val="hybridMultilevel"/>
    <w:tmpl w:val="D5083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1E181B"/>
    <w:multiLevelType w:val="hybridMultilevel"/>
    <w:tmpl w:val="54BAC246"/>
    <w:lvl w:tplc="A24CCA4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2837F32"/>
    <w:multiLevelType w:val="hybridMultilevel"/>
    <w:tmpl w:val="97FE9260"/>
    <w:lvl w:tplc="9C1C5678" w:ilvl="0">
      <w:start w:val="811"/>
      <w:numFmt w:val="bullet"/>
      <w:lvlText w:val="-"/>
      <w:lvlJc w:val="left"/>
      <w:pPr>
        <w:ind w:hanging="360" w:left="4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70"/>
      </w:pPr>
      <w:rPr>
        <w:rFonts w:hAnsi="Wingdings" w:ascii="Wingdings" w:hint="default"/>
      </w:rPr>
    </w:lvl>
  </w:abstractNum>
  <w:abstractNum w:abstractNumId="10">
    <w:nsid w:val="6F2F2706"/>
    <w:multiLevelType w:val="hybridMultilevel"/>
    <w:tmpl w:val="BD88953E"/>
    <w:lvl w:tplc="41C8028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8B03EBE"/>
    <w:multiLevelType w:val="hybridMultilevel"/>
    <w:tmpl w:val="2278A6B4"/>
    <w:lvl w:tplc="DBB41676" w:ilvl="0">
      <w:start w:val="385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4"/>
  </w:num>
  <w:num w:numId="5">
    <w:abstractNumId w:val="6"/>
  </w:num>
  <w:num w:numId="6">
    <w:abstractNumId w:val="10"/>
  </w:num>
  <w:num w:numId="7">
    <w:abstractNumId w:val="1"/>
  </w:num>
  <w:num w:numId="8">
    <w:abstractNumId w:val="5"/>
  </w:num>
  <w:num w:numId="9">
    <w:abstractNumId w:val="8"/>
  </w:num>
  <w:num w:numId="10">
    <w:abstractNumId w:val="2"/>
  </w:num>
  <w:num w:numId="11">
    <w:abstractNumId w:val="3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7008"/>
    <w:rsid w:val="000133CA"/>
    <w:rsid w:val="00014C1B"/>
    <w:rsid w:val="0001535C"/>
    <w:rsid w:val="00027309"/>
    <w:rsid w:val="00031379"/>
    <w:rsid w:val="00032161"/>
    <w:rsid w:val="00033484"/>
    <w:rsid w:val="0003353A"/>
    <w:rsid w:val="00043C2C"/>
    <w:rsid w:val="00045814"/>
    <w:rsid w:val="000500E3"/>
    <w:rsid w:val="00067400"/>
    <w:rsid w:val="00067F50"/>
    <w:rsid w:val="000778D1"/>
    <w:rsid w:val="00082EFD"/>
    <w:rsid w:val="00090A1F"/>
    <w:rsid w:val="00091F88"/>
    <w:rsid w:val="00092EB2"/>
    <w:rsid w:val="000A2225"/>
    <w:rsid w:val="000A2B95"/>
    <w:rsid w:val="000B55B6"/>
    <w:rsid w:val="000C3179"/>
    <w:rsid w:val="000C3264"/>
    <w:rsid w:val="000C5E0B"/>
    <w:rsid w:val="000D0F51"/>
    <w:rsid w:val="000D1210"/>
    <w:rsid w:val="000D7B3B"/>
    <w:rsid w:val="000E46BC"/>
    <w:rsid w:val="000E5CC8"/>
    <w:rsid w:val="000E5F1A"/>
    <w:rsid w:val="000F168C"/>
    <w:rsid w:val="000F620B"/>
    <w:rsid w:val="001011CA"/>
    <w:rsid w:val="00105266"/>
    <w:rsid w:val="00111BC4"/>
    <w:rsid w:val="00113344"/>
    <w:rsid w:val="0014114A"/>
    <w:rsid w:val="00141521"/>
    <w:rsid w:val="001470C6"/>
    <w:rsid w:val="001473B7"/>
    <w:rsid w:val="001504A7"/>
    <w:rsid w:val="001525D8"/>
    <w:rsid w:val="00153306"/>
    <w:rsid w:val="001535A5"/>
    <w:rsid w:val="001733F0"/>
    <w:rsid w:val="00174BF6"/>
    <w:rsid w:val="00174EFB"/>
    <w:rsid w:val="001867D3"/>
    <w:rsid w:val="001917B4"/>
    <w:rsid w:val="0019556F"/>
    <w:rsid w:val="001A6156"/>
    <w:rsid w:val="001A7B9C"/>
    <w:rsid w:val="001B0526"/>
    <w:rsid w:val="001B6ED7"/>
    <w:rsid w:val="001C0C89"/>
    <w:rsid w:val="001C12CF"/>
    <w:rsid w:val="001C3183"/>
    <w:rsid w:val="001D516C"/>
    <w:rsid w:val="001D6979"/>
    <w:rsid w:val="001F04E5"/>
    <w:rsid w:val="001F150C"/>
    <w:rsid w:val="001F1D6E"/>
    <w:rsid w:val="001F3C5B"/>
    <w:rsid w:val="00214CD2"/>
    <w:rsid w:val="002150D8"/>
    <w:rsid w:val="00222B7C"/>
    <w:rsid w:val="00227D26"/>
    <w:rsid w:val="00231013"/>
    <w:rsid w:val="0023325B"/>
    <w:rsid w:val="00235919"/>
    <w:rsid w:val="00244307"/>
    <w:rsid w:val="00247C65"/>
    <w:rsid w:val="00250559"/>
    <w:rsid w:val="00254802"/>
    <w:rsid w:val="002559EA"/>
    <w:rsid w:val="002626AC"/>
    <w:rsid w:val="00273DE1"/>
    <w:rsid w:val="002741D7"/>
    <w:rsid w:val="00283787"/>
    <w:rsid w:val="002A3177"/>
    <w:rsid w:val="002A57B8"/>
    <w:rsid w:val="002A604D"/>
    <w:rsid w:val="002A67A8"/>
    <w:rsid w:val="002B06CD"/>
    <w:rsid w:val="002B7E43"/>
    <w:rsid w:val="002C48ED"/>
    <w:rsid w:val="002C6C3D"/>
    <w:rsid w:val="002C6FC5"/>
    <w:rsid w:val="002C7925"/>
    <w:rsid w:val="002D1F54"/>
    <w:rsid w:val="002D30AE"/>
    <w:rsid w:val="002D5140"/>
    <w:rsid w:val="002F0257"/>
    <w:rsid w:val="002F18A7"/>
    <w:rsid w:val="002F6613"/>
    <w:rsid w:val="002F7BCC"/>
    <w:rsid w:val="003042F9"/>
    <w:rsid w:val="0030457F"/>
    <w:rsid w:val="00305CB2"/>
    <w:rsid w:val="00306141"/>
    <w:rsid w:val="00310CF5"/>
    <w:rsid w:val="00312B2E"/>
    <w:rsid w:val="003141C2"/>
    <w:rsid w:val="0031568F"/>
    <w:rsid w:val="003157C8"/>
    <w:rsid w:val="00323A7A"/>
    <w:rsid w:val="0032609C"/>
    <w:rsid w:val="00344C15"/>
    <w:rsid w:val="00346A2F"/>
    <w:rsid w:val="00350B3C"/>
    <w:rsid w:val="00360347"/>
    <w:rsid w:val="003607AC"/>
    <w:rsid w:val="00365B36"/>
    <w:rsid w:val="0037686A"/>
    <w:rsid w:val="00376D41"/>
    <w:rsid w:val="00392F0B"/>
    <w:rsid w:val="003A5F9C"/>
    <w:rsid w:val="003B7F14"/>
    <w:rsid w:val="003D791F"/>
    <w:rsid w:val="003E2A67"/>
    <w:rsid w:val="00401CB1"/>
    <w:rsid w:val="0040785E"/>
    <w:rsid w:val="00411D5A"/>
    <w:rsid w:val="00421A1F"/>
    <w:rsid w:val="00422172"/>
    <w:rsid w:val="00442C14"/>
    <w:rsid w:val="00446833"/>
    <w:rsid w:val="00450614"/>
    <w:rsid w:val="00463A5B"/>
    <w:rsid w:val="0046423B"/>
    <w:rsid w:val="004732AC"/>
    <w:rsid w:val="00474397"/>
    <w:rsid w:val="00476173"/>
    <w:rsid w:val="004867AF"/>
    <w:rsid w:val="00486D83"/>
    <w:rsid w:val="004A3DAC"/>
    <w:rsid w:val="004A3FFC"/>
    <w:rsid w:val="004A42CC"/>
    <w:rsid w:val="004D209B"/>
    <w:rsid w:val="004E4873"/>
    <w:rsid w:val="004F0B7A"/>
    <w:rsid w:val="004F452C"/>
    <w:rsid w:val="00525D8F"/>
    <w:rsid w:val="00530FB0"/>
    <w:rsid w:val="00535105"/>
    <w:rsid w:val="005414A2"/>
    <w:rsid w:val="00545015"/>
    <w:rsid w:val="00547BA3"/>
    <w:rsid w:val="00550E86"/>
    <w:rsid w:val="005554D0"/>
    <w:rsid w:val="00557642"/>
    <w:rsid w:val="00560540"/>
    <w:rsid w:val="00561A9B"/>
    <w:rsid w:val="00566C3E"/>
    <w:rsid w:val="00570BDF"/>
    <w:rsid w:val="00577559"/>
    <w:rsid w:val="00577CAF"/>
    <w:rsid w:val="00592233"/>
    <w:rsid w:val="005A6040"/>
    <w:rsid w:val="005B43E9"/>
    <w:rsid w:val="005B5B5D"/>
    <w:rsid w:val="005C09E6"/>
    <w:rsid w:val="005C563C"/>
    <w:rsid w:val="005D3E22"/>
    <w:rsid w:val="005D5F42"/>
    <w:rsid w:val="005E16D0"/>
    <w:rsid w:val="005E2F91"/>
    <w:rsid w:val="005E77EF"/>
    <w:rsid w:val="005F3751"/>
    <w:rsid w:val="00602065"/>
    <w:rsid w:val="00613B58"/>
    <w:rsid w:val="00614F5E"/>
    <w:rsid w:val="0062470B"/>
    <w:rsid w:val="0062562A"/>
    <w:rsid w:val="006355C0"/>
    <w:rsid w:val="00635E88"/>
    <w:rsid w:val="0063756A"/>
    <w:rsid w:val="006448C3"/>
    <w:rsid w:val="00646A09"/>
    <w:rsid w:val="00647AA0"/>
    <w:rsid w:val="0065318A"/>
    <w:rsid w:val="00670F3F"/>
    <w:rsid w:val="006860D2"/>
    <w:rsid w:val="006921D2"/>
    <w:rsid w:val="006955FD"/>
    <w:rsid w:val="006A0820"/>
    <w:rsid w:val="006A618E"/>
    <w:rsid w:val="006A76E4"/>
    <w:rsid w:val="006B39C2"/>
    <w:rsid w:val="006B4027"/>
    <w:rsid w:val="006C072E"/>
    <w:rsid w:val="006C4071"/>
    <w:rsid w:val="006C4DFC"/>
    <w:rsid w:val="006D102E"/>
    <w:rsid w:val="006D63A8"/>
    <w:rsid w:val="006D64C6"/>
    <w:rsid w:val="006E6192"/>
    <w:rsid w:val="007005E2"/>
    <w:rsid w:val="00702487"/>
    <w:rsid w:val="0070385C"/>
    <w:rsid w:val="00710B78"/>
    <w:rsid w:val="00713548"/>
    <w:rsid w:val="00714B3C"/>
    <w:rsid w:val="0072127E"/>
    <w:rsid w:val="00722482"/>
    <w:rsid w:val="00726F1A"/>
    <w:rsid w:val="007315FE"/>
    <w:rsid w:val="00752638"/>
    <w:rsid w:val="007562C0"/>
    <w:rsid w:val="00761AFC"/>
    <w:rsid w:val="00764291"/>
    <w:rsid w:val="00774D8F"/>
    <w:rsid w:val="00776869"/>
    <w:rsid w:val="007815E1"/>
    <w:rsid w:val="00782B2B"/>
    <w:rsid w:val="0078599C"/>
    <w:rsid w:val="00786596"/>
    <w:rsid w:val="00787D0F"/>
    <w:rsid w:val="007B19D2"/>
    <w:rsid w:val="007B19F0"/>
    <w:rsid w:val="007C208D"/>
    <w:rsid w:val="007D14F0"/>
    <w:rsid w:val="007E2E7B"/>
    <w:rsid w:val="007E46B7"/>
    <w:rsid w:val="007E6B56"/>
    <w:rsid w:val="00812425"/>
    <w:rsid w:val="00813CF7"/>
    <w:rsid w:val="00827260"/>
    <w:rsid w:val="0084062B"/>
    <w:rsid w:val="00843793"/>
    <w:rsid w:val="008477F6"/>
    <w:rsid w:val="008512FB"/>
    <w:rsid w:val="00852A9E"/>
    <w:rsid w:val="00857AF8"/>
    <w:rsid w:val="00860DF6"/>
    <w:rsid w:val="00864C27"/>
    <w:rsid w:val="008655BB"/>
    <w:rsid w:val="00865880"/>
    <w:rsid w:val="008703B1"/>
    <w:rsid w:val="00870E06"/>
    <w:rsid w:val="00875840"/>
    <w:rsid w:val="00877016"/>
    <w:rsid w:val="00885F13"/>
    <w:rsid w:val="008952D8"/>
    <w:rsid w:val="0089588C"/>
    <w:rsid w:val="008970C8"/>
    <w:rsid w:val="00897CC5"/>
    <w:rsid w:val="008B66B4"/>
    <w:rsid w:val="008C2AFC"/>
    <w:rsid w:val="008C357A"/>
    <w:rsid w:val="008C5126"/>
    <w:rsid w:val="008E0813"/>
    <w:rsid w:val="008E4370"/>
    <w:rsid w:val="008F1ECC"/>
    <w:rsid w:val="008F216C"/>
    <w:rsid w:val="008F2F70"/>
    <w:rsid w:val="008F51B8"/>
    <w:rsid w:val="009036A7"/>
    <w:rsid w:val="009042E7"/>
    <w:rsid w:val="009126CD"/>
    <w:rsid w:val="0091680C"/>
    <w:rsid w:val="00920D1E"/>
    <w:rsid w:val="00924342"/>
    <w:rsid w:val="009245F3"/>
    <w:rsid w:val="00927832"/>
    <w:rsid w:val="00931CF8"/>
    <w:rsid w:val="009325E6"/>
    <w:rsid w:val="00932B4C"/>
    <w:rsid w:val="00947921"/>
    <w:rsid w:val="009663A6"/>
    <w:rsid w:val="00967013"/>
    <w:rsid w:val="00977321"/>
    <w:rsid w:val="00980BE6"/>
    <w:rsid w:val="00986797"/>
    <w:rsid w:val="00987CDC"/>
    <w:rsid w:val="00995999"/>
    <w:rsid w:val="009971DE"/>
    <w:rsid w:val="009A0498"/>
    <w:rsid w:val="009A60CE"/>
    <w:rsid w:val="009B006B"/>
    <w:rsid w:val="009B2B49"/>
    <w:rsid w:val="009C0424"/>
    <w:rsid w:val="009D068C"/>
    <w:rsid w:val="009D0E9D"/>
    <w:rsid w:val="009D2AE4"/>
    <w:rsid w:val="009D4268"/>
    <w:rsid w:val="009D65E3"/>
    <w:rsid w:val="009D698D"/>
    <w:rsid w:val="009E1D5F"/>
    <w:rsid w:val="009E2CD6"/>
    <w:rsid w:val="009E63D0"/>
    <w:rsid w:val="009E6A13"/>
    <w:rsid w:val="009F18B3"/>
    <w:rsid w:val="009F3283"/>
    <w:rsid w:val="00A048C9"/>
    <w:rsid w:val="00A1120E"/>
    <w:rsid w:val="00A11E93"/>
    <w:rsid w:val="00A164C5"/>
    <w:rsid w:val="00A22070"/>
    <w:rsid w:val="00A30AAF"/>
    <w:rsid w:val="00A403ED"/>
    <w:rsid w:val="00A464C8"/>
    <w:rsid w:val="00A545A7"/>
    <w:rsid w:val="00A5588B"/>
    <w:rsid w:val="00A57CFF"/>
    <w:rsid w:val="00A71AB5"/>
    <w:rsid w:val="00A94F42"/>
    <w:rsid w:val="00AA05D0"/>
    <w:rsid w:val="00AB33B4"/>
    <w:rsid w:val="00AC2803"/>
    <w:rsid w:val="00AC6C1E"/>
    <w:rsid w:val="00AC74E8"/>
    <w:rsid w:val="00B02C61"/>
    <w:rsid w:val="00B0599C"/>
    <w:rsid w:val="00B05A91"/>
    <w:rsid w:val="00B1023A"/>
    <w:rsid w:val="00B152A1"/>
    <w:rsid w:val="00B17281"/>
    <w:rsid w:val="00B223B5"/>
    <w:rsid w:val="00B304B1"/>
    <w:rsid w:val="00B30D75"/>
    <w:rsid w:val="00B36CE3"/>
    <w:rsid w:val="00B37341"/>
    <w:rsid w:val="00B40D70"/>
    <w:rsid w:val="00B5570A"/>
    <w:rsid w:val="00B635C5"/>
    <w:rsid w:val="00B6451A"/>
    <w:rsid w:val="00B64DA9"/>
    <w:rsid w:val="00B66BA7"/>
    <w:rsid w:val="00B77130"/>
    <w:rsid w:val="00B77990"/>
    <w:rsid w:val="00B954C5"/>
    <w:rsid w:val="00B95595"/>
    <w:rsid w:val="00BB02EE"/>
    <w:rsid w:val="00BC613C"/>
    <w:rsid w:val="00BC75A1"/>
    <w:rsid w:val="00BD728B"/>
    <w:rsid w:val="00BF26D0"/>
    <w:rsid w:val="00BF790F"/>
    <w:rsid w:val="00C15057"/>
    <w:rsid w:val="00C32923"/>
    <w:rsid w:val="00C33F4F"/>
    <w:rsid w:val="00C35917"/>
    <w:rsid w:val="00C35A45"/>
    <w:rsid w:val="00C47D9D"/>
    <w:rsid w:val="00C55E53"/>
    <w:rsid w:val="00C60241"/>
    <w:rsid w:val="00C61F72"/>
    <w:rsid w:val="00C6401C"/>
    <w:rsid w:val="00C64A07"/>
    <w:rsid w:val="00C669EE"/>
    <w:rsid w:val="00C71068"/>
    <w:rsid w:val="00C82109"/>
    <w:rsid w:val="00C84ED5"/>
    <w:rsid w:val="00C90A49"/>
    <w:rsid w:val="00C91C8C"/>
    <w:rsid w:val="00C920DD"/>
    <w:rsid w:val="00C921E9"/>
    <w:rsid w:val="00CA22A7"/>
    <w:rsid w:val="00CA496F"/>
    <w:rsid w:val="00CE28D4"/>
    <w:rsid w:val="00CE768A"/>
    <w:rsid w:val="00CF7380"/>
    <w:rsid w:val="00CF75C5"/>
    <w:rsid w:val="00D00EFB"/>
    <w:rsid w:val="00D1228D"/>
    <w:rsid w:val="00D1416C"/>
    <w:rsid w:val="00D200FA"/>
    <w:rsid w:val="00D20117"/>
    <w:rsid w:val="00D21FB1"/>
    <w:rsid w:val="00D433B4"/>
    <w:rsid w:val="00D51D75"/>
    <w:rsid w:val="00D51FFE"/>
    <w:rsid w:val="00D627C1"/>
    <w:rsid w:val="00D6486D"/>
    <w:rsid w:val="00D67060"/>
    <w:rsid w:val="00D7008F"/>
    <w:rsid w:val="00D70840"/>
    <w:rsid w:val="00D82407"/>
    <w:rsid w:val="00D954E0"/>
    <w:rsid w:val="00DA3DEC"/>
    <w:rsid w:val="00DB7C94"/>
    <w:rsid w:val="00DC0FA2"/>
    <w:rsid w:val="00DC5FE7"/>
    <w:rsid w:val="00DD7CE0"/>
    <w:rsid w:val="00DE5C5B"/>
    <w:rsid w:val="00DF5483"/>
    <w:rsid w:val="00E0091B"/>
    <w:rsid w:val="00E01320"/>
    <w:rsid w:val="00E030A9"/>
    <w:rsid w:val="00E11AB9"/>
    <w:rsid w:val="00E17509"/>
    <w:rsid w:val="00E22B62"/>
    <w:rsid w:val="00E27C60"/>
    <w:rsid w:val="00E33DD8"/>
    <w:rsid w:val="00E554A3"/>
    <w:rsid w:val="00E55B8F"/>
    <w:rsid w:val="00E65B37"/>
    <w:rsid w:val="00E65D15"/>
    <w:rsid w:val="00E72612"/>
    <w:rsid w:val="00E8399C"/>
    <w:rsid w:val="00EA0768"/>
    <w:rsid w:val="00EA0A3C"/>
    <w:rsid w:val="00EA4E63"/>
    <w:rsid w:val="00EA5E09"/>
    <w:rsid w:val="00EA6513"/>
    <w:rsid w:val="00EB1A1F"/>
    <w:rsid w:val="00EB45F5"/>
    <w:rsid w:val="00EC4209"/>
    <w:rsid w:val="00ED5AE2"/>
    <w:rsid w:val="00EE0BEA"/>
    <w:rsid w:val="00EE63B3"/>
    <w:rsid w:val="00EF1AD3"/>
    <w:rsid w:val="00EF5D9F"/>
    <w:rsid w:val="00EF66A1"/>
    <w:rsid w:val="00F00D22"/>
    <w:rsid w:val="00F054F9"/>
    <w:rsid w:val="00F07F0E"/>
    <w:rsid w:val="00F16C80"/>
    <w:rsid w:val="00F223A6"/>
    <w:rsid w:val="00F22473"/>
    <w:rsid w:val="00F232FE"/>
    <w:rsid w:val="00F32CEE"/>
    <w:rsid w:val="00F40E63"/>
    <w:rsid w:val="00F4191A"/>
    <w:rsid w:val="00F41AF4"/>
    <w:rsid w:val="00F450A8"/>
    <w:rsid w:val="00F46DA9"/>
    <w:rsid w:val="00F52D6F"/>
    <w:rsid w:val="00F57195"/>
    <w:rsid w:val="00F71779"/>
    <w:rsid w:val="00F71846"/>
    <w:rsid w:val="00F73414"/>
    <w:rsid w:val="00F9213B"/>
    <w:rsid w:val="00FA251D"/>
    <w:rsid w:val="00FA761D"/>
    <w:rsid w:val="00FB3C2A"/>
    <w:rsid w:val="00FB45BA"/>
    <w:rsid w:val="00FC11C9"/>
    <w:rsid w:val="00FC3480"/>
    <w:rsid w:val="00FE7759"/>
    <w:rsid w:val="00FF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9E1D5F"/>
    <w:pPr>
      <w:ind w:left="720"/>
      <w:contextualSpacing/>
    </w:pPr>
  </w:style>
  <w:style w:styleId="Reetkatablice" w:type="table">
    <w:name w:val="Table Grid"/>
    <w:basedOn w:val="Obinatablica"/>
    <w:rsid w:val="000500E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4379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3793"/>
    <w:rPr>
      <w:rFonts w:cs="Tahoma" w:eastAsia="Calibri" w:hAnsi="Tahoma" w:ascii="Tahoma"/>
      <w:sz w:val="16"/>
      <w:szCs w:val="16"/>
      <w:lang w:eastAsia="en-US"/>
    </w:rPr>
  </w:style>
  <w:style w:customStyle="true" w:styleId="st1" w:type="character">
    <w:name w:val="st1"/>
    <w:basedOn w:val="Zadanifontodlomka"/>
    <w:rsid w:val="000C3179"/>
  </w:style>
  <w:style w:styleId="Tekstrezerviranogmjesta" w:type="character">
    <w:name w:val="Placeholder Text"/>
    <w:basedOn w:val="Zadanifontodlomka"/>
    <w:uiPriority w:val="99"/>
    <w:semiHidden/>
    <w:rsid w:val="00B64D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D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DA9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DA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DA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9E1D5F"/>
    <w:pPr>
      <w:ind w:left="720"/>
      <w:contextualSpacing/>
    </w:pPr>
  </w:style>
  <w:style w:styleId="Reetkatablice" w:type="table">
    <w:name w:val="Table Grid"/>
    <w:basedOn w:val="Obinatablica"/>
    <w:rsid w:val="000500E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4379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3793"/>
    <w:rPr>
      <w:rFonts w:ascii="Tahoma" w:cs="Tahoma" w:eastAsia="Calibri" w:hAnsi="Tahoma"/>
      <w:sz w:val="16"/>
      <w:szCs w:val="16"/>
      <w:lang w:eastAsia="en-US"/>
    </w:rPr>
  </w:style>
  <w:style w:customStyle="1" w:styleId="st1" w:type="character">
    <w:name w:val="st1"/>
    <w:basedOn w:val="Zadanifontodlomka"/>
    <w:rsid w:val="000C3179"/>
  </w:style>
  <w:style w:styleId="Tekstrezerviranogmjesta" w:type="character">
    <w:name w:val="Placeholder Text"/>
    <w:basedOn w:val="Zadanifontodlomka"/>
    <w:uiPriority w:val="99"/>
    <w:semiHidden/>
    <w:rsid w:val="00B64D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D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DA9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DA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DA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96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prijavljenih tražbina</izvorni_sadrzaj>
    <derivirana_varijabla naziv="DomainObject.Primjedba_1">Tablica prijavljenih tražbina</derivirana_varijabla>
  </DomainObject.Primjedba>
  <DomainObject.Oznaka>
    <izvorni_sadrzaj>St-7147/2016-8</izvorni_sadrzaj>
    <derivirana_varijabla naziv="DomainObject.Oznaka_1">St-7147/2016-8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7147</izvorni_sadrzaj>
    <derivirana_varijabla naziv="DomainObject.Predmet.Broj_1">7147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St-7147/2016</izvorni_sadrzaj>
    <derivirana_varijabla naziv="DomainObject.Predmet.OznakaBroj_1">St-7147/2016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ART-CENTAR d.o.o.</izvorni_sadrzaj>
    <derivirana_varijabla naziv="DomainObject.Predmet.ProtustrankaFormated_1">  ART-CENTAR d.o.o.</derivirana_varijabla>
  </DomainObject.Predmet.ProtustrankaFormated>
  <DomainObject.Predmet.ProtustrankaFormatedOIB>
    <izvorni_sadrzaj>  ART-CENTAR d.o.o., OIB 55162792657</izvorni_sadrzaj>
    <derivirana_varijabla naziv="DomainObject.Predmet.ProtustrankaFormatedOIB_1">  ART-CENTAR d.o.o., OIB 55162792657</derivirana_varijabla>
  </DomainObject.Predmet.ProtustrankaFormatedOIB>
  <DomainObject.Predmet.ProtustrankaFormatedWithAdress>
    <izvorni_sadrzaj> ART-CENTAR d.o.o., Vlaška 48, 10000 Zagreb</izvorni_sadrzaj>
    <derivirana_varijabla naziv="DomainObject.Predmet.ProtustrankaFormatedWithAdress_1"> ART-CENTAR d.o.o., Vlaška 48, 10000 Zagreb</derivirana_varijabla>
  </DomainObject.Predmet.ProtustrankaFormatedWithAdress>
  <DomainObject.Predmet.ProtustrankaFormatedWithAdressOIB>
    <izvorni_sadrzaj> ART-CENTAR d.o.o., OIB 55162792657, Vlaška 48, 10000 Zagreb</izvorni_sadrzaj>
    <derivirana_varijabla naziv="DomainObject.Predmet.ProtustrankaFormatedWithAdressOIB_1"> ART-CENTAR d.o.o., OIB 55162792657, Vlaška 48, 10000 Zagreb</derivirana_varijabla>
  </DomainObject.Predmet.ProtustrankaFormatedWithAdressOIB>
  <DomainObject.Predmet.ProtustrankaWithAdress>
    <izvorni_sadrzaj>ART-CENTAR d.o.o. Vlaška 48, 10000 Zagreb</izvorni_sadrzaj>
    <derivirana_varijabla naziv="DomainObject.Predmet.ProtustrankaWithAdress_1">ART-CENTAR d.o.o. Vlaška 48, 10000 Zagreb</derivirana_varijabla>
  </DomainObject.Predmet.ProtustrankaWithAdress>
  <DomainObject.Predmet.ProtustrankaWithAdressOIB>
    <izvorni_sadrzaj>ART-CENTAR d.o.o., OIB 55162792657, Vlaška 48, 10000 Zagreb</izvorni_sadrzaj>
    <derivirana_varijabla naziv="DomainObject.Predmet.ProtustrankaWithAdressOIB_1">ART-CENTAR d.o.o., OIB 55162792657, Vlaška 48, 10000 Zagreb</derivirana_varijabla>
  </DomainObject.Predmet.ProtustrankaWithAdressOIB>
  <DomainObject.Predmet.ProtustrankaNazivFormated>
    <izvorni_sadrzaj>ART-CENTAR d.o.o.</izvorni_sadrzaj>
    <derivirana_varijabla naziv="DomainObject.Predmet.ProtustrankaNazivFormated_1">ART-CENTAR d.o.o.</derivirana_varijabla>
  </DomainObject.Predmet.ProtustrankaNazivFormated>
  <DomainObject.Predmet.ProtustrankaNazivFormatedOIB>
    <izvorni_sadrzaj>ART-CENTAR d.o.o., OIB 55162792657</izvorni_sadrzaj>
    <derivirana_varijabla naziv="DomainObject.Predmet.ProtustrankaNazivFormatedOIB_1">ART-CENTAR d.o.o., OIB 55162792657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ART-CENTAR d.o.o.</izvorni_sadrzaj>
    <derivirana_varijabla naziv="DomainObject.Predmet.StrankaFormated_1">  ART-CENTAR d.o.o.</derivirana_varijabla>
  </DomainObject.Predmet.StrankaFormated>
  <DomainObject.Predmet.StrankaFormatedOIB>
    <izvorni_sadrzaj>  ART-CENTAR d.o.o., OIB 55162792657</izvorni_sadrzaj>
    <derivirana_varijabla naziv="DomainObject.Predmet.StrankaFormatedOIB_1">  ART-CENTAR d.o.o., OIB 55162792657</derivirana_varijabla>
  </DomainObject.Predmet.StrankaFormatedOIB>
  <DomainObject.Predmet.StrankaFormatedWithAdress>
    <izvorni_sadrzaj> ART-CENTAR d.o.o., Vlaška 48, 10000 Zagreb</izvorni_sadrzaj>
    <derivirana_varijabla naziv="DomainObject.Predmet.StrankaFormatedWithAdress_1"> ART-CENTAR d.o.o., Vlaška 48, 10000 Zagreb</derivirana_varijabla>
  </DomainObject.Predmet.StrankaFormatedWithAdress>
  <DomainObject.Predmet.StrankaFormatedWithAdressOIB>
    <izvorni_sadrzaj> ART-CENTAR d.o.o., OIB 55162792657, Vlaška 48, 10000 Zagreb</izvorni_sadrzaj>
    <derivirana_varijabla naziv="DomainObject.Predmet.StrankaFormatedWithAdressOIB_1"> ART-CENTAR d.o.o., OIB 55162792657, Vlaška 48, 10000 Zagreb</derivirana_varijabla>
  </DomainObject.Predmet.StrankaFormatedWithAdressOIB>
  <DomainObject.Predmet.StrankaWithAdress>
    <izvorni_sadrzaj>ART-CENTAR d.o.o. Vlaška 48,10000 Zagreb</izvorni_sadrzaj>
    <derivirana_varijabla naziv="DomainObject.Predmet.StrankaWithAdress_1">ART-CENTAR d.o.o. Vlaška 48,10000 Zagreb</derivirana_varijabla>
  </DomainObject.Predmet.StrankaWithAdress>
  <DomainObject.Predmet.StrankaWithAdressOIB>
    <izvorni_sadrzaj>ART-CENTAR d.o.o., OIB 55162792657, Vlaška 48,10000 Zagreb</izvorni_sadrzaj>
    <derivirana_varijabla naziv="DomainObject.Predmet.StrankaWithAdressOIB_1">ART-CENTAR d.o.o., OIB 55162792657, Vlaška 48,10000 Zagreb</derivirana_varijabla>
  </DomainObject.Predmet.StrankaWithAdressOIB>
  <DomainObject.Predmet.StrankaNazivFormated>
    <izvorni_sadrzaj>ART-CENTAR d.o.o.</izvorni_sadrzaj>
    <derivirana_varijabla naziv="DomainObject.Predmet.StrankaNazivFormated_1">ART-CENTAR d.o.o.</derivirana_varijabla>
  </DomainObject.Predmet.StrankaNazivFormated>
  <DomainObject.Predmet.StrankaNazivFormatedOIB>
    <izvorni_sadrzaj>ART-CENTAR d.o.o., OIB 55162792657</izvorni_sadrzaj>
    <derivirana_varijabla naziv="DomainObject.Predmet.StrankaNazivFormatedOIB_1">ART-CENTAR d.o.o., OIB 55162792657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ART-CENTAR d.o.o.</item>
    </izvorni_sadrzaj>
    <derivirana_varijabla naziv="DomainObject.Predmet.StrankaListFormated_1">
      <item>ART-CENTAR d.o.o.</item>
    </derivirana_varijabla>
  </DomainObject.Predmet.StrankaListFormated>
  <DomainObject.Predmet.StrankaListFormatedOIB>
    <izvorni_sadrzaj>
      <item>ART-CENTAR d.o.o., OIB 55162792657</item>
    </izvorni_sadrzaj>
    <derivirana_varijabla naziv="DomainObject.Predmet.StrankaListFormatedOIB_1">
      <item>ART-CENTAR d.o.o., OIB 55162792657</item>
    </derivirana_varijabla>
  </DomainObject.Predmet.StrankaListFormatedOIB>
  <DomainObject.Predmet.StrankaListFormatedWithAdress>
    <izvorni_sadrzaj>
      <item>ART-CENTAR d.o.o., Vlaška 48, 10000 Zagreb</item>
    </izvorni_sadrzaj>
    <derivirana_varijabla naziv="DomainObject.Predmet.StrankaListFormatedWithAdress_1">
      <item>ART-CENTAR d.o.o., Vlaška 48, 10000 Zagreb</item>
    </derivirana_varijabla>
  </DomainObject.Predmet.StrankaListFormatedWithAdress>
  <DomainObject.Predmet.StrankaListFormatedWithAdressOIB>
    <izvorni_sadrzaj>
      <item>ART-CENTAR d.o.o., OIB 55162792657, Vlaška 48, 10000 Zagreb</item>
    </izvorni_sadrzaj>
    <derivirana_varijabla naziv="DomainObject.Predmet.StrankaListFormatedWithAdressOIB_1">
      <item>ART-CENTAR d.o.o., OIB 55162792657, Vlaška 48, 10000 Zagreb</item>
    </derivirana_varijabla>
  </DomainObject.Predmet.StrankaListFormatedWithAdressOIB>
  <DomainObject.Predmet.StrankaListNazivFormated>
    <izvorni_sadrzaj>
      <item>ART-CENTAR d.o.o.</item>
    </izvorni_sadrzaj>
    <derivirana_varijabla naziv="DomainObject.Predmet.StrankaListNazivFormated_1">
      <item>ART-CENTAR d.o.o.</item>
    </derivirana_varijabla>
  </DomainObject.Predmet.StrankaListNazivFormated>
  <DomainObject.Predmet.StrankaListNazivFormatedOIB>
    <izvorni_sadrzaj>
      <item>ART-CENTAR d.o.o., OIB 55162792657</item>
    </izvorni_sadrzaj>
    <derivirana_varijabla naziv="DomainObject.Predmet.StrankaListNazivFormatedOIB_1">
      <item>ART-CENTAR d.o.o., OIB 55162792657</item>
    </derivirana_varijabla>
  </DomainObject.Predmet.StrankaListNazivFormatedOIB>
  <DomainObject.Predmet.ProtuStrankaListFormated>
    <izvorni_sadrzaj>
      <item>ART-CENTAR d.o.o.</item>
    </izvorni_sadrzaj>
    <derivirana_varijabla naziv="DomainObject.Predmet.ProtuStrankaListFormated_1">
      <item>ART-CENTAR d.o.o.</item>
    </derivirana_varijabla>
  </DomainObject.Predmet.ProtuStrankaListFormated>
  <DomainObject.Predmet.ProtuStrankaListFormatedOIB>
    <izvorni_sadrzaj>
      <item>ART-CENTAR d.o.o., OIB 55162792657</item>
    </izvorni_sadrzaj>
    <derivirana_varijabla naziv="DomainObject.Predmet.ProtuStrankaListFormatedOIB_1">
      <item>ART-CENTAR d.o.o., OIB 55162792657</item>
    </derivirana_varijabla>
  </DomainObject.Predmet.ProtuStrankaListFormatedOIB>
  <DomainObject.Predmet.ProtuStrankaListFormatedWithAdress>
    <izvorni_sadrzaj>
      <item>ART-CENTAR d.o.o., Vlaška 48, 10000 Zagreb</item>
    </izvorni_sadrzaj>
    <derivirana_varijabla naziv="DomainObject.Predmet.ProtuStrankaListFormatedWithAdress_1">
      <item>ART-CENTAR d.o.o., Vlaška 48, 10000 Zagreb</item>
    </derivirana_varijabla>
  </DomainObject.Predmet.ProtuStrankaListFormatedWithAdress>
  <DomainObject.Predmet.ProtuStrankaListFormatedWithAdressOIB>
    <izvorni_sadrzaj>
      <item>ART-CENTAR d.o.o., OIB 55162792657, Vlaška 48, 10000 Zagreb</item>
    </izvorni_sadrzaj>
    <derivirana_varijabla naziv="DomainObject.Predmet.ProtuStrankaListFormatedWithAdressOIB_1">
      <item>ART-CENTAR d.o.o., OIB 55162792657, Vlaška 48, 10000 Zagreb</item>
    </derivirana_varijabla>
  </DomainObject.Predmet.ProtuStrankaListFormatedWithAdressOIB>
  <DomainObject.Predmet.ProtuStrankaListNazivFormated>
    <izvorni_sadrzaj>
      <item>ART-CENTAR d.o.o.</item>
    </izvorni_sadrzaj>
    <derivirana_varijabla naziv="DomainObject.Predmet.ProtuStrankaListNazivFormated_1">
      <item>ART-CENTAR d.o.o.</item>
    </derivirana_varijabla>
  </DomainObject.Predmet.ProtuStrankaListNazivFormated>
  <DomainObject.Predmet.ProtuStrankaListNazivFormatedOIB>
    <izvorni_sadrzaj>
      <item>ART-CENTAR d.o.o., OIB 55162792657</item>
    </izvorni_sadrzaj>
    <derivirana_varijabla naziv="DomainObject.Predmet.ProtuStrankaListNazivFormatedOIB_1">
      <item>ART-CENTAR d.o.o., OIB 55162792657</item>
    </derivirana_varijabla>
  </DomainObject.Predmet.ProtuStrankaListNazivFormatedOIB>
  <DomainObject.Predmet.OstaliListFormated>
    <izvorni_sadrzaj>
      <item>Marijan Gudelj</item>
    </izvorni_sadrzaj>
    <derivirana_varijabla naziv="DomainObject.Predmet.OstaliListFormated_1">
      <item>Marijan Gudelj</item>
    </derivirana_varijabla>
  </DomainObject.Predmet.OstaliListFormated>
  <DomainObject.Predmet.OstaliListFormatedOIB>
    <izvorni_sadrzaj>
      <item>Marijan Gudelj, OIB 46116584808</item>
    </izvorni_sadrzaj>
    <derivirana_varijabla naziv="DomainObject.Predmet.OstaliListFormatedOIB_1">
      <item>Marijan Gudelj, OIB 46116584808</item>
    </derivirana_varijabla>
  </DomainObject.Predmet.OstaliListFormatedOIB>
  <DomainObject.Predmet.OstaliListFormatedWithAdress>
    <izvorni_sadrzaj>
      <item>Marijan Gudelj, Rebrovac 24, 10000 Zagreb</item>
    </izvorni_sadrzaj>
    <derivirana_varijabla naziv="DomainObject.Predmet.OstaliListFormatedWithAdress_1">
      <item>Marijan Gudelj, Rebrovac 24, 10000 Zagreb</item>
    </derivirana_varijabla>
  </DomainObject.Predmet.OstaliListFormatedWithAdress>
  <DomainObject.Predmet.OstaliListFormatedWithAdressOIB>
    <izvorni_sadrzaj>
      <item>Marijan Gudelj, OIB 46116584808, Rebrovac 24, 10000 Zagreb</item>
    </izvorni_sadrzaj>
    <derivirana_varijabla naziv="DomainObject.Predmet.OstaliListFormatedWithAdressOIB_1">
      <item>Marijan Gudelj, OIB 46116584808, Rebrovac 24, 10000 Zagreb</item>
    </derivirana_varijabla>
  </DomainObject.Predmet.OstaliListFormatedWithAdressOIB>
  <DomainObject.Predmet.OstaliListNazivFormated>
    <izvorni_sadrzaj>
      <item>Marijan Gudelj</item>
    </izvorni_sadrzaj>
    <derivirana_varijabla naziv="DomainObject.Predmet.OstaliListNazivFormated_1">
      <item>Marijan Gudelj</item>
    </derivirana_varijabla>
  </DomainObject.Predmet.OstaliListNazivFormated>
  <DomainObject.Predmet.OstaliListNazivFormatedOIB>
    <izvorni_sadrzaj>
      <item>Marijan Gudelj, OIB 46116584808</item>
    </izvorni_sadrzaj>
    <derivirana_varijabla naziv="DomainObject.Predmet.OstaliListNazivFormatedOIB_1">
      <item>Marijan Gudelj, OIB 46116584808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ART-CENTAR d.o.o.</izvorni_sadrzaj>
    <derivirana_varijabla naziv="DomainObject.Predmet.StrankaIDrugi_1">ART-CENTAR d.o.o.</derivirana_varijabla>
  </DomainObject.Predmet.StrankaIDrugi>
  <DomainObject.Predmet.ProtustrankaIDrugi>
    <izvorni_sadrzaj>ART-CENTAR d.o.o.</izvorni_sadrzaj>
    <derivirana_varijabla naziv="DomainObject.Predmet.ProtustrankaIDrugi_1">ART-CENTAR d.o.o.</derivirana_varijabla>
  </DomainObject.Predmet.ProtustrankaIDrugi>
  <DomainObject.Predmet.StrankaIDrugiAdressOIB>
    <izvorni_sadrzaj>ART-CENTAR d.o.o., OIB 55162792657, Vlaška 48, 10000 Zagreb</izvorni_sadrzaj>
    <derivirana_varijabla naziv="DomainObject.Predmet.StrankaIDrugiAdressOIB_1">ART-CENTAR d.o.o., OIB 55162792657, Vlaška 48, 10000 Zagreb</derivirana_varijabla>
  </DomainObject.Predmet.StrankaIDrugiAdressOIB>
  <DomainObject.Predmet.ProtustrankaIDrugiAdressOIB>
    <izvorni_sadrzaj>ART-CENTAR d.o.o., OIB 55162792657, Vlaška 48, 10000 Zagreb</izvorni_sadrzaj>
    <derivirana_varijabla naziv="DomainObject.Predmet.ProtustrankaIDrugiAdressOIB_1">ART-CENTAR d.o.o., OIB 55162792657, Vlaška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ART-CENTAR d.o.o.</item>
      <item>ART-CENTAR d.o.o.</item>
      <item>Marijan Gudelj</item>
    </izvorni_sadrzaj>
    <derivirana_varijabla naziv="DomainObject.Predmet.SudioniciListNaziv_1">
      <item>ART-CENTAR d.o.o.</item>
      <item>ART-CENTAR d.o.o.</item>
      <item>Marijan Gudelj</item>
    </derivirana_varijabla>
  </DomainObject.Predmet.SudioniciListNaziv>
  <DomainObject.Predmet.SudioniciListAdressOIB>
    <izvorni_sadrzaj>
      <item>ART-CENTAR d.o.o., OIB 55162792657, Vlaška 48,10000 Zagreb</item>
      <item>ART-CENTAR d.o.o., OIB 55162792657, Vlaška 48,10000 Zagreb</item>
      <item>Marijan Gudelj, OIB 46116584808, Rebrovac 24,10000 Zagreb</item>
    </izvorni_sadrzaj>
    <derivirana_varijabla naziv="DomainObject.Predmet.SudioniciListAdressOIB_1">
      <item>ART-CENTAR d.o.o., OIB 55162792657, Vlaška 48,10000 Zagreb</item>
      <item>ART-CENTAR d.o.o., OIB 55162792657, Vlaška 48,10000 Zagreb</item>
      <item>Marijan Gudelj, OIB 46116584808, Rebrovac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55162792657</item>
      <item>, OIB 55162792657</item>
      <item>, OIB 46116584808</item>
    </izvorni_sadrzaj>
    <derivirana_varijabla naziv="DomainObject.Predmet.SudioniciListNazivOIB_1">
      <item>, OIB 55162792657</item>
      <item>, OIB 55162792657</item>
      <item>, OIB 46116584808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9B01CC-7140-43B9-A38D-9668CFF569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9</properties:Pages>
  <properties:Words>1542</properties:Words>
  <properties:Characters>9394</properties:Characters>
  <properties:Lines>1151</properties:Lines>
  <properties:Paragraphs>652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2017-09-04T07:37:00Z</dcterms:created>
  <dc:creator>ADMINIBM</dc:creator>
  <cp:lastModifiedBy>Ivana Stampf</cp:lastModifiedBy>
  <cp:lastPrinted>2017-06-29T16:56:00Z</cp:lastPrinted>
  <dcterms:modified xmlns:xsi="http://www.w3.org/2001/XMLSchema-instance" xsi:type="dcterms:W3CDTF">2017-09-04T07:39:00Z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St-7147/2016-8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