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f811" w14:paraId="7d4f811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</w:t>
      </w:r>
      <w:r w:rsidR="00C75395">
        <w:t>-</w:t>
      </w:r>
      <w:r w:rsidR="00274DCC">
        <w:t>1007</w:t>
      </w:r>
      <w:r w:rsidR="0053258C">
        <w:t>/2019</w:t>
      </w:r>
      <w:r w:rsidR="00EF0A29">
        <w:t>-</w:t>
      </w:r>
      <w:r w:rsidR="00374D3D">
        <w:t>9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proofErr w:type="spellStart"/>
      <w:r w:rsidR="00274DCC" w:rsidRPr="002868B0">
        <w:t>Etrusca</w:t>
      </w:r>
      <w:proofErr w:type="spellEnd"/>
      <w:r w:rsidR="00274DCC" w:rsidRPr="002868B0">
        <w:t xml:space="preserve"> </w:t>
      </w:r>
      <w:proofErr w:type="spellStart"/>
      <w:r w:rsidR="00274DCC" w:rsidRPr="002868B0">
        <w:t>Techno</w:t>
      </w:r>
      <w:proofErr w:type="spellEnd"/>
      <w:r w:rsidR="00274DCC" w:rsidRPr="002868B0">
        <w:t xml:space="preserve"> d.o.o.</w:t>
      </w:r>
      <w:r w:rsidR="00274DCC">
        <w:t>, Glina, Kneza Branimira 1,</w:t>
      </w:r>
      <w:r w:rsidR="00274DCC" w:rsidRPr="009F28D5">
        <w:t xml:space="preserve"> OIB </w:t>
      </w:r>
      <w:r w:rsidR="00274DCC" w:rsidRPr="002868B0">
        <w:t>67527045377</w:t>
      </w:r>
      <w:r w:rsidR="00390AC0">
        <w:t>,</w:t>
      </w:r>
      <w:r>
        <w:t xml:space="preserve"> dana </w:t>
      </w:r>
      <w:r w:rsidR="00374D3D">
        <w:t>11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374D3D" w:rsidP="0080790D" w:rsidR="0080790D">
      <w:pPr>
        <w:jc w:val="both"/>
        <w:rPr>
          <w:b/>
        </w:rPr>
      </w:pPr>
      <w:r>
        <w:rPr>
          <w:b/>
        </w:rPr>
        <w:t>1. listopada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274DCC">
        <w:rPr>
          <w:b/>
        </w:rPr>
        <w:t>9,3</w:t>
      </w:r>
      <w:r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747D12">
      <w:r>
        <w:t xml:space="preserve">- </w:t>
      </w:r>
      <w:r w:rsidR="00FF2067">
        <w:t xml:space="preserve">dužnik </w:t>
      </w:r>
      <w:proofErr w:type="spellStart"/>
      <w:r w:rsidR="00274DCC" w:rsidRPr="002868B0">
        <w:t>Etrusca</w:t>
      </w:r>
      <w:proofErr w:type="spellEnd"/>
      <w:r w:rsidR="00274DCC" w:rsidRPr="002868B0">
        <w:t xml:space="preserve"> </w:t>
      </w:r>
      <w:proofErr w:type="spellStart"/>
      <w:r w:rsidR="00274DCC" w:rsidRPr="002868B0">
        <w:t>Techno</w:t>
      </w:r>
      <w:proofErr w:type="spellEnd"/>
      <w:r w:rsidR="00274DCC" w:rsidRPr="002868B0">
        <w:t xml:space="preserve"> d.o.o.</w:t>
      </w:r>
      <w:r w:rsidR="00274DCC">
        <w:t>, Glina, Kneza Branimira 1</w:t>
      </w:r>
    </w:p>
    <w:p w:rsidRDefault="00513C1A" w:rsidP="00534D8A" w:rsidR="0080790D">
      <w:r>
        <w:t>- zakonski zastupnik</w:t>
      </w:r>
      <w:r w:rsidR="00534D8A">
        <w:t xml:space="preserve"> dužnika</w:t>
      </w:r>
      <w:r w:rsidR="00274DCC" w:rsidRPr="00274DCC">
        <w:t xml:space="preserve"> </w:t>
      </w:r>
      <w:r w:rsidR="00274DCC">
        <w:t xml:space="preserve">Vladimir </w:t>
      </w:r>
      <w:proofErr w:type="spellStart"/>
      <w:r w:rsidR="00274DCC">
        <w:t>Šeović</w:t>
      </w:r>
      <w:proofErr w:type="spellEnd"/>
      <w:r w:rsidR="00274DCC">
        <w:t xml:space="preserve">, Gornji </w:t>
      </w:r>
      <w:proofErr w:type="spellStart"/>
      <w:r w:rsidR="00274DCC">
        <w:t>Viduševac</w:t>
      </w:r>
      <w:proofErr w:type="spellEnd"/>
      <w:r w:rsidR="00274DCC">
        <w:t xml:space="preserve">, Gornji </w:t>
      </w:r>
      <w:proofErr w:type="spellStart"/>
      <w:r w:rsidR="00274DCC">
        <w:t>Viduševac</w:t>
      </w:r>
      <w:proofErr w:type="spellEnd"/>
      <w:r w:rsidR="00274DCC">
        <w:t xml:space="preserve"> 229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374D3D">
        <w:t>11</w:t>
      </w:r>
      <w:r w:rsidR="00747D12">
        <w:t>.</w:t>
      </w:r>
      <w:r w:rsidR="00A2028F">
        <w:t xml:space="preserve">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506" w:rsidP="008F69E1" w:rsidR="001E3506">
      <w:r>
        <w:separator/>
      </w:r>
    </w:p>
  </w:endnote>
  <w:endnote w:id="0" w:type="continuationSeparator">
    <w:p w:rsidRDefault="001E3506" w:rsidP="008F69E1" w:rsidR="001E3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506" w:rsidP="008F69E1" w:rsidR="001E3506">
      <w:r>
        <w:separator/>
      </w:r>
    </w:p>
  </w:footnote>
  <w:footnote w:id="0" w:type="continuationSeparator">
    <w:p w:rsidRDefault="001E3506" w:rsidP="008F69E1" w:rsidR="001E3506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5FA"/>
    <w:rsid w:val="00056D92"/>
    <w:rsid w:val="00070FD4"/>
    <w:rsid w:val="000A748C"/>
    <w:rsid w:val="000D3AAA"/>
    <w:rsid w:val="000D6D24"/>
    <w:rsid w:val="00105CCC"/>
    <w:rsid w:val="00112E91"/>
    <w:rsid w:val="00115020"/>
    <w:rsid w:val="0012743D"/>
    <w:rsid w:val="00132106"/>
    <w:rsid w:val="001528EE"/>
    <w:rsid w:val="001733A5"/>
    <w:rsid w:val="001B2A4C"/>
    <w:rsid w:val="001D42B7"/>
    <w:rsid w:val="001D6BE9"/>
    <w:rsid w:val="001E1DFE"/>
    <w:rsid w:val="001E3506"/>
    <w:rsid w:val="001E5097"/>
    <w:rsid w:val="001F5479"/>
    <w:rsid w:val="002008F2"/>
    <w:rsid w:val="00225705"/>
    <w:rsid w:val="00235D90"/>
    <w:rsid w:val="00250AF7"/>
    <w:rsid w:val="00274DCC"/>
    <w:rsid w:val="00275187"/>
    <w:rsid w:val="002A0FC7"/>
    <w:rsid w:val="002B69D3"/>
    <w:rsid w:val="002D414E"/>
    <w:rsid w:val="002F06E3"/>
    <w:rsid w:val="0034439D"/>
    <w:rsid w:val="00345B5F"/>
    <w:rsid w:val="00350A40"/>
    <w:rsid w:val="00363F05"/>
    <w:rsid w:val="00374D3D"/>
    <w:rsid w:val="00380D2B"/>
    <w:rsid w:val="00390AC0"/>
    <w:rsid w:val="003C0D0C"/>
    <w:rsid w:val="003C6EDA"/>
    <w:rsid w:val="003F3A04"/>
    <w:rsid w:val="00431BB0"/>
    <w:rsid w:val="00436977"/>
    <w:rsid w:val="004424C7"/>
    <w:rsid w:val="00457A8F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5F3F04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1B8D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47D12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22B38"/>
    <w:rsid w:val="00951CEF"/>
    <w:rsid w:val="009522DF"/>
    <w:rsid w:val="00957511"/>
    <w:rsid w:val="0097035F"/>
    <w:rsid w:val="00997D9F"/>
    <w:rsid w:val="00997ECC"/>
    <w:rsid w:val="009A0595"/>
    <w:rsid w:val="009A4D86"/>
    <w:rsid w:val="009C6D23"/>
    <w:rsid w:val="009E2386"/>
    <w:rsid w:val="009E2784"/>
    <w:rsid w:val="009E59DE"/>
    <w:rsid w:val="009E7820"/>
    <w:rsid w:val="00A07F1A"/>
    <w:rsid w:val="00A2028F"/>
    <w:rsid w:val="00A2292E"/>
    <w:rsid w:val="00A2429F"/>
    <w:rsid w:val="00A33912"/>
    <w:rsid w:val="00A53FF2"/>
    <w:rsid w:val="00A72BF9"/>
    <w:rsid w:val="00A85A51"/>
    <w:rsid w:val="00A90585"/>
    <w:rsid w:val="00A97293"/>
    <w:rsid w:val="00A97F14"/>
    <w:rsid w:val="00AA0D6E"/>
    <w:rsid w:val="00AB4D99"/>
    <w:rsid w:val="00AC0EAE"/>
    <w:rsid w:val="00AC7B64"/>
    <w:rsid w:val="00AD2136"/>
    <w:rsid w:val="00AF6E9E"/>
    <w:rsid w:val="00B01BE9"/>
    <w:rsid w:val="00B02414"/>
    <w:rsid w:val="00B05A33"/>
    <w:rsid w:val="00B129C8"/>
    <w:rsid w:val="00B14BC0"/>
    <w:rsid w:val="00B1659E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75395"/>
    <w:rsid w:val="00C923D5"/>
    <w:rsid w:val="00CB326D"/>
    <w:rsid w:val="00CC3C24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757AE"/>
    <w:rsid w:val="00D8085C"/>
    <w:rsid w:val="00D9704E"/>
    <w:rsid w:val="00DA2DA0"/>
    <w:rsid w:val="00DB5A61"/>
    <w:rsid w:val="00DE4C6F"/>
    <w:rsid w:val="00DE7859"/>
    <w:rsid w:val="00E039EE"/>
    <w:rsid w:val="00E11F09"/>
    <w:rsid w:val="00E31BF1"/>
    <w:rsid w:val="00E44F78"/>
    <w:rsid w:val="00E50766"/>
    <w:rsid w:val="00E54FD1"/>
    <w:rsid w:val="00E667B4"/>
    <w:rsid w:val="00E96CB1"/>
    <w:rsid w:val="00EA4E9F"/>
    <w:rsid w:val="00EA6C1F"/>
    <w:rsid w:val="00EB57C8"/>
    <w:rsid w:val="00EE37F3"/>
    <w:rsid w:val="00EE475C"/>
    <w:rsid w:val="00EF0A29"/>
    <w:rsid w:val="00EF59FB"/>
    <w:rsid w:val="00F066BB"/>
    <w:rsid w:val="00F07C74"/>
    <w:rsid w:val="00F1633A"/>
    <w:rsid w:val="00F53570"/>
    <w:rsid w:val="00F74894"/>
    <w:rsid w:val="00FB47B4"/>
    <w:rsid w:val="00FB5D72"/>
    <w:rsid w:val="00FC5628"/>
    <w:rsid w:val="00FD221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9E78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5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5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5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5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9E78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5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5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5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5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St-1007/2019</izvorni_sadrzaj>
    <derivirana_varijabla naziv="DomainObject.Predmet.OznakaBroj_1">St-1007/2019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Etrusca Techno d.o.o.</izvorni_sadrzaj>
    <derivirana_varijabla naziv="DomainObject.Predmet.ProtustrankaFormated_1">  Etrusca Techno d.o.o.</derivirana_varijabla>
  </DomainObject.Predmet.ProtustrankaFormated>
  <DomainObject.Predmet.ProtustrankaFormatedOIB>
    <izvorni_sadrzaj>  Etrusca Techno d.o.o., OIB 67527045377</izvorni_sadrzaj>
    <derivirana_varijabla naziv="DomainObject.Predmet.ProtustrankaFormatedOIB_1">  Etrusca Techno d.o.o., OIB 67527045377</derivirana_varijabla>
  </DomainObject.Predmet.ProtustrankaFormatedOIB>
  <DomainObject.Predmet.ProtustrankaFormatedWithAdress>
    <izvorni_sadrzaj> Etrusca Techno d.o.o., Kneza Branimira 1, 44400 Glina</izvorni_sadrzaj>
    <derivirana_varijabla naziv="DomainObject.Predmet.ProtustrankaFormatedWithAdress_1"> Etrusca Techno d.o.o., Kneza Branimira 1, 44400 Glina</derivirana_varijabla>
  </DomainObject.Predmet.ProtustrankaFormatedWithAdress>
  <DomainObject.Predmet.ProtustrankaFormatedWithAdressOIB>
    <izvorni_sadrzaj> Etrusca Techno d.o.o., OIB 67527045377, Kneza Branimira 1, 44400 Glina</izvorni_sadrzaj>
    <derivirana_varijabla naziv="DomainObject.Predmet.ProtustrankaFormatedWithAdressOIB_1"> Etrusca Techno d.o.o., OIB 67527045377, Kneza Branimira 1, 44400 Glina</derivirana_varijabla>
  </DomainObject.Predmet.ProtustrankaFormatedWithAdressOIB>
  <DomainObject.Predmet.ProtustrankaWithAdress>
    <izvorni_sadrzaj>Etrusca Techno d.o.o. Kneza Branimira 1, 44400 Glina</izvorni_sadrzaj>
    <derivirana_varijabla naziv="DomainObject.Predmet.ProtustrankaWithAdress_1">Etrusca Techno d.o.o. Kneza Branimira 1, 44400 Glina</derivirana_varijabla>
  </DomainObject.Predmet.ProtustrankaWithAdress>
  <DomainObject.Predmet.ProtustrankaWithAdressOIB>
    <izvorni_sadrzaj>Etrusca Techno d.o.o., OIB 67527045377, Kneza Branimira 1, 44400 Glina</izvorni_sadrzaj>
    <derivirana_varijabla naziv="DomainObject.Predmet.ProtustrankaWithAdressOIB_1">Etrusca Techno d.o.o., OIB 67527045377, Kneza Branimira 1, 44400 Glina</derivirana_varijabla>
  </DomainObject.Predmet.ProtustrankaWithAdressOIB>
  <DomainObject.Predmet.ProtustrankaNazivFormated>
    <izvorni_sadrzaj>Etrusca Techno d.o.o.</izvorni_sadrzaj>
    <derivirana_varijabla naziv="DomainObject.Predmet.ProtustrankaNazivFormated_1">Etrusca Techno d.o.o.</derivirana_varijabla>
  </DomainObject.Predmet.ProtustrankaNazivFormated>
  <DomainObject.Predmet.ProtustrankaNazivFormatedOIB>
    <izvorni_sadrzaj>Etrusca Techno d.o.o., OIB 67527045377</izvorni_sadrzaj>
    <derivirana_varijabla naziv="DomainObject.Predmet.ProtustrankaNazivFormatedOIB_1">Etrusca Techno d.o.o., OIB 67527045377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Etrusca Techno d.o.o.</item>
    </izvorni_sadrzaj>
    <derivirana_varijabla naziv="DomainObject.Predmet.ProtuStrankaListFormated_1">
      <item>Etrusca Techno d.o.o.</item>
    </derivirana_varijabla>
  </DomainObject.Predmet.ProtuStrankaListFormated>
  <DomainObject.Predmet.ProtuStrankaListFormatedOIB>
    <izvorni_sadrzaj>
      <item>Etrusca Techno d.o.o., OIB 67527045377</item>
    </izvorni_sadrzaj>
    <derivirana_varijabla naziv="DomainObject.Predmet.ProtuStrankaListFormatedOIB_1">
      <item>Etrusca Techno d.o.o., OIB 67527045377</item>
    </derivirana_varijabla>
  </DomainObject.Predmet.ProtuStrankaListFormatedOIB>
  <DomainObject.Predmet.ProtuStrankaListFormatedWithAdress>
    <izvorni_sadrzaj>
      <item>Etrusca Techno d.o.o., Kneza Branimira 1, 44400 Glina</item>
    </izvorni_sadrzaj>
    <derivirana_varijabla naziv="DomainObject.Predmet.ProtuStrankaListFormatedWithAdress_1">
      <item>Etrusca Techno d.o.o., Kneza Branimira 1, 44400 Glina</item>
    </derivirana_varijabla>
  </DomainObject.Predmet.ProtuStrankaListFormatedWithAdress>
  <DomainObject.Predmet.ProtuStrankaListFormatedWithAdressOIB>
    <izvorni_sadrzaj>
      <item>Etrusca Techno d.o.o., OIB 67527045377, Kneza Branimira 1, 44400 Glina</item>
    </izvorni_sadrzaj>
    <derivirana_varijabla naziv="DomainObject.Predmet.ProtuStrankaListFormatedWithAdressOIB_1">
      <item>Etrusca Techno d.o.o., OIB 67527045377, Kneza Branimira 1, 44400 Glina</item>
    </derivirana_varijabla>
  </DomainObject.Predmet.ProtuStrankaListFormatedWithAdressOIB>
  <DomainObject.Predmet.ProtuStrankaListNazivFormated>
    <izvorni_sadrzaj>
      <item>Etrusca Techno d.o.o.</item>
    </izvorni_sadrzaj>
    <derivirana_varijabla naziv="DomainObject.Predmet.ProtuStrankaListNazivFormated_1">
      <item>Etrusca Techno d.o.o.</item>
    </derivirana_varijabla>
  </DomainObject.Predmet.ProtuStrankaListNazivFormated>
  <DomainObject.Predmet.ProtuStrankaListNazivFormatedOIB>
    <izvorni_sadrzaj>
      <item>Etrusca Techno d.o.o., OIB 67527045377</item>
    </izvorni_sadrzaj>
    <derivirana_varijabla naziv="DomainObject.Predmet.ProtuStrankaListNazivFormatedOIB_1">
      <item>Etrusca Techno d.o.o., OIB 67527045377</item>
    </derivirana_varijabla>
  </DomainObject.Predmet.ProtuStrankaListNazivFormatedOIB>
  <DomainObject.Predmet.OstaliListFormated>
    <izvorni_sadrzaj>
      <item>Vladimir Šeović</item>
    </izvorni_sadrzaj>
    <derivirana_varijabla naziv="DomainObject.Predmet.OstaliListFormated_1">
      <item>Vladimir Šeović</item>
    </derivirana_varijabla>
  </DomainObject.Predmet.OstaliListFormated>
  <DomainObject.Predmet.OstaliListFormatedOIB>
    <izvorni_sadrzaj>
      <item>Vladimir Šeović, OIB 37459731199</item>
    </izvorni_sadrzaj>
    <derivirana_varijabla naziv="DomainObject.Predmet.OstaliListFormatedOIB_1">
      <item>Vladimir Šeović, OIB 37459731199</item>
    </derivirana_varijabla>
  </DomainObject.Predmet.OstaliListFormatedOIB>
  <DomainObject.Predmet.OstaliListFormatedWithAdress>
    <izvorni_sadrzaj>
      <item>Vladimir Šeović, Gornji Viduševac 229, 44400 Gornji Viduševac</item>
    </izvorni_sadrzaj>
    <derivirana_varijabla naziv="DomainObject.Predmet.OstaliListFormatedWithAdress_1">
      <item>Vladimir Šeović, Gornji Viduševac 229, 44400 Gornji Viduševac</item>
    </derivirana_varijabla>
  </DomainObject.Predmet.OstaliListFormatedWithAdress>
  <DomainObject.Predmet.OstaliListFormatedWithAdressOIB>
    <izvorni_sadrzaj>
      <item>Vladimir Šeović, OIB 37459731199, Gornji Viduševac 229, 44400 Gornji Viduševac</item>
    </izvorni_sadrzaj>
    <derivirana_varijabla naziv="DomainObject.Predmet.OstaliListFormatedWithAdressOIB_1">
      <item>Vladimir Šeović, OIB 37459731199, Gornji Viduševac 229, 44400 Gornji Viduševac</item>
    </derivirana_varijabla>
  </DomainObject.Predmet.OstaliListFormatedWithAdressOIB>
  <DomainObject.Predmet.OstaliListNazivFormated>
    <izvorni_sadrzaj>
      <item>Vladimir Šeović</item>
    </izvorni_sadrzaj>
    <derivirana_varijabla naziv="DomainObject.Predmet.OstaliListNazivFormated_1">
      <item>Vladimir Šeović</item>
    </derivirana_varijabla>
  </DomainObject.Predmet.OstaliListNazivFormated>
  <DomainObject.Predmet.OstaliListNazivFormatedOIB>
    <izvorni_sadrzaj>
      <item>Vladimir Šeović, OIB 37459731199</item>
    </izvorni_sadrzaj>
    <derivirana_varijabla naziv="DomainObject.Predmet.OstaliListNazivFormatedOIB_1">
      <item>Vladimir Šeović, OIB 37459731199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Etrusca Techno d.o.o.</izvorni_sadrzaj>
    <derivirana_varijabla naziv="DomainObject.Predmet.ProtustrankaIDrugi_1">Etrusca Techno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Etrusca Techno d.o.o., OIB 67527045377, Kneza Branimira 1, 44400 Glina</izvorni_sadrzaj>
    <derivirana_varijabla naziv="DomainObject.Predmet.ProtustrankaIDrugiAdressOIB_1">Etrusca Techno d.o.o., OIB 67527045377, Kneza Branimira 1,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Etrusca Techno d.o.o.</item>
      <item>FINANCIJSKA AGENCIJA, RC Zagreb</item>
      <item>Vladimir Šeović</item>
    </izvorni_sadrzaj>
    <derivirana_varijabla naziv="DomainObject.Predmet.SudioniciListNaziv_1">
      <item>Etrusca Techno d.o.o.</item>
      <item>FINANCIJSKA AGENCIJA, RC Zagreb</item>
      <item>Vladimir Šeović</item>
    </derivirana_varijabla>
  </DomainObject.Predmet.SudioniciListNaziv>
  <DomainObject.Predmet.SudioniciListAdressOIB>
    <izvorni_sadrzaj>
      <item>Etrusca Techno d.o.o., OIB 67527045377, Kneza Branimira 1,44400 Glina</item>
      <item>FINANCIJSKA AGENCIJA, RC Zagreb, OIB 85821130368, Trg svibanjskih žrtava 1995. 1,10000 Zagreb</item>
      <item>Vladimir Šeović, OIB 37459731199, Gornji Viduševac 229,44400 Gornji Viduševac</item>
    </izvorni_sadrzaj>
    <derivirana_varijabla naziv="DomainObject.Predmet.SudioniciListAdressOIB_1">
      <item>Etrusca Techno d.o.o., OIB 67527045377, Kneza Branimira 1,44400 Glina</item>
      <item>FINANCIJSKA AGENCIJA, RC Zagreb, OIB 85821130368, Trg svibanjskih žrtava 1995. 1,10000 Zagreb</item>
      <item>Vladimir Šeović, OIB 37459731199, Gornji Viduševac 229,44400 Gornji Viduševac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67527045377</item>
      <item>, OIB 85821130368</item>
      <item>, OIB 37459731199</item>
    </izvorni_sadrzaj>
    <derivirana_varijabla naziv="DomainObject.Predmet.SudioniciListNazivOIB_1">
      <item>, OIB 67527045377</item>
      <item>, OIB 85821130368</item>
      <item>, OIB 37459731199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2019.</izvorni_sadrzaj>
    <derivirana_varijabla naziv="DomainObject.Predmet.DatumZadnjeOdrzaneSudskeRadnje_1">11.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6CCFBB-4F94-4683-AB4C-FA25C0BBA8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864</properties:Characters>
  <properties:Lines>37</properties:Lines>
  <properties:Paragraphs>20</properties:Paragraphs>
  <properties:TotalTime>467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2019-07-18T09:59:00Z</cp:lastPrinted>
  <dcterms:modified xmlns:xsi="http://www.w3.org/2001/XMLSchema-instance" xsi:type="dcterms:W3CDTF">2019-07-18T10:00:00Z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