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e7a6" w14:paraId="2a2e7a6" w:rsidRDefault="008D7794" w:rsidP="008D7794" w:rsidR="008D7794">
      <w:pPr>
        <w:jc w:val="right"/>
        <w15:collapsed w:val="false"/>
      </w:pPr>
      <w:r>
        <w:t>Poslovni broj: 6 St-</w:t>
      </w:r>
      <w:r w:rsidR="00C84C2A">
        <w:t>1906/18-5</w:t>
      </w:r>
    </w:p>
    <w:p w:rsidRDefault="008D7794" w:rsidP="008D7794" w:rsidR="008D7794">
      <w:pPr>
        <w:tabs>
          <w:tab w:pos="5910" w:val="left"/>
        </w:tabs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br w:clear="all" w:type="textWrapping"/>
      </w:r>
      <w:r>
        <w:tab/>
      </w:r>
    </w:p>
    <w:p w:rsidRDefault="008D7794" w:rsidP="008D7794" w:rsidR="008D7794">
      <w:pPr>
        <w:ind w:hanging="720" w:left="360"/>
        <w:jc w:val="both"/>
      </w:pPr>
      <w:r>
        <w:t xml:space="preserve">  Republika Hrvatska</w:t>
      </w:r>
    </w:p>
    <w:p w:rsidRDefault="008D7794" w:rsidP="008D7794" w:rsidR="008D779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8D7794" w:rsidP="008D7794" w:rsidR="008D779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D7794" w:rsidP="008D7794" w:rsidR="008D7794">
      <w:pPr>
        <w:jc w:val="both"/>
      </w:pPr>
    </w:p>
    <w:p w:rsidRDefault="008D7794" w:rsidP="008D7794" w:rsidR="008D7794">
      <w:pPr>
        <w:jc w:val="both"/>
      </w:pPr>
    </w:p>
    <w:p w:rsidRDefault="008D7794" w:rsidP="008D7794" w:rsidR="008D7794">
      <w:pPr>
        <w:jc w:val="both"/>
      </w:pPr>
    </w:p>
    <w:p w:rsidRDefault="008D7794" w:rsidP="008D7794" w:rsidR="008D7794">
      <w:pPr>
        <w:jc w:val="center"/>
      </w:pPr>
      <w:r>
        <w:t>R E P U B L I K A  H R V A T S K A</w:t>
      </w:r>
    </w:p>
    <w:p w:rsidRDefault="008D7794" w:rsidP="008D7794" w:rsidR="008D7794">
      <w:pPr>
        <w:jc w:val="center"/>
      </w:pPr>
    </w:p>
    <w:p w:rsidRDefault="008D7794" w:rsidP="008D7794" w:rsidR="008D7794">
      <w:pPr>
        <w:jc w:val="center"/>
      </w:pPr>
      <w:r>
        <w:t>R J E Š E N J E</w:t>
      </w:r>
    </w:p>
    <w:p w:rsidRDefault="008D7794" w:rsidP="008D7794" w:rsidR="008D7794">
      <w:pPr>
        <w:jc w:val="right"/>
      </w:pPr>
    </w:p>
    <w:p w:rsidRDefault="008D7794" w:rsidP="008D7794" w:rsidR="008D7794">
      <w:pPr>
        <w:rPr>
          <w:b/>
        </w:rPr>
      </w:pPr>
    </w:p>
    <w:p w:rsidRDefault="008D7794" w:rsidP="008D7794" w:rsidR="008D7794">
      <w:pPr>
        <w:jc w:val="both"/>
      </w:pPr>
      <w:r>
        <w:tab/>
        <w:t xml:space="preserve">Trgovački sud u Osijeku, po stečajnoj sutkinji Nadi Roso, u stečajnom predmetu predlagatelja FINA RC </w:t>
      </w:r>
      <w:r w:rsidR="00D43D8D">
        <w:t>Zagreb</w:t>
      </w:r>
      <w:r>
        <w:t xml:space="preserve"> za otvaranje stečajnog postupka nad dužnikom: </w:t>
      </w:r>
      <w:r w:rsidR="00C84C2A" w:rsidRPr="00C84C2A">
        <w:rPr>
          <w:b/>
        </w:rPr>
        <w:t>HAJRO EXCLUSIVE d.o.o. (prije PATRICK AURUM d.o.o. Zagreb) Zagreb, Avenija Dubrovnik 16, OIB: 04140812249, MBS: 080730737</w:t>
      </w:r>
      <w:r>
        <w:rPr>
          <w:b/>
        </w:rPr>
        <w:t xml:space="preserve">, </w:t>
      </w:r>
      <w:r>
        <w:t xml:space="preserve">dana </w:t>
      </w:r>
      <w:r w:rsidR="00C84C2A">
        <w:t>18</w:t>
      </w:r>
      <w:r>
        <w:t>. siječnja 2019.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C84C2A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C84C2A" w:rsidRPr="00C84C2A">
        <w:rPr>
          <w:b/>
        </w:rPr>
        <w:t>HAJRO EXCLUSIVE d.o.o. (prije PATRICK AURUM d.o.o. Zagreb) Zagreb, Avenija Dubrovnik 16, OIB: 04140812249, MBS: 080730737</w:t>
      </w:r>
      <w:r>
        <w:t xml:space="preserve">. </w:t>
      </w:r>
    </w:p>
    <w:p w:rsidRDefault="003768C2" w:rsidP="00D43D8D" w:rsidR="003768C2" w:rsidRPr="0025782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AE7DAB">
        <w:t xml:space="preserve"> </w:t>
      </w:r>
      <w:r w:rsidR="00D43D8D" w:rsidRPr="00D43D8D">
        <w:rPr>
          <w:b/>
        </w:rPr>
        <w:t xml:space="preserve">Alma </w:t>
      </w:r>
      <w:proofErr w:type="spellStart"/>
      <w:r w:rsidR="00D43D8D" w:rsidRPr="00D43D8D">
        <w:rPr>
          <w:b/>
        </w:rPr>
        <w:t>Opačak</w:t>
      </w:r>
      <w:proofErr w:type="spellEnd"/>
      <w:r w:rsidR="00D43D8D" w:rsidRPr="00D43D8D">
        <w:rPr>
          <w:b/>
        </w:rPr>
        <w:t>, Sl. Bord, A. Cesarca 12, OIB: 36068029114</w:t>
      </w:r>
      <w:r w:rsidRPr="0025782E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</w:t>
      </w:r>
      <w:r w:rsidR="00A76D00">
        <w:t xml:space="preserve"> od 30 dana od dana primitka ovog Rješenja</w:t>
      </w:r>
      <w:r>
        <w:t xml:space="preserve"> dostaviti stečajnom sucu izvješće o financijsko gospodarskom stanju stečajnog dužnika, te mogućnostima provođenja stečajnog </w:t>
      </w:r>
      <w:r w:rsidR="00A76D00">
        <w:t>postupka nad njegovom imovinom uz popratnu materijalnu dokumentaciju.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AE7DAB">
        <w:t xml:space="preserve">FINA RC </w:t>
      </w:r>
      <w:r w:rsidR="00D43D8D">
        <w:t>Zagreb</w:t>
      </w:r>
      <w:r w:rsidR="005173F9">
        <w:t xml:space="preserve"> </w:t>
      </w:r>
      <w:r w:rsidR="00B72723">
        <w:t xml:space="preserve">podnijela je dana </w:t>
      </w:r>
      <w:r w:rsidR="00D43D8D">
        <w:t>9. srpnja</w:t>
      </w:r>
      <w:r w:rsidR="00B72723">
        <w:t xml:space="preserve"> 2018. g.,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C84C2A" w:rsidRPr="00C84C2A">
        <w:rPr>
          <w:b/>
        </w:rPr>
        <w:t>HAJRO EXCLUSIVE d.o.o. (prije PATRICK AURUM d.o.o. Zagreb) Zagreb, Avenija Dubrovnik 16, OIB: 04140812249, MBS: 080730737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A76D00" w:rsidP="005173F9" w:rsidR="00A76D00">
      <w:pPr>
        <w:pStyle w:val="Tijeloteksta"/>
      </w:pPr>
    </w:p>
    <w:p w:rsidRDefault="00A76D00" w:rsidP="005173F9" w:rsidR="00A76D00">
      <w:pPr>
        <w:pStyle w:val="Tijeloteksta"/>
      </w:pPr>
    </w:p>
    <w:p w:rsidRDefault="005173F9" w:rsidP="005173F9" w:rsidR="005173F9">
      <w:pPr>
        <w:pStyle w:val="Tijeloteksta"/>
      </w:pPr>
    </w:p>
    <w:p w:rsidRDefault="00C84C2A" w:rsidP="00C84C2A" w:rsidR="00C84C2A">
      <w:pPr>
        <w:jc w:val="right"/>
      </w:pPr>
      <w:r>
        <w:t>Poslovni broj: 6 St-1906/18-5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</w:t>
      </w:r>
      <w:r w:rsidR="00C84C2A">
        <w:t>5</w:t>
      </w:r>
      <w:r w:rsidR="00D43D8D">
        <w:t>.7.</w:t>
      </w:r>
      <w:r w:rsidR="00B72723">
        <w:t>2018. g.</w:t>
      </w:r>
      <w:r>
        <w:t xml:space="preserve"> u Očevidniku redoslijedu osnova za plaćanje ima evidentirane neizvršene osnove za plaćanje u neprekinutom razdoblju od 120 dana u ukupnom iznosu od </w:t>
      </w:r>
      <w:r w:rsidR="00D43D8D">
        <w:t>1.</w:t>
      </w:r>
      <w:r w:rsidR="00C84C2A">
        <w:t>493.847,70</w:t>
      </w:r>
      <w:r>
        <w:t xml:space="preserve"> kn u koji iznos je uračunata kamata i naknada FINE za provedbu ovrhe na novčanim sredstvima te da dužnik ima </w:t>
      </w:r>
      <w:r w:rsidR="00C84C2A">
        <w:t>8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D43D8D" w:rsidRPr="00D43D8D">
        <w:rPr>
          <w:b/>
        </w:rPr>
        <w:t xml:space="preserve">Alma </w:t>
      </w:r>
      <w:proofErr w:type="spellStart"/>
      <w:r w:rsidR="00D43D8D" w:rsidRPr="00D43D8D">
        <w:rPr>
          <w:b/>
        </w:rPr>
        <w:t>Opačak</w:t>
      </w:r>
      <w:proofErr w:type="spellEnd"/>
      <w:r w:rsidR="00D43D8D" w:rsidRPr="00D43D8D">
        <w:rPr>
          <w:b/>
        </w:rPr>
        <w:t xml:space="preserve">, Sl. Bord, A. Cesarca 12, OIB: 36068029114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>U Osijeku</w:t>
      </w:r>
      <w:r w:rsidR="00C84C2A">
        <w:t xml:space="preserve"> 18.</w:t>
      </w:r>
      <w:r w:rsidR="008D7794">
        <w:t xml:space="preserve"> siječnja 2019.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D43D8D" w:rsidR="008D7794" w:rsidRPr="008D7794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D43D8D" w:rsidRPr="00D43D8D">
        <w:t xml:space="preserve">Alma </w:t>
      </w:r>
      <w:proofErr w:type="spellStart"/>
      <w:r w:rsidR="00D43D8D" w:rsidRPr="00D43D8D">
        <w:t>O</w:t>
      </w:r>
      <w:r w:rsidR="00D43D8D">
        <w:t>pačak</w:t>
      </w:r>
      <w:proofErr w:type="spellEnd"/>
      <w:r w:rsidR="00D43D8D">
        <w:t>, Sl. Bord, A. Cesarca 12</w:t>
      </w:r>
    </w:p>
    <w:p w:rsidRDefault="00AE7DAB" w:rsidP="008D7794" w:rsidR="00A76D00">
      <w:pPr>
        <w:pStyle w:val="Tijeloteksta"/>
        <w:numPr>
          <w:ilvl w:val="0"/>
          <w:numId w:val="3"/>
        </w:numPr>
        <w:jc w:val="left"/>
      </w:pPr>
      <w:r w:rsidRPr="008D7794">
        <w:t xml:space="preserve">FINA </w:t>
      </w:r>
      <w:r w:rsidR="00D43D8D">
        <w:t>Zagreb</w:t>
      </w:r>
    </w:p>
    <w:p w:rsidRDefault="00D43D8D" w:rsidP="008D7794" w:rsidR="00D43D8D" w:rsidRPr="008D7794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A76D00" w:rsidP="003768C2" w:rsidR="003768C2">
      <w:pPr>
        <w:pStyle w:val="Tijeloteksta"/>
        <w:numPr>
          <w:ilvl w:val="0"/>
          <w:numId w:val="3"/>
        </w:numPr>
        <w:jc w:val="left"/>
      </w:pPr>
      <w:r>
        <w:t>k-</w:t>
      </w:r>
      <w:r w:rsidR="00C84C2A">
        <w:t>18</w:t>
      </w:r>
      <w:r w:rsidR="00D43D8D">
        <w:t>.2.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443771" w:rsidP="002D5985" w:rsidR="00443771">
      <w:pPr>
        <w:pStyle w:val="Tijeloteksta"/>
        <w:jc w:val="left"/>
      </w:pPr>
    </w:p>
    <w:p w:rsidRDefault="002D5985" w:rsidR="002D5985">
      <w:bookmarkStart w:name="_GoBack" w:id="0"/>
      <w:bookmarkEnd w:id="0"/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39B" w:rsidR="00C5739B">
      <w:r>
        <w:separator/>
      </w:r>
    </w:p>
  </w:endnote>
  <w:endnote w:id="0" w:type="continuationSeparator">
    <w:p w:rsidRDefault="00C5739B" w:rsidR="00C57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39B" w:rsidR="00C5739B">
      <w:r>
        <w:separator/>
      </w:r>
    </w:p>
  </w:footnote>
  <w:footnote w:id="0" w:type="continuationSeparator">
    <w:p w:rsidRDefault="00C5739B" w:rsidR="00C57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4D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5782E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3771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1B5A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7F7F5B"/>
    <w:rsid w:val="0080666F"/>
    <w:rsid w:val="00845777"/>
    <w:rsid w:val="00850A85"/>
    <w:rsid w:val="008737C5"/>
    <w:rsid w:val="00891BF4"/>
    <w:rsid w:val="008D779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76D00"/>
    <w:rsid w:val="00A87884"/>
    <w:rsid w:val="00AB56F9"/>
    <w:rsid w:val="00AE7DAB"/>
    <w:rsid w:val="00AF0E4E"/>
    <w:rsid w:val="00B00E84"/>
    <w:rsid w:val="00B32D98"/>
    <w:rsid w:val="00B72153"/>
    <w:rsid w:val="00B72723"/>
    <w:rsid w:val="00B96D02"/>
    <w:rsid w:val="00BC33DE"/>
    <w:rsid w:val="00BF4D89"/>
    <w:rsid w:val="00BF5580"/>
    <w:rsid w:val="00C008D6"/>
    <w:rsid w:val="00C060B0"/>
    <w:rsid w:val="00C13670"/>
    <w:rsid w:val="00C15361"/>
    <w:rsid w:val="00C473BD"/>
    <w:rsid w:val="00C5739B"/>
    <w:rsid w:val="00C64487"/>
    <w:rsid w:val="00C84C2A"/>
    <w:rsid w:val="00C84F12"/>
    <w:rsid w:val="00C9197B"/>
    <w:rsid w:val="00CA5EA9"/>
    <w:rsid w:val="00CB7AB0"/>
    <w:rsid w:val="00CF4431"/>
    <w:rsid w:val="00CF53A8"/>
    <w:rsid w:val="00D178DC"/>
    <w:rsid w:val="00D43D8D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F4D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4D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D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D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D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F4D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4D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D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D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D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38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1906</izvorni_sadrzaj>
    <derivirana_varijabla naziv="DomainObject.Predmet.Broj_1">1906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St-1906/2018</izvorni_sadrzaj>
    <derivirana_varijabla naziv="DomainObject.Predmet.OznakaBroj_1">St-1906/2018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PATRICK AURUM d.o.o.</izvorni_sadrzaj>
    <derivirana_varijabla naziv="DomainObject.Predmet.ProtustrankaFormated_1">  PATRICK AURUM d.o.o.</derivirana_varijabla>
  </DomainObject.Predmet.ProtustrankaFormated>
  <DomainObject.Predmet.ProtustrankaFormatedOIB>
    <izvorni_sadrzaj>  PATRICK AURUM d.o.o., OIB 04140812249</izvorni_sadrzaj>
    <derivirana_varijabla naziv="DomainObject.Predmet.ProtustrankaFormatedOIB_1">  PATRICK AURUM d.o.o., OIB 04140812249</derivirana_varijabla>
  </DomainObject.Predmet.ProtustrankaFormatedOIB>
  <DomainObject.Predmet.ProtustrankaFormatedWithAdress>
    <izvorni_sadrzaj> PATRICK AURUM d.o.o., Avenija Dubrovnik 16, 10000 Zagreb</izvorni_sadrzaj>
    <derivirana_varijabla naziv="DomainObject.Predmet.ProtustrankaFormatedWithAdress_1"> PATRICK AURUM d.o.o., Avenija Dubrovnik 16, 10000 Zagreb</derivirana_varijabla>
  </DomainObject.Predmet.ProtustrankaFormatedWithAdress>
  <DomainObject.Predmet.ProtustrankaFormatedWithAdressOIB>
    <izvorni_sadrzaj> PATRICK AURUM d.o.o., OIB 04140812249, Avenija Dubrovnik 16, 10000 Zagreb</izvorni_sadrzaj>
    <derivirana_varijabla naziv="DomainObject.Predmet.ProtustrankaFormatedWithAdressOIB_1"> PATRICK AURUM d.o.o., OIB 04140812249, Avenija Dubrovnik 16, 10000 Zagreb</derivirana_varijabla>
  </DomainObject.Predmet.ProtustrankaFormatedWithAdressOIB>
  <DomainObject.Predmet.ProtustrankaWithAdress>
    <izvorni_sadrzaj>PATRICK AURUM d.o.o. Avenija Dubrovnik 16, 10000 Zagreb</izvorni_sadrzaj>
    <derivirana_varijabla naziv="DomainObject.Predmet.ProtustrankaWithAdress_1">PATRICK AURUM d.o.o. Avenija Dubrovnik 16, 10000 Zagreb</derivirana_varijabla>
  </DomainObject.Predmet.ProtustrankaWithAdress>
  <DomainObject.Predmet.ProtustrankaWithAdressOIB>
    <izvorni_sadrzaj>PATRICK AURUM d.o.o., OIB 04140812249, Avenija Dubrovnik 16, 10000 Zagreb</izvorni_sadrzaj>
    <derivirana_varijabla naziv="DomainObject.Predmet.ProtustrankaWithAdressOIB_1">PATRICK AURUM d.o.o., OIB 04140812249, Avenija Dubrovnik 16, 10000 Zagreb</derivirana_varijabla>
  </DomainObject.Predmet.ProtustrankaWithAdressOIB>
  <DomainObject.Predmet.ProtustrankaNazivFormated>
    <izvorni_sadrzaj>PATRICK AURUM d.o.o.</izvorni_sadrzaj>
    <derivirana_varijabla naziv="DomainObject.Predmet.ProtustrankaNazivFormated_1">PATRICK AURUM d.o.o.</derivirana_varijabla>
  </DomainObject.Predmet.ProtustrankaNazivFormated>
  <DomainObject.Predmet.ProtustrankaNazivFormatedOIB>
    <izvorni_sadrzaj>PATRICK AURUM d.o.o., OIB 04140812249</izvorni_sadrzaj>
    <derivirana_varijabla naziv="DomainObject.Predmet.ProtustrankaNazivFormatedOIB_1">PATRICK AURUM d.o.o., OIB 04140812249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PATRICK AURUM d.o.o.</item>
    </izvorni_sadrzaj>
    <derivirana_varijabla naziv="DomainObject.Predmet.ProtuStrankaListFormated_1">
      <item>PATRICK AURUM d.o.o.</item>
    </derivirana_varijabla>
  </DomainObject.Predmet.ProtuStrankaListFormated>
  <DomainObject.Predmet.ProtuStrankaListFormatedOIB>
    <izvorni_sadrzaj>
      <item>PATRICK AURUM d.o.o., OIB 04140812249</item>
    </izvorni_sadrzaj>
    <derivirana_varijabla naziv="DomainObject.Predmet.ProtuStrankaListFormatedOIB_1">
      <item>PATRICK AURUM d.o.o., OIB 04140812249</item>
    </derivirana_varijabla>
  </DomainObject.Predmet.ProtuStrankaListFormatedOIB>
  <DomainObject.Predmet.ProtuStrankaListFormatedWithAdress>
    <izvorni_sadrzaj>
      <item>PATRICK AURUM d.o.o., Avenija Dubrovnik 16, 10000 Zagreb</item>
    </izvorni_sadrzaj>
    <derivirana_varijabla naziv="DomainObject.Predmet.ProtuStrankaListFormatedWithAdress_1">
      <item>PATRICK AURUM d.o.o., Avenija Dubrovnik 16, 10000 Zagreb</item>
    </derivirana_varijabla>
  </DomainObject.Predmet.ProtuStrankaListFormatedWithAdress>
  <DomainObject.Predmet.ProtuStrankaListFormatedWithAdressOIB>
    <izvorni_sadrzaj>
      <item>PATRICK AURUM d.o.o., OIB 04140812249, Avenija Dubrovnik 16, 10000 Zagreb</item>
    </izvorni_sadrzaj>
    <derivirana_varijabla naziv="DomainObject.Predmet.ProtuStrankaListFormatedWithAdressOIB_1">
      <item>PATRICK AURUM d.o.o., OIB 04140812249, Avenija Dubrovnik 16, 10000 Zagreb</item>
    </derivirana_varijabla>
  </DomainObject.Predmet.ProtuStrankaListFormatedWithAdressOIB>
  <DomainObject.Predmet.ProtuStrankaListNazivFormated>
    <izvorni_sadrzaj>
      <item>PATRICK AURUM d.o.o.</item>
    </izvorni_sadrzaj>
    <derivirana_varijabla naziv="DomainObject.Predmet.ProtuStrankaListNazivFormated_1">
      <item>PATRICK AURUM d.o.o.</item>
    </derivirana_varijabla>
  </DomainObject.Predmet.ProtuStrankaListNazivFormated>
  <DomainObject.Predmet.ProtuStrankaListNazivFormatedOIB>
    <izvorni_sadrzaj>
      <item>PATRICK AURUM d.o.o., OIB 04140812249</item>
    </izvorni_sadrzaj>
    <derivirana_varijabla naziv="DomainObject.Predmet.ProtuStrankaListNazivFormatedOIB_1">
      <item>PATRICK AURUM d.o.o., OIB 04140812249</item>
    </derivirana_varijabla>
  </DomainObject.Predmet.ProtuStrankaListNazivFormatedOIB>
  <DomainObject.Predmet.OstaliListFormated>
    <izvorni_sadrzaj>
      <item>Branko Smoljanić</item>
    </izvorni_sadrzaj>
    <derivirana_varijabla naziv="DomainObject.Predmet.OstaliListFormated_1">
      <item>Branko Smoljanić</item>
    </derivirana_varijabla>
  </DomainObject.Predmet.OstaliListFormated>
  <DomainObject.Predmet.OstaliListFormatedOIB>
    <izvorni_sadrzaj>
      <item>Branko Smoljanić, OIB 25027700018</item>
    </izvorni_sadrzaj>
    <derivirana_varijabla naziv="DomainObject.Predmet.OstaliListFormatedOIB_1">
      <item>Branko Smoljanić, OIB 25027700018</item>
    </derivirana_varijabla>
  </DomainObject.Predmet.OstaliListFormatedOIB>
  <DomainObject.Predmet.OstaliListFormatedWithAdress>
    <izvorni_sadrzaj>
      <item>Branko Smoljanić, Bartolići 47, 10000 Zagreb</item>
    </izvorni_sadrzaj>
    <derivirana_varijabla naziv="DomainObject.Predmet.OstaliListFormatedWithAdress_1">
      <item>Branko Smoljanić, Bartolići 47, 10000 Zagreb</item>
    </derivirana_varijabla>
  </DomainObject.Predmet.OstaliListFormatedWithAdress>
  <DomainObject.Predmet.OstaliListFormatedWithAdressOIB>
    <izvorni_sadrzaj>
      <item>Branko Smoljanić, OIB 25027700018, Bartolići 47, 10000 Zagreb</item>
    </izvorni_sadrzaj>
    <derivirana_varijabla naziv="DomainObject.Predmet.OstaliListFormatedWithAdressOIB_1">
      <item>Branko Smoljanić, OIB 25027700018, Bartolići 47, 10000 Zagreb</item>
    </derivirana_varijabla>
  </DomainObject.Predmet.OstaliListFormatedWithAdressOIB>
  <DomainObject.Predmet.OstaliListNazivFormated>
    <izvorni_sadrzaj>
      <item>Branko Smoljanić</item>
    </izvorni_sadrzaj>
    <derivirana_varijabla naziv="DomainObject.Predmet.OstaliListNazivFormated_1">
      <item>Branko Smoljanić</item>
    </derivirana_varijabla>
  </DomainObject.Predmet.OstaliListNazivFormated>
  <DomainObject.Predmet.OstaliListNazivFormatedOIB>
    <izvorni_sadrzaj>
      <item>Branko Smoljanić, OIB 25027700018</item>
    </izvorni_sadrzaj>
    <derivirana_varijabla naziv="DomainObject.Predmet.OstaliListNazivFormatedOIB_1">
      <item>Branko Smoljanić, OIB 25027700018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PATRICK AURUM d.o.o.</izvorni_sadrzaj>
    <derivirana_varijabla naziv="DomainObject.Predmet.ProtustrankaIDrugi_1">PATRICK AURUM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PATRICK AURUM d.o.o., OIB 04140812249, Avenija Dubrovnik 16, 10000 Zagreb</izvorni_sadrzaj>
    <derivirana_varijabla naziv="DomainObject.Predmet.ProtustrankaIDrugiAdressOIB_1">PATRICK AURUM d.o.o., OIB 04140812249, Avenija Dubrovnik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PATRICK AURUM d.o.o.</item>
      <item>FINA Regionalni centar Zagreb</item>
      <item>Branko Smoljanić</item>
    </izvorni_sadrzaj>
    <derivirana_varijabla naziv="DomainObject.Predmet.SudioniciListNaziv_1">
      <item>PATRICK AURUM d.o.o.</item>
      <item>FINA Regionalni centar Zagreb</item>
      <item>Branko Smoljanić</item>
    </derivirana_varijabla>
  </DomainObject.Predmet.SudioniciListNaziv>
  <DomainObject.Predmet.SudioniciListAdressOIB>
    <izvorni_sadrzaj>
      <item>PATRICK AURUM d.o.o., OIB 04140812249, Avenija Dubrovnik 16,10000 Zagreb</item>
      <item>FINA Regionalni centar Zagreb, OIB 85821130368</item>
      <item>Branko Smoljanić, OIB 25027700018, Bartolići 47,10000 Zagreb</item>
    </izvorni_sadrzaj>
    <derivirana_varijabla naziv="DomainObject.Predmet.SudioniciListAdressOIB_1">
      <item>PATRICK AURUM d.o.o., OIB 04140812249, Avenija Dubrovnik 16,10000 Zagreb</item>
      <item>FINA Regionalni centar Zagreb, OIB 85821130368</item>
      <item>Branko Smoljanić, OIB 25027700018, Bartolići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04140812249</item>
      <item>, OIB 85821130368</item>
      <item>, OIB 25027700018</item>
    </izvorni_sadrzaj>
    <derivirana_varijabla naziv="DomainObject.Predmet.SudioniciListNazivOIB_1">
      <item>, OIB 04140812249</item>
      <item>, OIB 85821130368</item>
      <item>, OIB 25027700018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33C399-9ABD-41F4-9654-42A37C08B8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443</properties:Words>
  <properties:Characters>2482</properties:Characters>
  <properties:Lines>107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2019-01-17T09:27:00Z</dcterms:created>
  <dc:creator>hermanj</dc:creator>
  <cp:lastModifiedBy>Danijela Sekulić</cp:lastModifiedBy>
  <cp:lastPrinted>2019-01-18T07:31:00Z</cp:lastPrinted>
  <dcterms:modified xmlns:xsi="http://www.w3.org/2001/XMLSchema-instance" xsi:type="dcterms:W3CDTF">2019-01-18T07:34:00Z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(BEZ ROČIŠTA - FINA-OPAČAK.docx)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