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ff5d" w14:paraId="e48ff5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501BEB">
        <w:t>618/2016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501BEB">
        <w:t>6009 PRIJEVOZ d.o.o., Split, Jeretova 1/C</w:t>
      </w:r>
      <w:r w:rsidR="006F2571">
        <w:t xml:space="preserve">, </w:t>
      </w:r>
      <w:r w:rsidR="00FB0739">
        <w:t>O</w:t>
      </w:r>
      <w:r w:rsidR="0057550C">
        <w:t>IB:</w:t>
      </w:r>
      <w:r w:rsidR="00501BEB">
        <w:t xml:space="preserve"> 97978860287</w:t>
      </w:r>
      <w:r w:rsidR="009F79C1">
        <w:t>,</w:t>
      </w:r>
      <w:r w:rsidR="00F576EC">
        <w:t xml:space="preserve"> </w:t>
      </w:r>
      <w:r w:rsidR="00FB62CF">
        <w:t>dana 4. svibnja</w:t>
      </w:r>
      <w:r w:rsidR="004A2A86">
        <w:t xml:space="preserve">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501BEB" w:rsidRPr="00501BEB">
        <w:t>6009 PRIJEVOZ d.o.o., Split, Jeretova 1/C, OIB: 97978860287</w:t>
      </w:r>
      <w:r w:rsidR="00501BEB">
        <w:t xml:space="preserve">,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01BEB">
        <w:t>273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501BEB">
        <w:t xml:space="preserve"> 427.365,26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F559A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7F559A">
        <w:t>e</w:t>
      </w:r>
      <w:r w:rsidR="00783052">
        <w:t xml:space="preserve"> osob</w:t>
      </w:r>
      <w:r w:rsidR="007F559A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501BEB">
        <w:t>618/2016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F559A">
        <w:t>e</w:t>
      </w:r>
      <w:r w:rsidR="003D3A71">
        <w:t xml:space="preserve"> ovlašten</w:t>
      </w:r>
      <w:r w:rsidR="007F559A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F559A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B62CF" w:rsidP="00F576EC" w:rsidR="008922FD">
      <w:pPr>
        <w:jc w:val="center"/>
      </w:pPr>
      <w:r>
        <w:t>U Splitu, 4. svibnja</w:t>
      </w:r>
      <w:r w:rsidR="004A2A86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91C5F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054BE"/>
    <w:rsid w:val="0043500C"/>
    <w:rsid w:val="00466E36"/>
    <w:rsid w:val="00487BDC"/>
    <w:rsid w:val="0049070E"/>
    <w:rsid w:val="004A2A86"/>
    <w:rsid w:val="004B17E7"/>
    <w:rsid w:val="004C66C0"/>
    <w:rsid w:val="004D7D95"/>
    <w:rsid w:val="00501BEB"/>
    <w:rsid w:val="00524ABA"/>
    <w:rsid w:val="00543777"/>
    <w:rsid w:val="00562349"/>
    <w:rsid w:val="0056438D"/>
    <w:rsid w:val="0057550C"/>
    <w:rsid w:val="005C4FA6"/>
    <w:rsid w:val="005F0E13"/>
    <w:rsid w:val="00602A20"/>
    <w:rsid w:val="00695C51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7F559A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30EC4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6009 PRIJEVOZ društvo s ograničenom odgovornošću za prijevoz u cestovnom prometu i turistička agencija</izvorni_sadrzaj>
    <derivirana_varijabla naziv="DomainObject.Predmet.ProtustrankaFormated_1">  6009 PRIJEVOZ društvo s ograničenom odgovornošću za prijevoz u cestovnom prometu i turistička agencija</derivirana_varijabla>
  </DomainObject.Predmet.ProtustrankaFormated>
  <DomainObject.Predmet.ProtustrankaFormatedOIB>
    <izvorni_sadrzaj>  6009 PRIJEVOZ društvo s ograničenom odgovornošću za prijevoz u cestovnom prometu i turistička agencija, OIB 97978860287</izvorni_sadrzaj>
    <derivirana_varijabla naziv="DomainObject.Predmet.ProtustrankaFormatedOIB_1">  6009 PRIJEVOZ društvo s ograničenom odgovornošću za prijevoz u cestovnom prometu i turistička agencija, OIB 97978860287</derivirana_varijabla>
  </DomainObject.Predmet.ProtustrankaFormatedOIB>
  <DomainObject.Predmet.ProtustrankaFormatedWithAdress>
    <izvorni_sadrzaj> 6009 PRIJEVOZ društvo s ograničenom odgovornošću za prijevoz u cestovnom prometu i turistička agencija, Jeretova 1/C, 21000 Split</izvorni_sadrzaj>
    <derivirana_varijabla naziv="DomainObject.Predmet.ProtustrankaFormatedWithAdress_1"> 6009 PRIJEVOZ društvo s ograničenom odgovornošću za prijevoz u cestovnom prometu i turistička agencija, Jeretova 1/C, 21000 Split</derivirana_varijabla>
  </DomainObject.Predmet.ProtustrankaFormatedWithAdress>
  <DomainObject.Predmet.ProtustrankaFormatedWithAdressOIB>
    <izvorni_sadrzaj> 6009 PRIJEVOZ društvo s ograničenom odgovornošću za prijevoz u cestovnom prometu i turistička agencija, OIB 97978860287, Jeretova 1/C, 21000 Split</izvorni_sadrzaj>
    <derivirana_varijabla naziv="DomainObject.Predmet.ProtustrankaFormatedWithAdressOIB_1"> 6009 PRIJEVOZ društvo s ograničenom odgovornošću za prijevoz u cestovnom prometu i turistička agencija, OIB 97978860287, Jeretova 1/C, 21000 Split</derivirana_varijabla>
  </DomainObject.Predmet.ProtustrankaFormatedWithAdressOIB>
  <DomainObject.Predmet.ProtustrankaWithAdress>
    <izvorni_sadrzaj>6009 PRIJEVOZ društvo s ograničenom odgovornošću za prijevoz u cestovnom prometu i turistička agencija Jeretova 1/C, 21000 Split</izvorni_sadrzaj>
    <derivirana_varijabla naziv="DomainObject.Predmet.ProtustrankaWithAdress_1">6009 PRIJEVOZ društvo s ograničenom odgovornošću za prijevoz u cestovnom prometu i turistička agencija Jeretova 1/C, 21000 Split</derivirana_varijabla>
  </DomainObject.Predmet.ProtustrankaWithAdress>
  <DomainObject.Predmet.ProtustrankaWithAdressOIB>
    <izvorni_sadrzaj>6009 PRIJEVOZ društvo s ograničenom odgovornošću za prijevoz u cestovnom prometu i turistička agencija, OIB 97978860287, Jeretova 1/C, 21000 Split</izvorni_sadrzaj>
    <derivirana_varijabla naziv="DomainObject.Predmet.ProtustrankaWithAdressOIB_1">6009 PRIJEVOZ društvo s ograničenom odgovornošću za prijevoz u cestovnom prometu i turistička agencija, OIB 97978860287, Jeretova 1/C, 21000 Split</derivirana_varijabla>
  </DomainObject.Predmet.ProtustrankaWithAdressOIB>
  <DomainObject.Predmet.ProtustrankaNazivFormated>
    <izvorni_sadrzaj>6009 PRIJEVOZ društvo s ograničenom odgovornošću za prijevoz u cestovnom prometu i turistička agencija</izvorni_sadrzaj>
    <derivirana_varijabla naziv="DomainObject.Predmet.ProtustrankaNazivFormated_1">6009 PRIJEVOZ društvo s ograničenom odgovornošću za prijevoz u cestovnom prometu i turistička agencija</derivirana_varijabla>
  </DomainObject.Predmet.ProtustrankaNazivFormated>
  <DomainObject.Predmet.ProtustrankaNazivFormatedOIB>
    <izvorni_sadrzaj>6009 PRIJEVOZ društvo s ograničenom odgovornošću za prijevoz u cestovnom prometu i turistička agencija, OIB 97978860287</izvorni_sadrzaj>
    <derivirana_varijabla naziv="DomainObject.Predmet.ProtustrankaNazivFormatedOIB_1">6009 PRIJEVOZ društvo s ograničenom odgovornošću za prijevoz u cestovnom prometu i turistička agencija, OIB 97978860287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427365.26</izvorni_sadrzaj>
    <derivirana_varijabla naziv="DomainObject.Predmet.TrenutnaVrijednost_1">427365.26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6009 PRIJEVOZ društvo s ograničenom odgovornošću za prijevoz u cestovnom prometu i turistička agencija</item>
    </izvorni_sadrzaj>
    <derivirana_varijabla naziv="DomainObject.Predmet.ProtuStrankaListFormated_1">
      <item>6009 PRIJEVOZ društvo s ograničenom odgovornošću za prijevoz u cestovnom prometu i turistička agencija</item>
    </derivirana_varijabla>
  </DomainObject.Predmet.ProtuStrankaListFormated>
  <DomainObject.Predmet.ProtuStrankaListFormatedOIB>
    <izvorni_sadrzaj>
      <item>6009 PRIJEVOZ društvo s ograničenom odgovornošću za prijevoz u cestovnom prometu i turistička agencija, OIB 97978860287</item>
    </izvorni_sadrzaj>
    <derivirana_varijabla naziv="DomainObject.Predmet.ProtuStrankaListFormatedOIB_1">
      <item>6009 PRIJEVOZ društvo s ograničenom odgovornošću za prijevoz u cestovnom prometu i turistička agencija, OIB 97978860287</item>
    </derivirana_varijabla>
  </DomainObject.Predmet.ProtuStrankaListFormatedOIB>
  <DomainObject.Predmet.ProtuStrankaListFormatedWithAdress>
    <izvorni_sadrzaj>
      <item>6009 PRIJEVOZ društvo s ograničenom odgovornošću za prijevoz u cestovnom prometu i turistička agencija, Jeretova 1/C, 21000 Split</item>
    </izvorni_sadrzaj>
    <derivirana_varijabla naziv="DomainObject.Predmet.ProtuStrankaListFormatedWithAdress_1">
      <item>6009 PRIJEVOZ društvo s ograničenom odgovornošću za prijevoz u cestovnom prometu i turistička agencija, Jeretova 1/C, 21000 Split</item>
    </derivirana_varijabla>
  </DomainObject.Predmet.ProtuStrankaListFormatedWithAdress>
  <DomainObject.Predmet.ProtuStrankaListFormatedWithAdressOIB>
    <izvorni_sadrzaj>
      <item>6009 PRIJEVOZ društvo s ograničenom odgovornošću za prijevoz u cestovnom prometu i turistička agencija, OIB 97978860287, Jeretova 1/C, 21000 Split</item>
    </izvorni_sadrzaj>
    <derivirana_varijabla naziv="DomainObject.Predmet.ProtuStrankaListFormatedWithAdressOIB_1">
      <item>6009 PRIJEVOZ društvo s ograničenom odgovornošću za prijevoz u cestovnom prometu i turistička agencija, OIB 97978860287, Jeretova 1/C, 21000 Split</item>
    </derivirana_varijabla>
  </DomainObject.Predmet.ProtuStrankaListFormatedWithAdressOIB>
  <DomainObject.Predmet.ProtuStrankaListNazivFormated>
    <izvorni_sadrzaj>
      <item>6009 PRIJEVOZ društvo s ograničenom odgovornošću za prijevoz u cestovnom prometu i turistička agencija</item>
    </izvorni_sadrzaj>
    <derivirana_varijabla naziv="DomainObject.Predmet.ProtuStrankaListNazivFormated_1">
      <item>6009 PRIJEVOZ društvo s ograničenom odgovornošću za prijevoz u cestovnom prometu i turistička agencija</item>
    </derivirana_varijabla>
  </DomainObject.Predmet.ProtuStrankaListNazivFormated>
  <DomainObject.Predmet.ProtuStrankaListNazivFormatedOIB>
    <izvorni_sadrzaj>
      <item>6009 PRIJEVOZ društvo s ograničenom odgovornošću za prijevoz u cestovnom prometu i turistička agencija, OIB 97978860287</item>
    </izvorni_sadrzaj>
    <derivirana_varijabla naziv="DomainObject.Predmet.ProtuStrankaListNazivFormatedOIB_1">
      <item>6009 PRIJEVOZ društvo s ograničenom odgovornošću za prijevoz u cestovnom prometu i turistička agencija, OIB 97978860287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6009 PRIJEVOZ društvo s ograničenom odgovornošću za prijevoz u cestovnom prometu i turistička agencija</izvorni_sadrzaj>
    <derivirana_varijabla naziv="DomainObject.Predmet.ProtustrankaIDrugi_1">6009 PRIJEVOZ društvo s ograničenom odgovornošću za prijevoz u cestovnom prometu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6009 PRIJEVOZ društvo s ograničenom odgovornošću za prijevoz u cestovnom prometu i turistička agencija, OIB 97978860287, Jeretova 1/C, 21000 Split</izvorni_sadrzaj>
    <derivirana_varijabla naziv="DomainObject.Predmet.ProtustrankaIDrugiAdressOIB_1">6009 PRIJEVOZ društvo s ograničenom odgovornošću za prijevoz u cestovnom prometu i turistička agencija, OIB 97978860287, Jeretova 1/C,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6009 PRIJEVOZ društvo s ograničenom odgovornošću za prijevoz u cestovnom prometu i turistička agencija</item>
      <item>FINANCIJSKA AGENCIJA, RC SPLIT</item>
    </izvorni_sadrzaj>
    <derivirana_varijabla naziv="DomainObject.Predmet.SudioniciListNaziv_1">
      <item>6009 PRIJEVOZ društvo s ograničenom odgovornošću za prijevoz u cestovnom prometu i turistička agencija</item>
      <item>FINANCIJSKA AGENCIJA, RC SPLIT</item>
    </derivirana_varijabla>
  </DomainObject.Predmet.SudioniciListNaziv>
  <DomainObject.Predmet.SudioniciListAdressOIB>
    <izvorni_sadrzaj>
      <item>6009 PRIJEVOZ društvo s ograničenom odgovornošću za prijevoz u cestovnom prometu i turistička agencija, OIB 97978860287, Jeretova 1/C,21000 Split</item>
      <item>FINANCIJSKA AGENCIJA, RC SPLIT, OIB 85821130368, Mažuranićevo šetalište 24 b,21000 Split</item>
    </izvorni_sadrzaj>
    <derivirana_varijabla naziv="DomainObject.Predmet.SudioniciListAdressOIB_1">
      <item>6009 PRIJEVOZ društvo s ograničenom odgovornošću za prijevoz u cestovnom prometu i turistička agencija, OIB 97978860287, Jeretova 1/C,21000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97978860287</item>
      <item>, OIB 85821130368</item>
    </izvorni_sadrzaj>
    <derivirana_varijabla naziv="DomainObject.Predmet.SudioniciListNazivOIB_1">
      <item>, OIB 97978860287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1732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2016-05-04T06:49:00Z</dcterms:created>
  <dc:creator>Lari Glavaš</dc:creator>
  <cp:lastModifiedBy>Lari Glavaš</cp:lastModifiedBy>
  <cp:lastPrinted>2016-05-04T06:49:00Z</cp:lastPrinted>
  <dcterms:modified xmlns:xsi="http://www.w3.org/2001/XMLSchema-instance" xsi:type="dcterms:W3CDTF">2016-05-04T06:50:00Z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