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2c79" w14:paraId="3cc2c79" w:rsidRDefault="00C7323A" w:rsidP="00C7323A" w:rsidR="00C7323A">
      <w:pPr>
        <w15:collapsed w:val="false"/>
      </w:pPr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23A" w:rsidP="00C7323A" w:rsidR="00C7323A">
      <w:pPr>
        <w:jc w:val="both"/>
      </w:pPr>
      <w:r>
        <w:t xml:space="preserve">  REPUBLIKA HRVATSKA</w:t>
      </w:r>
    </w:p>
    <w:p w:rsidRDefault="00C7323A" w:rsidP="00C7323A" w:rsidR="00C7323A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C7323A" w:rsidP="00C7323A" w:rsidR="00C7323A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C7323A" w:rsidP="00C7323A" w:rsidR="00C7323A" w:rsidRPr="00F17F12"/>
    <w:p w:rsidRDefault="00C7323A" w:rsidP="00C7323A" w:rsidR="00C7323A" w:rsidRPr="00F17F12"/>
    <w:p w:rsidRDefault="00C7323A" w:rsidP="00C7323A" w:rsidR="00C7323A" w:rsidRPr="00685AE0">
      <w:pPr>
        <w:jc w:val="center"/>
      </w:pPr>
      <w:r w:rsidRPr="00685AE0">
        <w:t>R E P U B L I K A  H R V A T S K A</w:t>
      </w:r>
    </w:p>
    <w:p w:rsidRDefault="00C7323A" w:rsidP="00C7323A" w:rsidR="00C7323A" w:rsidRPr="00685AE0">
      <w:pPr>
        <w:ind w:right="512"/>
        <w:rPr>
          <w:sz w:val="20"/>
        </w:rPr>
      </w:pPr>
    </w:p>
    <w:p w:rsidRDefault="00C7323A" w:rsidP="00C7323A" w:rsidR="00C7323A" w:rsidRPr="00F17F12">
      <w:pPr>
        <w:ind w:right="512"/>
        <w:jc w:val="center"/>
      </w:pPr>
      <w:r w:rsidRPr="00685AE0">
        <w:t>R J E Š E N J E</w:t>
      </w:r>
    </w:p>
    <w:p w:rsidRDefault="00C7323A" w:rsidP="00C7323A" w:rsidR="00C7323A" w:rsidRPr="00F17F12"/>
    <w:p w:rsidRDefault="00C7323A" w:rsidP="00C7323A" w:rsidR="00C7323A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proofErr w:type="spellStart"/>
      <w:r>
        <w:t>AQUATOR</w:t>
      </w:r>
      <w:proofErr w:type="spellEnd"/>
      <w:r>
        <w:t xml:space="preserve"> d.o.o. u stečaju Pula, De </w:t>
      </w:r>
      <w:proofErr w:type="spellStart"/>
      <w:r>
        <w:t>Franceschijeva</w:t>
      </w:r>
      <w:proofErr w:type="spellEnd"/>
      <w:r>
        <w:t xml:space="preserve"> ulica </w:t>
      </w:r>
      <w:proofErr w:type="spellStart"/>
      <w:r>
        <w:t>62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64563890216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proofErr w:type="spellStart"/>
      <w:r w:rsidR="000B22F9">
        <w:t>27</w:t>
      </w:r>
      <w:proofErr w:type="spellEnd"/>
      <w:r w:rsidRPr="00F17F12">
        <w:t xml:space="preserve">. </w:t>
      </w:r>
      <w:r w:rsidR="000B22F9">
        <w:t xml:space="preserve">prosinca </w:t>
      </w:r>
      <w:proofErr w:type="spellStart"/>
      <w:r w:rsidRPr="00F17F12">
        <w:t>201</w:t>
      </w:r>
      <w:r>
        <w:t>6</w:t>
      </w:r>
      <w:proofErr w:type="spellEnd"/>
      <w:r w:rsidRPr="00F17F12">
        <w:t xml:space="preserve">. godine </w:t>
      </w:r>
    </w:p>
    <w:p w:rsidRDefault="00C7323A" w:rsidP="00C7323A" w:rsidR="00C7323A" w:rsidRPr="00F17F12">
      <w:pPr>
        <w:jc w:val="both"/>
      </w:pPr>
    </w:p>
    <w:p w:rsidRDefault="00C7323A" w:rsidP="00C7323A" w:rsidR="00C7323A" w:rsidRPr="00F17F12">
      <w:pPr>
        <w:jc w:val="center"/>
      </w:pPr>
      <w:r w:rsidRPr="00F17F12">
        <w:t>r i j e š i o   j e</w:t>
      </w:r>
    </w:p>
    <w:p w:rsidRDefault="00C7323A" w:rsidP="00C7323A" w:rsidR="00C7323A" w:rsidRPr="00F17F12"/>
    <w:p w:rsidRDefault="00C7323A" w:rsidP="00C7323A" w:rsidR="00C7323A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proofErr w:type="spellStart"/>
      <w:r w:rsidR="000B22F9">
        <w:t>545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kuna.</w:t>
      </w:r>
    </w:p>
    <w:p w:rsidRDefault="00C7323A" w:rsidP="00C7323A" w:rsidR="00C7323A" w:rsidRPr="00F17F12"/>
    <w:p w:rsidRDefault="00C7323A" w:rsidP="00C7323A" w:rsidR="00C7323A" w:rsidRPr="00F17F12">
      <w:pPr>
        <w:jc w:val="center"/>
      </w:pPr>
      <w:r w:rsidRPr="00F17F12">
        <w:t>Obrazloženje</w:t>
      </w:r>
    </w:p>
    <w:p w:rsidRDefault="00C7323A" w:rsidP="00C7323A" w:rsidR="00C7323A" w:rsidRPr="00F17F12"/>
    <w:p w:rsidRDefault="00C7323A" w:rsidP="00C7323A" w:rsidR="00C7323A" w:rsidRPr="00F17F12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i to za naknadu troškova prijevoza za razdoblje od </w:t>
      </w:r>
      <w:r>
        <w:t>26.0</w:t>
      </w:r>
      <w:r w:rsidR="000B22F9">
        <w:t>8</w:t>
      </w:r>
      <w:r>
        <w:t>.2016</w:t>
      </w:r>
      <w:r w:rsidRPr="00F17F12">
        <w:t xml:space="preserve">. do </w:t>
      </w:r>
      <w:r>
        <w:t>26</w:t>
      </w:r>
      <w:r w:rsidRPr="00F17F12">
        <w:t>.</w:t>
      </w:r>
      <w:r w:rsidR="000B22F9">
        <w:t>11</w:t>
      </w:r>
      <w:r w:rsidRPr="00F17F12">
        <w:t>.201</w:t>
      </w:r>
      <w:r>
        <w:t>6</w:t>
      </w:r>
      <w:r w:rsidRPr="00F17F12">
        <w:t>. godine</w:t>
      </w:r>
      <w:bookmarkStart w:name="_GoBack" w:id="0"/>
      <w:bookmarkEnd w:id="0"/>
      <w:r w:rsidRPr="00F17F12">
        <w:t xml:space="preserve">, i to za putne troškove iznos od ukupno </w:t>
      </w:r>
      <w:proofErr w:type="spellStart"/>
      <w:r w:rsidR="000B22F9">
        <w:t>432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 w:rsidRPr="00F17F12">
        <w:t>kn, za troškove</w:t>
      </w:r>
      <w:r>
        <w:t xml:space="preserve"> parkirne karte u iznosu od </w:t>
      </w:r>
      <w:proofErr w:type="spellStart"/>
      <w:r w:rsidR="000B22F9">
        <w:t>23</w:t>
      </w:r>
      <w:proofErr w:type="spellEnd"/>
      <w:r>
        <w:t>,</w:t>
      </w:r>
      <w:proofErr w:type="spellStart"/>
      <w:r>
        <w:t>00</w:t>
      </w:r>
      <w:proofErr w:type="spellEnd"/>
      <w:r>
        <w:t xml:space="preserve"> kn,</w:t>
      </w:r>
      <w:r w:rsidRPr="00F17F12">
        <w:t xml:space="preserve"> </w:t>
      </w:r>
      <w:r>
        <w:t>tr</w:t>
      </w:r>
      <w:r w:rsidR="000B22F9">
        <w:t>oškove</w:t>
      </w:r>
      <w:r>
        <w:t xml:space="preserve"> </w:t>
      </w:r>
      <w:r w:rsidRPr="00F17F12">
        <w:t xml:space="preserve">telefona u iznosu od </w:t>
      </w:r>
      <w:proofErr w:type="spellStart"/>
      <w:r>
        <w:t>90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kn, odnosno ukupno </w:t>
      </w:r>
      <w:proofErr w:type="spellStart"/>
      <w:r w:rsidR="000B22F9">
        <w:t>545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kn. Izvješću je priložen obračun naknade za korištenje osobnog vozila u službene svrhe s dnevnikom putovanja u kojem je navedena relacija i svrha korištenja vozila, te računi za telefon.</w:t>
      </w:r>
    </w:p>
    <w:p w:rsidRDefault="00C7323A" w:rsidP="00C7323A" w:rsidR="00C7323A" w:rsidRPr="00F17F12">
      <w:pPr>
        <w:jc w:val="both"/>
      </w:pPr>
    </w:p>
    <w:p w:rsidRDefault="00C7323A" w:rsidP="00C7323A" w:rsidR="00C7323A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C7323A" w:rsidP="00C7323A" w:rsidR="00C7323A" w:rsidRPr="00F17F12"/>
    <w:p w:rsidRDefault="00C7323A" w:rsidP="00C7323A" w:rsidR="00C7323A" w:rsidRPr="00F17F12">
      <w:pPr>
        <w:jc w:val="center"/>
      </w:pPr>
      <w:r w:rsidRPr="00F17F12">
        <w:t xml:space="preserve">U Pazinu, dana </w:t>
      </w:r>
      <w:proofErr w:type="spellStart"/>
      <w:r w:rsidR="00FD66CA">
        <w:t>27</w:t>
      </w:r>
      <w:proofErr w:type="spellEnd"/>
      <w:r w:rsidRPr="00F17F12">
        <w:t xml:space="preserve">. </w:t>
      </w:r>
      <w:r w:rsidR="00FD66CA">
        <w:t xml:space="preserve">prosinca </w:t>
      </w:r>
      <w:proofErr w:type="spellStart"/>
      <w:r w:rsidRPr="00F17F12">
        <w:t>201</w:t>
      </w:r>
      <w:r>
        <w:t>6</w:t>
      </w:r>
      <w:proofErr w:type="spellEnd"/>
      <w:r w:rsidRPr="00F17F12">
        <w:t>. godine</w:t>
      </w: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B748F0">
        <w:t>, v.r.</w:t>
      </w:r>
    </w:p>
    <w:p w:rsidRDefault="00C7323A" w:rsidP="00C7323A" w:rsidR="00C7323A" w:rsidRPr="00F17F12">
      <w:r w:rsidRPr="00F17F12">
        <w:tab/>
      </w:r>
    </w:p>
    <w:p w:rsidRDefault="00C7323A" w:rsidP="00C7323A" w:rsidR="00C7323A"/>
    <w:p w:rsidRDefault="00C7323A" w:rsidP="00C7323A" w:rsidR="00C7323A" w:rsidRPr="00F17F12"/>
    <w:p w:rsidRDefault="00C7323A" w:rsidP="00C7323A" w:rsidR="00C7323A" w:rsidRPr="00F17F12">
      <w:r w:rsidRPr="00F17F12">
        <w:t>UPUTA O PRAVNOM LIJEKU</w:t>
      </w:r>
    </w:p>
    <w:p w:rsidRDefault="00C7323A" w:rsidP="00C7323A" w:rsidR="00C7323A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C7323A" w:rsidP="00C7323A" w:rsidR="00C7323A" w:rsidRPr="00F17F12"/>
    <w:p w:rsidRDefault="00C7323A" w:rsidP="00C7323A" w:rsidR="00C7323A" w:rsidRPr="00F17F12">
      <w:r w:rsidRPr="00F17F12">
        <w:t>DNA:</w:t>
      </w:r>
    </w:p>
    <w:p w:rsidRDefault="00C7323A" w:rsidP="00C7323A" w:rsidR="00C7323A" w:rsidRPr="00F17F12">
      <w:r w:rsidRPr="00F17F12">
        <w:t xml:space="preserve">- </w:t>
      </w:r>
      <w:r>
        <w:t>Stečajnom upravitelju</w:t>
      </w:r>
    </w:p>
    <w:p w:rsidRDefault="00C7323A" w:rsidR="002211AD">
      <w:r w:rsidRPr="00F17F12">
        <w:t xml:space="preserve">- </w:t>
      </w:r>
      <w:r w:rsidR="00FD66CA">
        <w:t>e-o</w:t>
      </w:r>
      <w:r>
        <w:t xml:space="preserve">glasna ploča </w:t>
      </w:r>
    </w:p>
    <w:sectPr w:rsidSect="006708E4" w:rsidR="002211AD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067" w:rsidR="00AB0067">
      <w:r>
        <w:separator/>
      </w:r>
    </w:p>
  </w:endnote>
  <w:endnote w:id="0" w:type="continuationSeparator">
    <w:p w:rsidRDefault="00AB0067" w:rsidR="00AB0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067" w:rsidR="00AB0067">
      <w:r>
        <w:separator/>
      </w:r>
    </w:p>
  </w:footnote>
  <w:footnote w:id="0" w:type="continuationSeparator">
    <w:p w:rsidRDefault="00AB0067" w:rsidR="00AB0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57E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0067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57E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44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AB0067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57E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44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D62633">
      <w:t>73</w:t>
    </w:r>
    <w:proofErr w:type="spellEnd"/>
  </w:p>
  <w:p w:rsidRDefault="00AB0067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323A"/>
    <w:rsid w:val="000B22F9"/>
    <w:rsid w:val="002211AD"/>
    <w:rsid w:val="0030057E"/>
    <w:rsid w:val="00533B31"/>
    <w:rsid w:val="008058E8"/>
    <w:rsid w:val="00AB0067"/>
    <w:rsid w:val="00B748F0"/>
    <w:rsid w:val="00C7323A"/>
    <w:rsid w:val="00D62633"/>
    <w:rsid w:val="00DA3D7B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32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2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323A"/>
  </w:style>
  <w:style w:styleId="Tekstbalonia" w:type="paragraph">
    <w:name w:val="Balloon Text"/>
    <w:basedOn w:val="Normal"/>
    <w:link w:val="TekstbaloniaChar"/>
    <w:uiPriority w:val="99"/>
    <w:semiHidden/>
    <w:unhideWhenUsed/>
    <w:rsid w:val="00C732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2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22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2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B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3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B3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B3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B3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32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2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323A"/>
  </w:style>
  <w:style w:styleId="Tekstbalonia" w:type="paragraph">
    <w:name w:val="Balloon Text"/>
    <w:basedOn w:val="Normal"/>
    <w:link w:val="TekstbaloniaChar"/>
    <w:uiPriority w:val="99"/>
    <w:semiHidden/>
    <w:unhideWhenUsed/>
    <w:rsid w:val="00C732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2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22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2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B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3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B3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B3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B3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1244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2016-12-27T11:35:00Z</dcterms:created>
  <dc:creator>Damir Rabar</dc:creator>
  <cp:lastModifiedBy>Lorena Paris Aničić</cp:lastModifiedBy>
  <cp:lastPrinted>2016-12-27T11:38:00Z</cp:lastPrinted>
  <dcterms:modified xmlns:xsi="http://www.w3.org/2001/XMLSchema-instance" xsi:type="dcterms:W3CDTF">2016-12-27T11:39:00Z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