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31db9" w14:paraId="4e31db9" w:rsidRDefault="00BD777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D7771" w:rsidP="00BD7771" w:rsidR="00AE649C">
      <w:pPr>
        <w:pStyle w:val="Bezproreda"/>
      </w:pPr>
      <w:r>
        <w:t xml:space="preserve">     Republika Hrvatska</w:t>
      </w:r>
    </w:p>
    <w:p w:rsidRDefault="00BD7771" w:rsidP="00BD7771" w:rsidR="00BD7771">
      <w:pPr>
        <w:pStyle w:val="Bezproreda"/>
      </w:pPr>
      <w:r>
        <w:t>Trgovački sud u Bjelovaru</w:t>
      </w:r>
    </w:p>
    <w:p w:rsidRDefault="00BD7771" w:rsidP="00BD7771" w:rsidR="00BD7771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BD7771" w:rsidP="00BD7771" w:rsidR="00BD7771">
      <w:pPr>
        <w:pStyle w:val="Bezproreda"/>
      </w:pPr>
    </w:p>
    <w:p w:rsidRDefault="00BD7771" w:rsidP="00BD7771" w:rsidR="00BD777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St-834/2017-18</w:t>
      </w:r>
    </w:p>
    <w:p w:rsidRDefault="00BD7771" w:rsidP="00BD7771" w:rsidR="00BD777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D7771" w:rsidP="00BD7771" w:rsidR="00BD777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D7771" w:rsidP="00BD7771" w:rsidR="00BD7771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BD7771" w:rsidP="00BD7771" w:rsidR="00BD7771">
      <w:pPr>
        <w:pStyle w:val="Bezproreda"/>
        <w:jc w:val="center"/>
        <w:rPr>
          <w:noProof/>
        </w:rPr>
      </w:pPr>
    </w:p>
    <w:p w:rsidRDefault="00BD7771" w:rsidP="00BD7771" w:rsidR="00BD7771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BD7771" w:rsidP="00BD7771" w:rsidR="00BD7771">
      <w:pPr>
        <w:pStyle w:val="Bezproreda"/>
        <w:rPr>
          <w:b/>
          <w:noProof/>
        </w:rPr>
      </w:pPr>
    </w:p>
    <w:p w:rsidRDefault="00BD7771" w:rsidP="00BD7771" w:rsidR="00BD7771">
      <w:pPr>
        <w:pStyle w:val="Bezproreda"/>
        <w:ind w:firstLine="708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ELWOOD  d.o.o. za proizvodnju i usluge </w:t>
      </w:r>
      <w:proofErr w:type="spellStart"/>
      <w:r>
        <w:t>Trojstveni</w:t>
      </w:r>
      <w:proofErr w:type="spellEnd"/>
      <w:r>
        <w:t xml:space="preserve"> Markovac, Grgura Karlovčana 10, OIB: 07335584129,22. studenog  </w:t>
      </w:r>
      <w:r>
        <w:rPr>
          <w:noProof/>
        </w:rPr>
        <w:t xml:space="preserve">2018. </w:t>
      </w:r>
    </w:p>
    <w:p w:rsidRDefault="00BD7771" w:rsidP="00BD7771" w:rsidR="00BD7771">
      <w:pPr>
        <w:pStyle w:val="Bezproreda"/>
        <w:rPr>
          <w:noProof/>
        </w:rPr>
      </w:pPr>
    </w:p>
    <w:p w:rsidRDefault="00BD7771" w:rsidP="00BD7771" w:rsidR="00BD7771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BD7771" w:rsidP="00BD7771" w:rsidR="00BD7771">
      <w:pPr>
        <w:pStyle w:val="Bezproreda"/>
        <w:rPr>
          <w:b/>
          <w:noProof/>
        </w:rPr>
      </w:pPr>
    </w:p>
    <w:p w:rsidRDefault="00BD7771" w:rsidP="00BD7771" w:rsidR="00BD7771">
      <w:pPr>
        <w:pStyle w:val="Bezproreda"/>
        <w:ind w:firstLine="708"/>
      </w:pPr>
      <w:r>
        <w:t>Ročište radi utvrđivanja  uvjeta za otvaranje stečajnog postupka određuje se za dan</w:t>
      </w:r>
    </w:p>
    <w:p w:rsidRDefault="00BD7771" w:rsidP="00BD7771" w:rsidR="00BD7771">
      <w:pPr>
        <w:pStyle w:val="Bezproreda"/>
      </w:pPr>
    </w:p>
    <w:p w:rsidRDefault="00BD7771" w:rsidP="00BD7771" w:rsidR="00BD7771">
      <w:pPr>
        <w:pStyle w:val="Bezproreda"/>
        <w:jc w:val="center"/>
        <w:rPr>
          <w:b/>
        </w:rPr>
      </w:pPr>
      <w:r>
        <w:rPr>
          <w:b/>
        </w:rPr>
        <w:t>11. prosinca</w:t>
      </w:r>
      <w:r>
        <w:t xml:space="preserve"> </w:t>
      </w:r>
      <w:r>
        <w:rPr>
          <w:b/>
        </w:rPr>
        <w:t>2018. u 9,45 sati</w:t>
      </w:r>
    </w:p>
    <w:p w:rsidRDefault="00BD7771" w:rsidP="00BD7771" w:rsidR="00BD7771">
      <w:pPr>
        <w:pStyle w:val="Bezproreda"/>
        <w:rPr>
          <w:b/>
        </w:rPr>
      </w:pPr>
    </w:p>
    <w:p w:rsidRDefault="00BD7771" w:rsidP="00BD7771" w:rsidR="00BD7771">
      <w:pPr>
        <w:pStyle w:val="Bezproreda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stranke dostavom ovoga rješenja.</w:t>
      </w:r>
    </w:p>
    <w:p w:rsidRDefault="00BD7771" w:rsidP="00BD7771" w:rsidR="00BD7771">
      <w:pPr>
        <w:pStyle w:val="Bezproreda"/>
      </w:pPr>
    </w:p>
    <w:p w:rsidRDefault="00BD7771" w:rsidP="00BD7771" w:rsidR="00BD7771">
      <w:pPr>
        <w:pStyle w:val="Bezproreda"/>
        <w:numPr>
          <w:ilvl w:val="0"/>
          <w:numId w:val="47"/>
        </w:numPr>
      </w:pPr>
      <w:r>
        <w:t xml:space="preserve">FINA Bjelovar, </w:t>
      </w:r>
    </w:p>
    <w:p w:rsidRDefault="00BD7771" w:rsidP="00BD7771" w:rsidR="00BD7771">
      <w:pPr>
        <w:pStyle w:val="Bezproreda"/>
        <w:numPr>
          <w:ilvl w:val="0"/>
          <w:numId w:val="47"/>
        </w:numPr>
      </w:pPr>
      <w:proofErr w:type="spellStart"/>
      <w:r>
        <w:t>Z.z</w:t>
      </w:r>
      <w:proofErr w:type="spellEnd"/>
      <w:r>
        <w:t>. dužnika Dalibor Špehar te</w:t>
      </w:r>
    </w:p>
    <w:p w:rsidRDefault="00BD7771" w:rsidP="00BD7771" w:rsidR="00BD7771">
      <w:pPr>
        <w:pStyle w:val="Bezproreda"/>
        <w:numPr>
          <w:ilvl w:val="0"/>
          <w:numId w:val="47"/>
        </w:numPr>
      </w:pPr>
      <w:r>
        <w:t xml:space="preserve">pun. </w:t>
      </w:r>
      <w:proofErr w:type="spellStart"/>
      <w:r>
        <w:t>z.z</w:t>
      </w:r>
      <w:proofErr w:type="spellEnd"/>
      <w:r>
        <w:t>. dužnika odvjetnica Monika Mihelić iz Vrbovca.</w:t>
      </w:r>
    </w:p>
    <w:p w:rsidRDefault="00BD7771" w:rsidP="00BD7771" w:rsidR="00BD7771">
      <w:pPr>
        <w:pStyle w:val="Bezproreda"/>
        <w:ind w:left="705"/>
      </w:pPr>
      <w:bookmarkStart w:name="_GoBack" w:id="0"/>
      <w:bookmarkEnd w:id="0"/>
    </w:p>
    <w:p w:rsidRDefault="00BD7771" w:rsidP="00BD7771" w:rsidR="00BD7771">
      <w:pPr>
        <w:pStyle w:val="Bezproreda"/>
        <w:ind w:left="705"/>
      </w:pPr>
      <w:r>
        <w:t>U Bjelovaru 22. studenog 2018.</w:t>
      </w:r>
    </w:p>
    <w:p w:rsidRDefault="00BD7771" w:rsidP="00BD7771" w:rsidR="00BD7771">
      <w:pPr>
        <w:pStyle w:val="Bezproreda"/>
        <w:ind w:left="705"/>
      </w:pPr>
    </w:p>
    <w:p w:rsidRDefault="00BD7771" w:rsidP="00BD7771" w:rsidR="00BD7771">
      <w:pPr>
        <w:pStyle w:val="Bezproreda"/>
        <w:ind w:left="705"/>
      </w:pPr>
    </w:p>
    <w:p w:rsidRDefault="00BD7771" w:rsidP="00BD7771" w:rsidR="00BD7771">
      <w:pPr>
        <w:pStyle w:val="Bezproreda"/>
        <w:ind w:left="70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BD7771" w:rsidP="00BD7771" w:rsidR="00BD7771">
      <w:pPr>
        <w:pStyle w:val="Bezproreda"/>
        <w:ind w:left="705"/>
      </w:pPr>
    </w:p>
    <w:p w:rsidRDefault="00BD7771" w:rsidP="00BD7771" w:rsidR="00BD7771">
      <w:pPr>
        <w:pStyle w:val="Bezproreda"/>
        <w:ind w:left="70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Branka Pleskalt</w:t>
      </w:r>
    </w:p>
    <w:p w:rsidRDefault="00BD7771" w:rsidP="00BD7771" w:rsidR="00BD7771">
      <w:pPr>
        <w:pStyle w:val="Bezproreda"/>
        <w:ind w:left="705"/>
      </w:pPr>
    </w:p>
    <w:p w:rsidRDefault="00BD7771" w:rsidP="00BD7771" w:rsidR="00BD7771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BD7771" w:rsidP="00BD7771" w:rsidR="00BD7771">
      <w:pPr>
        <w:pStyle w:val="Bezproreda"/>
      </w:pPr>
      <w:r>
        <w:t>Dna: predlagatelju</w:t>
      </w:r>
    </w:p>
    <w:p w:rsidRDefault="00BD7771" w:rsidP="00BD7771" w:rsidR="00BD7771">
      <w:pPr>
        <w:pStyle w:val="Bezproreda"/>
      </w:pPr>
      <w:r>
        <w:t xml:space="preserve">          </w:t>
      </w:r>
      <w:proofErr w:type="spellStart"/>
      <w:r>
        <w:t>z.z</w:t>
      </w:r>
      <w:proofErr w:type="spellEnd"/>
      <w:r>
        <w:t>. dužnika</w:t>
      </w:r>
    </w:p>
    <w:p w:rsidRDefault="00BD7771" w:rsidP="00BD7771" w:rsidR="00BD7771">
      <w:pPr>
        <w:pStyle w:val="Bezproreda"/>
      </w:pPr>
      <w:r>
        <w:t xml:space="preserve">          pun. </w:t>
      </w:r>
      <w:proofErr w:type="spellStart"/>
      <w:r>
        <w:t>z.z</w:t>
      </w:r>
      <w:proofErr w:type="spellEnd"/>
      <w:r>
        <w:t>. dužnika</w:t>
      </w:r>
    </w:p>
    <w:p w:rsidRDefault="00BD7771" w:rsidP="00BD7771" w:rsidR="00BD7771">
      <w:pPr>
        <w:pStyle w:val="Bezproreda"/>
      </w:pPr>
      <w:r>
        <w:t xml:space="preserve">          kal. ročište</w:t>
      </w:r>
    </w:p>
    <w:p w:rsidRDefault="00BD7771" w:rsidP="00BD7771" w:rsidR="00BD7771">
      <w:pPr>
        <w:pStyle w:val="Bezproreda"/>
      </w:pPr>
      <w:r>
        <w:t>Bjelovar, 22. 11. 2018.</w:t>
      </w:r>
    </w:p>
    <w:p w:rsidRDefault="00BD7771" w:rsidP="00BD7771" w:rsidR="00BD7771"/>
    <w:p w:rsidRDefault="00BD7771" w:rsidP="00BD7771" w:rsidR="00BD777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9D52FCE"/>
    <w:multiLevelType w:val="hybridMultilevel"/>
    <w:tmpl w:val="333CF860"/>
    <w:lvl w:tplc="E884D85E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D7771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D7771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D7771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426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St-834/2017-19</izvorni_sadrzaj>
    <derivirana_varijabla naziv="DomainObject.Oznaka_1">St-834/2017-19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2017.</izvorni_sadrzaj>
    <derivirana_varijabla naziv="DomainObject.Predmet.DatumOsnivanja_1">19.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St-834/2017</izvorni_sadrzaj>
    <derivirana_varijabla naziv="DomainObject.Predmet.OznakaBroj_1">St-834/2017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ELWOOD društvo s ograničenom odgovornošću za proizvodnju i usluge zastupanog po punomoćniku MONIKA MIHELIĆ, odvj.</izvorni_sadrzaj>
    <derivirana_varijabla naziv="DomainObject.Predmet.ProtustrankaFormated_1">  ELWOOD društvo s ograničenom odgovornošću za proizvodnju i usluge zastupanog po punomoćniku MONIKA MIHELIĆ, odvj.</derivirana_varijabla>
  </DomainObject.Predmet.ProtustrankaFormated>
  <DomainObject.Predmet.ProtustrankaFormatedOIB>
    <izvorni_sadrzaj>  ELWOOD društvo s ograničenom odgovornošću za proizvodnju i usluge, OIB 07335584129 zastupanog po punomoćniku MONIKA MIHELIĆ, odvj.</izvorni_sadrzaj>
    <derivirana_varijabla naziv="DomainObject.Predmet.ProtustrankaFormatedOIB_1">  ELWOOD društvo s ograničenom odgovornošću za proizvodnju i usluge, OIB 07335584129 zastupanog po punomoćniku MONIKA MIHELIĆ, odvj.</derivirana_varijabla>
  </DomainObject.Predmet.ProtustrankaFormatedOIB>
  <DomainObject.Predmet.ProtustrankaFormatedWithAdress>
    <izvorni_sadrzaj> ELWOOD društvo s ograničenom odgovornošću za proizvodnju i usluge, Grgura Karlovčana 10, 43000 Trojstveni Markovac zastupanog po punomoćniku MONIKA MIHELIĆ, odvj.</izvorni_sadrzaj>
    <derivirana_varijabla naziv="DomainObject.Predmet.ProtustrankaFormatedWithAdress_1"> ELWOOD društvo s ograničenom odgovornošću za proizvodnju i usluge, Grgura Karlovčana 10, 43000 Trojstveni Markovac zastupanog po punomoćniku MONIKA MIHELIĆ, odvj.</derivirana_varijabla>
  </DomainObject.Predmet.ProtustrankaFormatedWithAdress>
  <DomainObject.Predmet.ProtustrankaFormatedWithAdressOIB>
    <izvorni_sadrzaj> ELWOOD društvo s ograničenom odgovornošću za proizvodnju i usluge, OIB 07335584129, Grgura Karlovčana 10, 43000 Trojstveni Markovac zastupanog po punomoćniku MONIKA MIHELIĆ, odvj.</izvorni_sadrzaj>
    <derivirana_varijabla naziv="DomainObject.Predmet.ProtustrankaFormatedWithAdressOIB_1"> ELWOOD društvo s ograničenom odgovornošću za proizvodnju i usluge, OIB 07335584129, Grgura Karlovčana 10, 43000 Trojstveni Markovac zastupanog po punomoćniku MONIKA MIHELIĆ, odvj.</derivirana_varijabla>
  </DomainObject.Predmet.ProtustrankaFormatedWithAdressOIB>
  <DomainObject.Predmet.ProtustrankaWithAdress>
    <izvorni_sadrzaj>ELWOOD društvo s ograničenom odgovornošću za proizvodnju i usluge Grgura Karlovčana 10, 43000 Trojstveni Markovac</izvorni_sadrzaj>
    <derivirana_varijabla naziv="DomainObject.Predmet.ProtustrankaWithAdress_1">ELWOOD društvo s ograničenom odgovornošću za proizvodnju i usluge Grgura Karlovčana 10, 43000 Trojstveni Markovac</derivirana_varijabla>
  </DomainObject.Predmet.ProtustrankaWithAdress>
  <DomainObject.Predmet.ProtustrankaWithAdressOIB>
    <izvorni_sadrzaj>ELWOOD društvo s ograničenom odgovornošću za proizvodnju i usluge, OIB 07335584129, Grgura Karlovčana 10, 43000 Trojstveni Markovac</izvorni_sadrzaj>
    <derivirana_varijabla naziv="DomainObject.Predmet.ProtustrankaWithAdressOIB_1">ELWOOD društvo s ograničenom odgovornošću za proizvodnju i usluge, OIB 07335584129, Grgura Karlovčana 10, 43000 Trojstveni Markovac</derivirana_varijabla>
  </DomainObject.Predmet.ProtustrankaWithAdressOIB>
  <DomainObject.Predmet.ProtustrankaNazivFormated>
    <izvorni_sadrzaj>ELWOOD društvo s ograničenom odgovornošću za proizvodnju i usluge</izvorni_sadrzaj>
    <derivirana_varijabla naziv="DomainObject.Predmet.ProtustrankaNazivFormated_1">ELWOOD društvo s ograničenom odgovornošću za proizvodnju i usluge</derivirana_varijabla>
  </DomainObject.Predmet.ProtustrankaNazivFormated>
  <DomainObject.Predmet.ProtustrankaNazivFormatedOIB>
    <izvorni_sadrzaj>ELWOOD društvo s ograničenom odgovornošću za proizvodnju i usluge, OIB 07335584129</izvorni_sadrzaj>
    <derivirana_varijabla naziv="DomainObject.Predmet.ProtustrankaNazivFormatedOIB_1">ELWOOD društvo s ograničenom odgovornošću za proizvodnju i usluge, OIB 07335584129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ELWOOD društvo s ograničenom odgovornošću za proizvodnju i usluge zastupanog po punomoćniku MONIKA MIHELIĆ, odvj.</item>
    </izvorni_sadrzaj>
    <derivirana_varijabla naziv="DomainObject.Predmet.ProtuStrankaListFormated_1">
      <item>ELWOOD društvo s ograničenom odgovornošću za proizvodnju i usluge zastupanog po punomoćniku MONIKA MIHELIĆ, odvj.</item>
    </derivirana_varijabla>
  </DomainObject.Predmet.ProtuStrankaListFormated>
  <DomainObject.Predmet.ProtuStrankaListFormatedOIB>
    <izvorni_sadrzaj>
      <item>ELWOOD društvo s ograničenom odgovornošću za proizvodnju i usluge, OIB 07335584129 zastupanog po punomoćniku MONIKA MIHELIĆ, odvj.</item>
    </izvorni_sadrzaj>
    <derivirana_varijabla naziv="DomainObject.Predmet.ProtuStrankaListFormatedOIB_1">
      <item>ELWOOD društvo s ograničenom odgovornošću za proizvodnju i usluge, OIB 07335584129 zastupanog po punomoćniku MONIKA MIHELIĆ, odvj.</item>
    </derivirana_varijabla>
  </DomainObject.Predmet.ProtuStrankaListFormatedOIB>
  <DomainObject.Predmet.ProtuStrankaListFormatedWithAdress>
    <izvorni_sadrzaj>
      <item>ELWOOD društvo s ograničenom odgovornošću za proizvodnju i usluge, Grgura Karlovčana 10, 43000 Trojstveni Markovac zastupanog po punomoćniku MONIKA MIHELIĆ, odvj.</item>
    </izvorni_sadrzaj>
    <derivirana_varijabla naziv="DomainObject.Predmet.ProtuStrankaListFormatedWithAdress_1">
      <item>ELWOOD društvo s ograničenom odgovornošću za proizvodnju i usluge, Grgura Karlovčana 10, 43000 Trojstveni Markovac zastupanog po punomoćniku MONIKA MIHELIĆ, odvj.</item>
    </derivirana_varijabla>
  </DomainObject.Predmet.ProtuStrankaListFormatedWithAdress>
  <DomainObject.Predmet.ProtuStrankaListFormatedWithAdressOIB>
    <izvorni_sadrzaj>
      <item>ELWOOD društvo s ograničenom odgovornošću za proizvodnju i usluge, OIB 07335584129, Grgura Karlovčana 10, 43000 Trojstveni Markovac zastupanog po punomoćniku MONIKA MIHELIĆ, odvj.</item>
    </izvorni_sadrzaj>
    <derivirana_varijabla naziv="DomainObject.Predmet.ProtuStrankaListFormatedWithAdressOIB_1">
      <item>ELWOOD društvo s ograničenom odgovornošću za proizvodnju i usluge, OIB 07335584129, Grgura Karlovčana 10, 43000 Trojstveni Markovac zastupanog po punomoćniku MONIKA MIHELIĆ, odvj.</item>
    </derivirana_varijabla>
  </DomainObject.Predmet.ProtuStrankaListFormatedWithAdressOIB>
  <DomainObject.Predmet.ProtuStrankaListNazivFormated>
    <izvorni_sadrzaj>
      <item>ELWOOD društvo s ograničenom odgovornošću za proizvodnju i usluge</item>
    </izvorni_sadrzaj>
    <derivirana_varijabla naziv="DomainObject.Predmet.ProtuStrankaListNazivFormated_1">
      <item>ELWOOD društvo s ograničenom odgovornošću za proizvodnju i usluge</item>
    </derivirana_varijabla>
  </DomainObject.Predmet.ProtuStrankaListNazivFormated>
  <DomainObject.Predmet.ProtuStrankaListNazivFormatedOIB>
    <izvorni_sadrzaj>
      <item>ELWOOD društvo s ograničenom odgovornošću za proizvodnju i usluge, OIB 07335584129</item>
    </izvorni_sadrzaj>
    <derivirana_varijabla naziv="DomainObject.Predmet.ProtuStrankaListNazivFormatedOIB_1">
      <item>ELWOOD društvo s ograničenom odgovornošću za proizvodnju i usluge, OIB 07335584129</item>
    </derivirana_varijabla>
  </DomainObject.Predmet.ProtuStrankaListNazivFormatedOIB>
  <DomainObject.Predmet.OstaliListFormated>
    <izvorni_sadrzaj>
      <item>Dalibor Špehar</item>
      <item>MONIKA MIHELIĆ, odvj. punomoćnik sudionika u postupku ELWOOD društvo s ograničenom odgovornošću za proizvodnju i usluge</item>
    </izvorni_sadrzaj>
    <derivirana_varijabla naziv="DomainObject.Predmet.OstaliListFormated_1">
      <item>Dalibor Špehar</item>
      <item>MONIKA MIHELIĆ, odvj. punomoćnik sudionika u postupku ELWOOD društvo s ograničenom odgovornošću za proizvodnju i usluge</item>
    </derivirana_varijabla>
  </DomainObject.Predmet.OstaliListFormated>
  <DomainObject.Predmet.OstaliListFormatedOIB>
    <izvorni_sadrzaj>
      <item>Dalibor Špehar, OIB 46638725319</item>
      <item>MONIKA MIHELIĆ, odvj., OIB 27628101080 punomoćnik sudionika u postupku ELWOOD društvo s ograničenom odgovornošću za proizvodnju i usluge</item>
    </izvorni_sadrzaj>
    <derivirana_varijabla naziv="DomainObject.Predmet.OstaliListFormatedOIB_1">
      <item>Dalibor Špehar, OIB 46638725319</item>
      <item>MONIKA MIHELIĆ, odvj., OIB 27628101080 punomoćnik sudionika u postupku ELWOOD društvo s ograničenom odgovornošću za proizvodnju i usluge</item>
    </derivirana_varijabla>
  </DomainObject.Predmet.OstaliListFormatedOIB>
  <DomainObject.Predmet.OstaliListFormatedWithAdress>
    <izvorni_sadrzaj>
      <item>Dalibor Špehar, G. Karlovčana 10., 43000 Trojstveni Markovac</item>
      <item>MONIKA MIHELIĆ, odvj., Trg Petra Zrinskog 1, 10340 Vrbovec punomoćnik sudionika u postupku ELWOOD društvo s ograničenom odgovornošću za proizvodnju i usluge</item>
    </izvorni_sadrzaj>
    <derivirana_varijabla naziv="DomainObject.Predmet.OstaliListFormatedWithAdress_1">
      <item>Dalibor Špehar, G. Karlovčana 10., 43000 Trojstveni Markovac</item>
      <item>MONIKA MIHELIĆ, odvj., Trg Petra Zrinskog 1, 10340 Vrbovec punomoćnik sudionika u postupku ELWOOD društvo s ograničenom odgovornošću za proizvodnju i usluge</item>
    </derivirana_varijabla>
  </DomainObject.Predmet.OstaliListFormatedWithAdress>
  <DomainObject.Predmet.OstaliListFormatedWithAdressOIB>
    <izvorni_sadrzaj>
      <item>Dalibor Špehar, OIB 46638725319, G. Karlovčana 10., 43000 Trojstveni Markovac</item>
      <item>MONIKA MIHELIĆ, odvj., OIB 27628101080, Trg Petra Zrinskog 1, 10340 Vrbovec punomoćnik sudionika u postupku ELWOOD društvo s ograničenom odgovornošću za proizvodnju i usluge</item>
    </izvorni_sadrzaj>
    <derivirana_varijabla naziv="DomainObject.Predmet.OstaliListFormatedWithAdressOIB_1">
      <item>Dalibor Špehar, OIB 46638725319, G. Karlovčana 10., 43000 Trojstveni Markovac</item>
      <item>MONIKA MIHELIĆ, odvj., OIB 27628101080, Trg Petra Zrinskog 1, 10340 Vrbovec punomoćnik sudionika u postupku ELWOOD društvo s ograničenom odgovornošću za proizvodnju i usluge</item>
    </derivirana_varijabla>
  </DomainObject.Predmet.OstaliListFormatedWithAdressOIB>
  <DomainObject.Predmet.OstaliListNazivFormated>
    <izvorni_sadrzaj>
      <item>Dalibor Špehar</item>
      <item>MONIKA MIHELIĆ, odvj.</item>
    </izvorni_sadrzaj>
    <derivirana_varijabla naziv="DomainObject.Predmet.OstaliListNazivFormated_1">
      <item>Dalibor Špehar</item>
      <item>MONIKA MIHELIĆ, odvj.</item>
    </derivirana_varijabla>
  </DomainObject.Predmet.OstaliListNazivFormated>
  <DomainObject.Predmet.OstaliListNazivFormatedOIB>
    <izvorni_sadrzaj>
      <item>Dalibor Špehar, OIB 46638725319</item>
      <item>MONIKA MIHELIĆ, odvj., OIB 27628101080</item>
    </izvorni_sadrzaj>
    <derivirana_varijabla naziv="DomainObject.Predmet.OstaliListNazivFormatedOIB_1">
      <item>Dalibor Špehar, OIB 46638725319</item>
      <item>MONIKA MIHELIĆ, odvj., OIB 27628101080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St-834/2017-19</izvorni_sadrzaj>
    <derivirana_varijabla naziv="DomainObject.PoslovniBrojDokumenta_1">St-834/2017-19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ELWOOD društvo s ograničenom odgovornošću za proizvodnju i usluge</izvorni_sadrzaj>
    <derivirana_varijabla naziv="DomainObject.Predmet.ProtustrankaIDrugi_1">ELWOOD društvo s ograničenom odgovornošću za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ELWOOD društvo s ograničenom odgovornošću za proizvodnju i usluge, OIB 07335584129, Grgura Karlovčana 10, 43000 Trojstveni Markovac</izvorni_sadrzaj>
    <derivirana_varijabla naziv="DomainObject.Predmet.ProtustrankaIDrugiAdressOIB_1">ELWOOD društvo s ograničenom odgovornošću za proizvodnju i usluge, OIB 07335584129, Grgura Karlovčana 10, 43000 Trojstveni Markovac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ELWOOD društvo s ograničenom odgovornošću za proizvodnju i usluge</item>
      <item>Dalibor Špehar</item>
      <item>MONIKA MIHELIĆ, odvj.</item>
    </izvorni_sadrzaj>
    <derivirana_varijabla naziv="DomainObject.Predmet.SudioniciListNaziv_1">
      <item>FINA, RC ZAGREB, Podružnica BJELOVAR</item>
      <item>ELWOOD društvo s ograničenom odgovornošću za proizvodnju i usluge</item>
      <item>Dalibor Špehar</item>
      <item>MONIKA MIHELIĆ, odvj.</item>
    </derivirana_varijabla>
  </DomainObject.Predmet.SudioniciListNaziv>
  <DomainObject.Predmet.SudioniciListAdressOIB>
    <izvorni_sadrzaj>
      <item>FINA, RC ZAGREB, Podružnica BJELOVAR, OIB 85821130368, F. Supila 4,43000 Bjelovar</item>
      <item>ELWOOD društvo s ograničenom odgovornošću za proizvodnju i usluge, OIB 07335584129, Grgura Karlovčana 10,43000 Trojstveni Markovac</item>
      <item>Dalibor Špehar, OIB 46638725319, G. Karlovčana 10.,43000 Trojstveni Markovac</item>
      <item>MONIKA MIHELIĆ, odvj., OIB 27628101080, Trg Petra Zrinskog 1,10340 Vrbovec</item>
    </izvorni_sadrzaj>
    <derivirana_varijabla naziv="DomainObject.Predmet.SudioniciListAdressOIB_1">
      <item>FINA, RC ZAGREB, Podružnica BJELOVAR, OIB 85821130368, F. Supila 4,43000 Bjelovar</item>
      <item>ELWOOD društvo s ograničenom odgovornošću za proizvodnju i usluge, OIB 07335584129, Grgura Karlovčana 10,43000 Trojstveni Markovac</item>
      <item>Dalibor Špehar, OIB 46638725319, G. Karlovčana 10.,43000 Trojstveni Markovac</item>
      <item>MONIKA MIHELIĆ, odvj., OIB 27628101080, Trg Petra Zrinskog 1,10340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5BD9F0-6FCB-4A1A-B66D-4C4E13D43A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171</properties:Words>
  <properties:Characters>808</properties:Characters>
  <properties:Lines>45</properties:Lines>
  <properties:Paragraphs>23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2018-11-22T09:46:00Z</cp:lastPrinted>
  <dcterms:modified xmlns:xsi="http://www.w3.org/2001/XMLSchema-instance" xsi:type="dcterms:W3CDTF">2018-11-22T09:46:00Z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St-834/2017-19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