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18e4" w14:paraId="90318e4" w:rsidRDefault="007E41AB" w:rsidP="007E41AB" w:rsidR="007E41AB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1AB" w:rsidP="007E41AB" w:rsidR="007E41AB" w:rsidRPr="00D21A2C"/>
    <w:p w:rsidRDefault="007E41AB" w:rsidP="007E41AB" w:rsidR="007E41A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E41AB" w:rsidP="007E41AB" w:rsidR="007E41A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57961" w:rsidP="00B57961" w:rsidR="00B57961"/>
    <w:p w:rsidRDefault="00D5479F" w:rsidP="00D5479F" w:rsidR="00B57961">
      <w:pPr>
        <w:jc w:val="center"/>
      </w:pPr>
      <w:r>
        <w:t>R</w:t>
      </w:r>
      <w:r w:rsidR="00891776">
        <w:t xml:space="preserve"> </w:t>
      </w:r>
      <w:r>
        <w:t>E</w:t>
      </w:r>
      <w:r w:rsidR="00891776">
        <w:t xml:space="preserve"> </w:t>
      </w:r>
      <w:r>
        <w:t>P</w:t>
      </w:r>
      <w:r w:rsidR="00891776">
        <w:t xml:space="preserve"> </w:t>
      </w:r>
      <w:r>
        <w:t>U</w:t>
      </w:r>
      <w:r w:rsidR="00891776">
        <w:t xml:space="preserve"> </w:t>
      </w:r>
      <w:r>
        <w:t>B</w:t>
      </w:r>
      <w:r w:rsidR="00891776">
        <w:t xml:space="preserve"> </w:t>
      </w:r>
      <w:r>
        <w:t>L</w:t>
      </w:r>
      <w:r w:rsidR="00891776">
        <w:t xml:space="preserve"> </w:t>
      </w:r>
      <w:r>
        <w:t>I</w:t>
      </w:r>
      <w:r w:rsidR="00891776">
        <w:t xml:space="preserve"> </w:t>
      </w:r>
      <w:r>
        <w:t>K</w:t>
      </w:r>
      <w:r w:rsidR="00891776">
        <w:t xml:space="preserve"> </w:t>
      </w:r>
      <w:r>
        <w:t xml:space="preserve">A </w:t>
      </w:r>
      <w:r w:rsidR="00891776">
        <w:t xml:space="preserve"> </w:t>
      </w:r>
      <w:r>
        <w:t>H</w:t>
      </w:r>
      <w:r w:rsidR="00891776">
        <w:t xml:space="preserve"> </w:t>
      </w:r>
      <w:r>
        <w:t>R</w:t>
      </w:r>
      <w:r w:rsidR="00891776">
        <w:t xml:space="preserve"> </w:t>
      </w:r>
      <w:r>
        <w:t>V</w:t>
      </w:r>
      <w:r w:rsidR="00891776">
        <w:t xml:space="preserve"> </w:t>
      </w:r>
      <w:r>
        <w:t>A</w:t>
      </w:r>
      <w:r w:rsidR="00891776">
        <w:t xml:space="preserve"> </w:t>
      </w:r>
      <w:r>
        <w:t>T</w:t>
      </w:r>
      <w:r w:rsidR="00891776">
        <w:t xml:space="preserve"> </w:t>
      </w:r>
      <w:r>
        <w:t>S</w:t>
      </w:r>
      <w:r w:rsidR="00891776">
        <w:t xml:space="preserve"> </w:t>
      </w:r>
      <w:r>
        <w:t>K</w:t>
      </w:r>
      <w:r w:rsidR="00891776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A0BB6">
        <w:t>stečajnoj sutkinji</w:t>
      </w:r>
      <w:r>
        <w:t xml:space="preserve"> Nad</w:t>
      </w:r>
      <w:r w:rsidR="001A0BB6">
        <w:t>i</w:t>
      </w:r>
      <w:r>
        <w:t xml:space="preserve"> Roso, u </w:t>
      </w:r>
      <w:r w:rsidR="001A0BB6">
        <w:t xml:space="preserve">stečajnom </w:t>
      </w:r>
      <w:r>
        <w:t>predmetu predlagatelja</w:t>
      </w:r>
      <w:r w:rsidR="007E41AB">
        <w:t xml:space="preserve"> </w:t>
      </w:r>
      <w:r w:rsidR="00165CCE">
        <w:rPr>
          <w:b/>
        </w:rPr>
        <w:t>stečajna masa iza  NERA d.o.o. "u stečaju" Čepin, Risnjačka 10, OIB: 96619111811, MBS: 030179034</w:t>
      </w:r>
      <w:r>
        <w:t xml:space="preserve">, dana  </w:t>
      </w:r>
      <w:r w:rsidR="00165CCE">
        <w:t>6. studenog</w:t>
      </w:r>
      <w:r w:rsidR="00891776">
        <w:t xml:space="preserve"> 2018. g.,</w:t>
      </w:r>
    </w:p>
    <w:p w:rsidRDefault="00B57961" w:rsidP="00B57961" w:rsidR="00B57961"/>
    <w:p w:rsidRDefault="00927B69" w:rsidP="00B57961" w:rsidR="00927B69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27B69" w:rsidP="00B57961" w:rsidR="00927B69"/>
    <w:p w:rsidRDefault="00B57961" w:rsidP="008F071C" w:rsidR="008F071C">
      <w:pPr>
        <w:pStyle w:val="Odlomakpopisa"/>
        <w:numPr>
          <w:ilvl w:val="0"/>
          <w:numId w:val="16"/>
        </w:numPr>
        <w:spacing w:after="24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8B1DC2">
        <w:t xml:space="preserve">u iznosu od </w:t>
      </w:r>
      <w:r w:rsidR="008F071C">
        <w:t>114.100,00</w:t>
      </w:r>
      <w:r w:rsidR="00891776">
        <w:t xml:space="preserve"> kn</w:t>
      </w:r>
      <w:r w:rsidR="008B1DC2">
        <w:t xml:space="preserve"> </w:t>
      </w:r>
      <w:r w:rsidR="005A270B">
        <w:t xml:space="preserve">i to: </w:t>
      </w:r>
      <w:r w:rsidR="008F071C">
        <w:t xml:space="preserve">upisane kod </w:t>
      </w:r>
      <w:r w:rsidR="008F071C" w:rsidRPr="008F071C">
        <w:rPr>
          <w:b/>
        </w:rPr>
        <w:t xml:space="preserve"> </w:t>
      </w:r>
      <w:r w:rsidR="008F071C">
        <w:t xml:space="preserve">Općinskog suda u Osijeku </w:t>
      </w:r>
      <w:proofErr w:type="spellStart"/>
      <w:r w:rsidR="008F071C">
        <w:t>zk</w:t>
      </w:r>
      <w:proofErr w:type="spellEnd"/>
      <w:r w:rsidR="008F071C">
        <w:t xml:space="preserve">. odjel Osijek </w:t>
      </w:r>
      <w:proofErr w:type="spellStart"/>
      <w:r w:rsidR="008F071C">
        <w:t>zk</w:t>
      </w:r>
      <w:proofErr w:type="spellEnd"/>
      <w:r w:rsidR="008F071C">
        <w:t xml:space="preserve">. ul. 4156 k.o. Osijek </w:t>
      </w:r>
      <w:proofErr w:type="spellStart"/>
      <w:r w:rsidR="008F071C">
        <w:t>kč</w:t>
      </w:r>
      <w:proofErr w:type="spellEnd"/>
      <w:r w:rsidR="008F071C">
        <w:t xml:space="preserve">. br. 9493 i </w:t>
      </w:r>
      <w:proofErr w:type="spellStart"/>
      <w:r w:rsidR="008F071C">
        <w:t>kč</w:t>
      </w:r>
      <w:proofErr w:type="spellEnd"/>
      <w:r w:rsidR="008F071C">
        <w:t>. br. 9494 namiruje se:</w:t>
      </w:r>
    </w:p>
    <w:p w:rsidRDefault="008F071C" w:rsidP="008F071C" w:rsidR="008F071C" w:rsidRPr="001C5DF4">
      <w:pPr>
        <w:pStyle w:val="Odlomakpopisa"/>
        <w:ind w:left="1068"/>
        <w:jc w:val="both"/>
      </w:pPr>
      <w:r w:rsidRPr="001C5DF4">
        <w:t>Troškovi unovčenja……………………………………………………………………………………………..…….72.019,23 kn</w:t>
      </w:r>
    </w:p>
    <w:p w:rsidRDefault="008F071C" w:rsidP="008F071C" w:rsidR="008F071C" w:rsidRPr="001C5DF4">
      <w:pPr>
        <w:pStyle w:val="Odlomakpopisa"/>
        <w:ind w:left="1068"/>
        <w:jc w:val="both"/>
      </w:pPr>
      <w:r w:rsidRPr="001C5DF4">
        <w:t xml:space="preserve"> uplata na žiro račun stečajnog dužnika   HR 5824850031100296337</w:t>
      </w:r>
    </w:p>
    <w:p w:rsidRDefault="008F071C" w:rsidP="008F071C" w:rsidR="008F071C" w:rsidRPr="001C5DF4">
      <w:pPr>
        <w:pStyle w:val="Odlomakpopisa"/>
        <w:ind w:left="1068"/>
        <w:jc w:val="both"/>
      </w:pPr>
    </w:p>
    <w:p w:rsidRDefault="008F071C" w:rsidP="008F071C" w:rsidR="008F071C" w:rsidRPr="001C5DF4">
      <w:pPr>
        <w:pStyle w:val="Odlomakpopisa"/>
        <w:ind w:left="1068"/>
      </w:pPr>
      <w:r w:rsidRPr="001C5DF4">
        <w:t>Povrat sredstava uplate predujma za oglase H-</w:t>
      </w:r>
      <w:proofErr w:type="spellStart"/>
      <w:r w:rsidRPr="001C5DF4">
        <w:t>Abducu</w:t>
      </w:r>
      <w:proofErr w:type="spellEnd"/>
      <w:r w:rsidRPr="001C5DF4">
        <w:t xml:space="preserve"> d.o.o. Zagreb……………..8.000,00 kn</w:t>
      </w:r>
    </w:p>
    <w:p w:rsidRDefault="008F071C" w:rsidP="008F071C" w:rsidR="008F071C" w:rsidRPr="001C5DF4">
      <w:pPr>
        <w:pStyle w:val="Odlomakpopisa"/>
        <w:ind w:left="1068"/>
      </w:pPr>
      <w:r w:rsidRPr="001C5DF4">
        <w:t>Uplata na žiro račun H-</w:t>
      </w:r>
      <w:proofErr w:type="spellStart"/>
      <w:r w:rsidRPr="001C5DF4">
        <w:t>Abduco</w:t>
      </w:r>
      <w:proofErr w:type="spellEnd"/>
      <w:r w:rsidRPr="001C5DF4">
        <w:t xml:space="preserve"> d.o.o. HR9125000091101386086</w:t>
      </w:r>
    </w:p>
    <w:p w:rsidRDefault="008F071C" w:rsidP="008F071C" w:rsidR="008F071C" w:rsidRPr="001C5DF4">
      <w:pPr>
        <w:pStyle w:val="Odlomakpopisa"/>
        <w:ind w:left="1068"/>
      </w:pPr>
    </w:p>
    <w:p w:rsidRDefault="008F071C" w:rsidP="008F071C" w:rsidR="008F071C" w:rsidRPr="008F071C">
      <w:pPr>
        <w:pStyle w:val="Odlomakpopisa"/>
        <w:ind w:left="1068"/>
        <w:jc w:val="both"/>
        <w:rPr>
          <w:b/>
        </w:rPr>
      </w:pPr>
      <w:r w:rsidRPr="008F071C">
        <w:rPr>
          <w:b/>
        </w:rPr>
        <w:t>Namirenje vjerovnika</w:t>
      </w:r>
      <w:r w:rsidRPr="001C5DF4">
        <w:t xml:space="preserve"> </w:t>
      </w:r>
      <w:r w:rsidRPr="008F071C">
        <w:rPr>
          <w:b/>
        </w:rPr>
        <w:t>H-</w:t>
      </w:r>
      <w:proofErr w:type="spellStart"/>
      <w:r w:rsidRPr="008F071C">
        <w:rPr>
          <w:b/>
        </w:rPr>
        <w:t>Abduco</w:t>
      </w:r>
      <w:proofErr w:type="spellEnd"/>
      <w:r w:rsidRPr="008F071C">
        <w:rPr>
          <w:b/>
        </w:rPr>
        <w:t xml:space="preserve"> d.o.o. Zagreb …………………………...……….34.080,77 kn</w:t>
      </w:r>
    </w:p>
    <w:p w:rsidRDefault="008F071C" w:rsidP="008F071C" w:rsidR="008F071C" w:rsidRPr="008F071C">
      <w:pPr>
        <w:pStyle w:val="Odlomakpopisa"/>
        <w:ind w:left="1068"/>
        <w:rPr>
          <w:b/>
        </w:rPr>
      </w:pPr>
      <w:r w:rsidRPr="008F071C">
        <w:rPr>
          <w:b/>
        </w:rPr>
        <w:t>(unovčena imovina-troškovi unovčenja-povrat sredstava  za predujam)</w:t>
      </w:r>
    </w:p>
    <w:p w:rsidRDefault="008F071C" w:rsidP="008F071C" w:rsidR="005A270B">
      <w:pPr>
        <w:pStyle w:val="Odlomakpopisa"/>
        <w:ind w:left="1068"/>
      </w:pPr>
      <w:r w:rsidRPr="001C5DF4">
        <w:t xml:space="preserve"> Uplata na žiro račun H-</w:t>
      </w:r>
      <w:proofErr w:type="spellStart"/>
      <w:r w:rsidRPr="001C5DF4">
        <w:t>Abduco</w:t>
      </w:r>
      <w:proofErr w:type="spellEnd"/>
      <w:r w:rsidRPr="001C5DF4">
        <w:t xml:space="preserve"> d.o.o. HR9125000091101386086</w:t>
      </w:r>
      <w:r w:rsidR="00B00B0D" w:rsidRPr="008F071C">
        <w:rPr>
          <w:b/>
          <w:bCs/>
        </w:rPr>
        <w:t xml:space="preserve">, </w:t>
      </w:r>
      <w:r w:rsidR="005E3521">
        <w:t>po pravomoćnosti ovog rješenja</w:t>
      </w:r>
      <w:r w:rsidR="00891776">
        <w:t>.</w:t>
      </w:r>
      <w:r w:rsidR="005E3521">
        <w:t xml:space="preserve"> </w:t>
      </w:r>
    </w:p>
    <w:p w:rsidRDefault="005A270B" w:rsidP="00891776" w:rsidR="005A270B">
      <w:pPr>
        <w:jc w:val="both"/>
      </w:pPr>
    </w:p>
    <w:p w:rsidRDefault="005A270B" w:rsidP="008F071C" w:rsidR="004C6966">
      <w:pPr>
        <w:pStyle w:val="Odlomakpopisa"/>
        <w:numPr>
          <w:ilvl w:val="0"/>
          <w:numId w:val="16"/>
        </w:numPr>
        <w:jc w:val="both"/>
      </w:pPr>
      <w:r>
        <w:t>Računovodstvo Trgovačkog suda u Osijeku izvršiti će prijenos navedenih sredstava s kartice predmeta i to</w:t>
      </w:r>
      <w:r w:rsidR="004C6966">
        <w:t>:</w:t>
      </w:r>
    </w:p>
    <w:p w:rsidRDefault="005A270B" w:rsidP="004C6966" w:rsidR="004C6966">
      <w:pPr>
        <w:pStyle w:val="Odlomakpopisa"/>
        <w:numPr>
          <w:ilvl w:val="0"/>
          <w:numId w:val="14"/>
        </w:numPr>
        <w:jc w:val="both"/>
      </w:pPr>
      <w:r>
        <w:t xml:space="preserve"> ukupnih troškova od </w:t>
      </w:r>
      <w:r w:rsidR="008F071C">
        <w:rPr>
          <w:b/>
        </w:rPr>
        <w:t>72.019,23</w:t>
      </w:r>
      <w:r w:rsidR="001E15EB" w:rsidRPr="004C6966">
        <w:rPr>
          <w:b/>
        </w:rPr>
        <w:t xml:space="preserve"> </w:t>
      </w:r>
      <w:r w:rsidRPr="004C6966">
        <w:rPr>
          <w:b/>
        </w:rPr>
        <w:t>kn</w:t>
      </w:r>
      <w:r>
        <w:t xml:space="preserve"> na žiro-račun stečajnog dužnika </w:t>
      </w:r>
      <w:r w:rsidR="00165CCE">
        <w:rPr>
          <w:b/>
        </w:rPr>
        <w:t>stečajna masa iza  NERA d.o.o. "u stečaju" Čepin, Risnjačka 10, OIB: 96619111811, MBS: 030179034</w:t>
      </w:r>
      <w:r w:rsidR="00B1483B" w:rsidRPr="004C6966">
        <w:rPr>
          <w:b/>
        </w:rPr>
        <w:t xml:space="preserve">, </w:t>
      </w:r>
      <w:r>
        <w:t xml:space="preserve">broj </w:t>
      </w:r>
      <w:r w:rsidR="008F071C" w:rsidRPr="001C5DF4">
        <w:t>HR 5824850031100296337</w:t>
      </w:r>
    </w:p>
    <w:p w:rsidRDefault="005A270B" w:rsidP="00891776" w:rsidR="008D5810" w:rsidRPr="008F071C">
      <w:pPr>
        <w:pStyle w:val="Odlomakpopisa"/>
        <w:numPr>
          <w:ilvl w:val="0"/>
          <w:numId w:val="14"/>
        </w:numPr>
        <w:jc w:val="both"/>
      </w:pPr>
      <w:r>
        <w:t xml:space="preserve"> iznos od </w:t>
      </w:r>
      <w:r w:rsidR="008F071C">
        <w:rPr>
          <w:b/>
        </w:rPr>
        <w:t>8.000,00</w:t>
      </w:r>
      <w:r w:rsidR="005E3521" w:rsidRPr="004C6966">
        <w:rPr>
          <w:b/>
        </w:rPr>
        <w:t xml:space="preserve"> kn </w:t>
      </w:r>
      <w:r w:rsidR="008F071C">
        <w:t xml:space="preserve"> - povrat sredstava </w:t>
      </w:r>
      <w:proofErr w:type="spellStart"/>
      <w:r w:rsidR="005E3521">
        <w:t>razlučnom</w:t>
      </w:r>
      <w:proofErr w:type="spellEnd"/>
      <w:r w:rsidR="005E3521">
        <w:t xml:space="preserve"> vjerovniku </w:t>
      </w:r>
      <w:r w:rsidR="00891776">
        <w:t>H-</w:t>
      </w:r>
      <w:proofErr w:type="spellStart"/>
      <w:r w:rsidR="00891776">
        <w:t>Abduco</w:t>
      </w:r>
      <w:proofErr w:type="spellEnd"/>
      <w:r w:rsidR="00891776">
        <w:t xml:space="preserve"> d.o.o.</w:t>
      </w:r>
      <w:r w:rsidR="008D5810">
        <w:t xml:space="preserve"> Zagreb na žiro račun</w:t>
      </w:r>
      <w:r w:rsidR="008F071C">
        <w:t xml:space="preserve"> </w:t>
      </w:r>
      <w:r w:rsidR="008D5810">
        <w:t xml:space="preserve">broj </w:t>
      </w:r>
      <w:r w:rsidR="008F071C" w:rsidRPr="008F071C">
        <w:rPr>
          <w:b/>
        </w:rPr>
        <w:t>HR9125000091101386086</w:t>
      </w:r>
      <w:r w:rsidR="008F071C">
        <w:rPr>
          <w:b/>
          <w:bCs/>
        </w:rPr>
        <w:t xml:space="preserve"> i</w:t>
      </w:r>
    </w:p>
    <w:p w:rsidRDefault="008F071C" w:rsidP="00891776" w:rsidR="008F071C">
      <w:pPr>
        <w:pStyle w:val="Odlomakpopisa"/>
        <w:numPr>
          <w:ilvl w:val="0"/>
          <w:numId w:val="14"/>
        </w:numPr>
        <w:jc w:val="both"/>
      </w:pPr>
      <w:r>
        <w:rPr>
          <w:b/>
          <w:bCs/>
        </w:rPr>
        <w:t xml:space="preserve">iznos od 34.080,77 kn  </w:t>
      </w:r>
      <w:proofErr w:type="spellStart"/>
      <w:r>
        <w:t>razlučnom</w:t>
      </w:r>
      <w:proofErr w:type="spellEnd"/>
      <w:r>
        <w:t xml:space="preserve"> vjerovniku H-</w:t>
      </w:r>
      <w:proofErr w:type="spellStart"/>
      <w:r>
        <w:t>Abduco</w:t>
      </w:r>
      <w:proofErr w:type="spellEnd"/>
      <w:r>
        <w:t xml:space="preserve"> d.o.o. Zagreb na žiro račun broj </w:t>
      </w:r>
      <w:r w:rsidRPr="008F071C">
        <w:rPr>
          <w:b/>
        </w:rPr>
        <w:t>HR9125000091101386086</w:t>
      </w:r>
      <w:r w:rsidRPr="00891776">
        <w:rPr>
          <w:b/>
          <w:bCs/>
        </w:rPr>
        <w:t>, po pravomoćnosti ovog rješenja</w:t>
      </w:r>
    </w:p>
    <w:p w:rsidRDefault="00F26FF6" w:rsidP="005A270B" w:rsidR="00F26FF6">
      <w:pPr>
        <w:ind w:firstLine="708"/>
        <w:jc w:val="center"/>
      </w:pPr>
    </w:p>
    <w:p w:rsidRDefault="00F26FF6" w:rsidP="005A270B" w:rsidR="00F26FF6">
      <w:pPr>
        <w:ind w:firstLine="708"/>
        <w:jc w:val="center"/>
      </w:pPr>
    </w:p>
    <w:p w:rsidRDefault="00891776" w:rsidP="005A270B" w:rsidR="00891776">
      <w:pPr>
        <w:ind w:firstLine="708"/>
        <w:jc w:val="center"/>
      </w:pPr>
    </w:p>
    <w:p w:rsidRDefault="00891776" w:rsidP="005A270B" w:rsidR="00891776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B03939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u stečajnom predmetu </w:t>
      </w:r>
      <w:r w:rsidR="00165CCE">
        <w:rPr>
          <w:b/>
        </w:rPr>
        <w:t xml:space="preserve">stečajna masa iza  NERA d.o.o. "u stečaju" Čepin, Risnjačka 10, OIB: 96619111811, MBS: 030179034 </w:t>
      </w:r>
      <w:r>
        <w:t>objavi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</w:t>
      </w:r>
      <w:r w:rsidR="00F26FF6">
        <w:t>navedenih u izreci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predloži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>.</w:t>
      </w:r>
    </w:p>
    <w:p w:rsidRDefault="005A270B" w:rsidP="005A270B" w:rsidR="005A270B">
      <w:pPr>
        <w:jc w:val="both"/>
      </w:pPr>
    </w:p>
    <w:p w:rsidRDefault="005A270B" w:rsidP="00F26FF6" w:rsidR="00B57961">
      <w:pPr>
        <w:ind w:firstLine="708"/>
        <w:jc w:val="both"/>
      </w:pPr>
      <w:r>
        <w:t>Budući da su se stekli uvjeti za namirenje u izreci naveden</w:t>
      </w:r>
      <w:r w:rsidR="00891776">
        <w:t>og</w:t>
      </w:r>
      <w:r>
        <w:t xml:space="preserve"> </w:t>
      </w:r>
      <w:proofErr w:type="spellStart"/>
      <w:r>
        <w:t>razlučn</w:t>
      </w:r>
      <w:r w:rsidR="00891776">
        <w:t>og</w:t>
      </w:r>
      <w:proofErr w:type="spellEnd"/>
      <w:r w:rsidR="00F26FF6">
        <w:t xml:space="preserve"> vjerovnika</w:t>
      </w:r>
      <w:r>
        <w:t xml:space="preserve">, nakon održanog ročišta za diobu </w:t>
      </w:r>
      <w:proofErr w:type="spellStart"/>
      <w:r>
        <w:t>kupovnine</w:t>
      </w:r>
      <w:proofErr w:type="spellEnd"/>
      <w:r>
        <w:t xml:space="preserve"> od </w:t>
      </w:r>
      <w:r w:rsidR="008F071C">
        <w:t>31. listopada</w:t>
      </w:r>
      <w:r w:rsidR="00891776">
        <w:t xml:space="preserve"> 2018. g.</w:t>
      </w:r>
      <w:r>
        <w:t xml:space="preserve"> u nazočnosti stečajn</w:t>
      </w:r>
      <w:r w:rsidR="00241F73">
        <w:t>e</w:t>
      </w:r>
      <w:r>
        <w:t xml:space="preserve"> upravitelj</w:t>
      </w:r>
      <w:r w:rsidR="00241F73">
        <w:t>ice</w:t>
      </w:r>
      <w:r w:rsidR="008F071C">
        <w:t xml:space="preserve"> i zamjenice ŽDO te pisane suglasnosti </w:t>
      </w:r>
      <w:proofErr w:type="spellStart"/>
      <w:r w:rsidR="008F071C">
        <w:t>razlučnog</w:t>
      </w:r>
      <w:proofErr w:type="spellEnd"/>
      <w:r w:rsidR="008F071C">
        <w:t xml:space="preserve"> vjerovnika podneskom od 22.10.2018. g. </w:t>
      </w:r>
      <w:r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891776" w:rsidP="00F26FF6" w:rsidR="00891776">
      <w:pPr>
        <w:ind w:firstLine="708"/>
        <w:jc w:val="both"/>
      </w:pPr>
    </w:p>
    <w:p w:rsidRDefault="00891776" w:rsidP="00F26FF6" w:rsidR="00891776">
      <w:pPr>
        <w:ind w:firstLine="708"/>
        <w:jc w:val="both"/>
      </w:pPr>
    </w:p>
    <w:p w:rsidRDefault="00B57961" w:rsidP="00241F73" w:rsidR="00B57961">
      <w:pPr>
        <w:tabs>
          <w:tab w:pos="4995" w:val="left"/>
        </w:tabs>
      </w:pPr>
    </w:p>
    <w:p w:rsidRDefault="00241F73" w:rsidP="00241F73" w:rsidR="00B57961">
      <w:pPr>
        <w:tabs>
          <w:tab w:pos="4536" w:val="center"/>
          <w:tab w:pos="6690" w:val="left"/>
        </w:tabs>
      </w:pPr>
      <w:r>
        <w:tab/>
      </w:r>
      <w:r w:rsidR="00752878">
        <w:t xml:space="preserve">U Osijeku </w:t>
      </w:r>
      <w:r w:rsidR="00165CCE">
        <w:t>6. studenog</w:t>
      </w:r>
      <w:r w:rsidR="00891776">
        <w:t xml:space="preserve"> 2018. g.</w:t>
      </w:r>
    </w:p>
    <w:p w:rsidRDefault="00B57961" w:rsidP="00B57961" w:rsidR="00B57961"/>
    <w:p w:rsidRDefault="00B57961" w:rsidP="00B57961" w:rsidR="00B57961">
      <w:r>
        <w:t>Zapisničar</w:t>
      </w:r>
    </w:p>
    <w:p w:rsidRDefault="00B57961" w:rsidP="00B57961" w:rsidR="00B57961">
      <w:r>
        <w:t>Danijela Sekulić</w:t>
      </w:r>
    </w:p>
    <w:p w:rsidRDefault="00B57961" w:rsidP="00752878" w:rsidR="00752878">
      <w:pPr>
        <w:jc w:val="right"/>
      </w:pPr>
      <w:r>
        <w:t xml:space="preserve">          STEČAJN</w:t>
      </w:r>
      <w:r w:rsidR="00B03939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B57961" w:rsidP="00B57961" w:rsidR="00B57961"/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B03939" w:rsidP="00354434" w:rsidR="00B03939" w:rsidRPr="00165CCE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165CCE" w:rsidP="00354434" w:rsidR="00165CCE">
      <w:pPr>
        <w:pStyle w:val="Odlomakpopisa"/>
        <w:numPr>
          <w:ilvl w:val="0"/>
          <w:numId w:val="3"/>
        </w:numPr>
      </w:pPr>
      <w:r w:rsidRPr="00165CCE">
        <w:t xml:space="preserve">st. uprav. Živka </w:t>
      </w:r>
      <w:proofErr w:type="spellStart"/>
      <w:r w:rsidRPr="00165CCE">
        <w:t>Posavac</w:t>
      </w:r>
      <w:proofErr w:type="spellEnd"/>
    </w:p>
    <w:p w:rsidRDefault="008F071C" w:rsidP="00354434" w:rsidR="008F071C">
      <w:pPr>
        <w:pStyle w:val="Odlomakpopisa"/>
        <w:numPr>
          <w:ilvl w:val="0"/>
          <w:numId w:val="3"/>
        </w:numPr>
      </w:pPr>
      <w:r>
        <w:t>ŽDO Osijek</w:t>
      </w:r>
    </w:p>
    <w:p w:rsidRDefault="008F071C" w:rsidP="00354434" w:rsidR="008F071C" w:rsidRPr="00165CCE">
      <w:pPr>
        <w:pStyle w:val="Odlomakpopisa"/>
        <w:numPr>
          <w:ilvl w:val="0"/>
          <w:numId w:val="3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Slavonska avenija 6-a</w:t>
      </w:r>
    </w:p>
    <w:p w:rsidRDefault="00B03939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891776" w:rsidP="00354434" w:rsidR="00354434">
      <w:pPr>
        <w:pStyle w:val="Odlomakpopisa"/>
        <w:numPr>
          <w:ilvl w:val="0"/>
          <w:numId w:val="3"/>
        </w:numPr>
      </w:pPr>
      <w:r>
        <w:t>K-</w:t>
      </w:r>
      <w:r w:rsidR="008F071C">
        <w:t>6.12.</w:t>
      </w:r>
    </w:p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927B69" w:rsidP="00927B69" w:rsidR="00927B69"/>
    <w:p w:rsidRDefault="00DB052E" w:rsidR="00DB052E"/>
    <w:p w:rsidRDefault="00B03939" w:rsidR="00B03939"/>
    <w:p w:rsidRDefault="00927B69" w:rsidP="00927B69" w:rsidR="00B03939">
      <w:pPr>
        <w:tabs>
          <w:tab w:pos="1395" w:val="left"/>
        </w:tabs>
      </w:pPr>
      <w:bookmarkStart w:name="_GoBack" w:id="0"/>
      <w:bookmarkEnd w:id="0"/>
      <w:r>
        <w:tab/>
      </w:r>
    </w:p>
    <w:sectPr w:rsidR="00B039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3D6" w:rsidP="00752878" w:rsidR="00F363D6">
      <w:r>
        <w:separator/>
      </w:r>
    </w:p>
  </w:endnote>
  <w:endnote w:id="0" w:type="continuationSeparator">
    <w:p w:rsidRDefault="00F363D6" w:rsidP="00752878" w:rsidR="00F36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3D6" w:rsidP="00752878" w:rsidR="00F363D6">
      <w:r>
        <w:separator/>
      </w:r>
    </w:p>
  </w:footnote>
  <w:footnote w:id="0" w:type="continuationSeparator">
    <w:p w:rsidRDefault="00F363D6" w:rsidP="00752878" w:rsidR="00F363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EB6">
          <w:rPr>
            <w:noProof/>
          </w:rPr>
          <w:t>1</w:t>
        </w:r>
        <w:r>
          <w:fldChar w:fldCharType="end"/>
        </w:r>
      </w:p>
    </w:sdtContent>
  </w:sdt>
  <w:p w:rsidRDefault="00891776" w:rsidP="000E260E" w:rsidR="000E260E">
    <w:pPr>
      <w:jc w:val="right"/>
    </w:pPr>
    <w:r>
      <w:t>6 St-</w:t>
    </w:r>
    <w:r w:rsidR="00165CCE">
      <w:t>348/14-115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74A8D"/>
    <w:multiLevelType w:val="hybridMultilevel"/>
    <w:tmpl w:val="CE8ED08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6E2B2E"/>
    <w:multiLevelType w:val="hybridMultilevel"/>
    <w:tmpl w:val="C2BC3DFC"/>
    <w:lvl w:tplc="8A7E685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0374EF"/>
    <w:multiLevelType w:val="hybridMultilevel"/>
    <w:tmpl w:val="2632D31E"/>
    <w:lvl w:tplc="83E68A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0CB482E"/>
    <w:multiLevelType w:val="hybridMultilevel"/>
    <w:tmpl w:val="C32A9604"/>
    <w:lvl w:tplc="A9CEDDD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5BE33B2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DF2A60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96211A3"/>
    <w:multiLevelType w:val="hybridMultilevel"/>
    <w:tmpl w:val="5B240484"/>
    <w:lvl w:tplc="F3A8F4BC" w:ilvl="0">
      <w:start w:val="1"/>
      <w:numFmt w:val="lowerLetter"/>
      <w:lvlText w:val="%1)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1">
    <w:nsid w:val="6C6D50C2"/>
    <w:multiLevelType w:val="hybridMultilevel"/>
    <w:tmpl w:val="7BE21CE8"/>
    <w:lvl w:tplc="6EE22FB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7D75362"/>
    <w:multiLevelType w:val="hybridMultilevel"/>
    <w:tmpl w:val="6988ED18"/>
    <w:lvl w:tplc="C812FF36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B38597E"/>
    <w:multiLevelType w:val="hybridMultilevel"/>
    <w:tmpl w:val="4D064056"/>
    <w:lvl w:tplc="E7AA1942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6909A9"/>
    <w:multiLevelType w:val="hybridMultilevel"/>
    <w:tmpl w:val="A476D7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C81903"/>
    <w:multiLevelType w:val="hybridMultilevel"/>
    <w:tmpl w:val="3D9844FA"/>
    <w:lvl w:tplc="62BC3B6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7"/>
  </w:num>
  <w:num w:numId="12">
    <w:abstractNumId w:val="8"/>
  </w:num>
  <w:num w:numId="13">
    <w:abstractNumId w:val="0"/>
  </w:num>
  <w:num w:numId="14">
    <w:abstractNumId w:val="6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61AE6"/>
    <w:rsid w:val="000B127F"/>
    <w:rsid w:val="000E260E"/>
    <w:rsid w:val="00165CCE"/>
    <w:rsid w:val="00193CDF"/>
    <w:rsid w:val="001A0BB6"/>
    <w:rsid w:val="001E15EB"/>
    <w:rsid w:val="00231ADE"/>
    <w:rsid w:val="00241F73"/>
    <w:rsid w:val="00286473"/>
    <w:rsid w:val="002D6876"/>
    <w:rsid w:val="002E476F"/>
    <w:rsid w:val="003118E8"/>
    <w:rsid w:val="00342CA8"/>
    <w:rsid w:val="00354434"/>
    <w:rsid w:val="003A398E"/>
    <w:rsid w:val="004571B5"/>
    <w:rsid w:val="004C6966"/>
    <w:rsid w:val="004D33F6"/>
    <w:rsid w:val="00533068"/>
    <w:rsid w:val="00573E91"/>
    <w:rsid w:val="005A270B"/>
    <w:rsid w:val="005E3521"/>
    <w:rsid w:val="00650C92"/>
    <w:rsid w:val="00752878"/>
    <w:rsid w:val="00756BEB"/>
    <w:rsid w:val="00756F2C"/>
    <w:rsid w:val="007E41AB"/>
    <w:rsid w:val="007F60F2"/>
    <w:rsid w:val="008214D8"/>
    <w:rsid w:val="00862D71"/>
    <w:rsid w:val="0086789B"/>
    <w:rsid w:val="00891776"/>
    <w:rsid w:val="008920B6"/>
    <w:rsid w:val="00892557"/>
    <w:rsid w:val="008A064F"/>
    <w:rsid w:val="008A371A"/>
    <w:rsid w:val="008B1DC2"/>
    <w:rsid w:val="008C5AD0"/>
    <w:rsid w:val="008D5810"/>
    <w:rsid w:val="008E6F0C"/>
    <w:rsid w:val="008F071C"/>
    <w:rsid w:val="00924F04"/>
    <w:rsid w:val="00927B69"/>
    <w:rsid w:val="0093692A"/>
    <w:rsid w:val="00A33EB6"/>
    <w:rsid w:val="00A57BF1"/>
    <w:rsid w:val="00A7515E"/>
    <w:rsid w:val="00A766E0"/>
    <w:rsid w:val="00B00B0D"/>
    <w:rsid w:val="00B03939"/>
    <w:rsid w:val="00B1483B"/>
    <w:rsid w:val="00B57961"/>
    <w:rsid w:val="00B90C99"/>
    <w:rsid w:val="00BC4D67"/>
    <w:rsid w:val="00BF420D"/>
    <w:rsid w:val="00C06C57"/>
    <w:rsid w:val="00C910E8"/>
    <w:rsid w:val="00CA38CE"/>
    <w:rsid w:val="00CC19B5"/>
    <w:rsid w:val="00CF78A7"/>
    <w:rsid w:val="00D5479F"/>
    <w:rsid w:val="00D92E59"/>
    <w:rsid w:val="00DB052E"/>
    <w:rsid w:val="00DC1E42"/>
    <w:rsid w:val="00DE3C0B"/>
    <w:rsid w:val="00DF6A76"/>
    <w:rsid w:val="00EA2A93"/>
    <w:rsid w:val="00ED0369"/>
    <w:rsid w:val="00EE4459"/>
    <w:rsid w:val="00F168F0"/>
    <w:rsid w:val="00F26FF6"/>
    <w:rsid w:val="00F3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E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3E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3E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E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E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E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3E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3E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E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E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7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St-348/2014-109</izvorni_sadrzaj>
    <derivirana_varijabla naziv="DomainObject.PredzadnjaOdlukaIzPredmeta.Oznaka_1">St-348/2014-109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A8321-8EE9-4BF0-BEC0-5741033B5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2532</properties:Characters>
  <properties:Lines>130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2018-11-06T09:45:00Z</dcterms:created>
  <dc:creator>wsadmin</dc:creator>
  <cp:lastModifiedBy>Danijela Sekulić</cp:lastModifiedBy>
  <cp:lastPrinted>2018-11-06T09:55:00Z</cp:lastPrinted>
  <dcterms:modified xmlns:xsi="http://www.w3.org/2001/XMLSchema-instance" xsi:type="dcterms:W3CDTF">2018-11-06T09:56:00Z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(NERA.docx)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