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ef693" w14:paraId="0eef693" w:rsidRDefault="00CD4711" w:rsidP="000A275A" w:rsidR="00CD4711" w:rsidRPr="00C35B7E">
      <w:pPr>
        <w:pStyle w:val="Zaglavlje"/>
        <w:jc w:val="right"/>
        <w15:collapsed w:val="false"/>
      </w:pPr>
      <w:bookmarkStart w:name="_GoBack" w:id="0"/>
      <w:bookmarkEnd w:id="0"/>
      <w:r w:rsidRPr="00C35B7E">
        <w:t>Poslovni broj: 9 St</w:t>
      </w:r>
      <w:r w:rsidR="003C532A" w:rsidRPr="00C35B7E">
        <w:t>-</w:t>
      </w:r>
      <w:r w:rsidR="00684C39">
        <w:t>955</w:t>
      </w:r>
      <w:r w:rsidRPr="00C35B7E">
        <w:t>/</w:t>
      </w:r>
      <w:r w:rsidR="00B23A1B" w:rsidRPr="00C35B7E">
        <w:t>201</w:t>
      </w:r>
      <w:r w:rsidR="00684C39">
        <w:t>5</w:t>
      </w:r>
      <w:r w:rsidR="0055467A" w:rsidRPr="00C35B7E">
        <w:t>-</w:t>
      </w:r>
      <w:r w:rsidR="00615DC3">
        <w:t>10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615DC3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35B7E" w:rsidRPr="0082401E">
        <w:t xml:space="preserve">Trgovački sud u Varaždinu po sucu toga suda Maji Valušnig, kao stečajnom sucu, u stečajnom  predmetu, povodom prijedloga predlagatelja </w:t>
      </w:r>
      <w:r w:rsidR="00C35B7E" w:rsidRPr="0082401E">
        <w:tab/>
        <w:t xml:space="preserve">Financijske agencije Regionalni centar Zagreb, Podružnica Varaždin, Augusta Cesarca 2, Varaždin, OIB: 85821130368,  za otvaranje stečajnog postupka nad dužnikom </w:t>
      </w:r>
      <w:r w:rsidR="00684C39">
        <w:t>GASTRO GAJ</w:t>
      </w:r>
      <w:r w:rsidR="00684C39" w:rsidRPr="00E27F34">
        <w:t xml:space="preserve"> j.d.o.o., </w:t>
      </w:r>
      <w:r w:rsidR="00684C39">
        <w:t>Nova Ves Petrijanečka</w:t>
      </w:r>
      <w:r w:rsidR="00684C39" w:rsidRPr="00E27F34">
        <w:t xml:space="preserve">, </w:t>
      </w:r>
      <w:r w:rsidR="00684C39">
        <w:t>Ljudevita Gaja 4</w:t>
      </w:r>
      <w:r w:rsidR="00684C39" w:rsidRPr="00E27F34">
        <w:t xml:space="preserve">, OIB: </w:t>
      </w:r>
      <w:r w:rsidR="00684C39" w:rsidRPr="00256296">
        <w:t>12313736963</w:t>
      </w:r>
      <w:r w:rsidR="00C35B7E" w:rsidRPr="0082401E">
        <w:t xml:space="preserve">,  dana </w:t>
      </w:r>
      <w:r w:rsidR="00615DC3">
        <w:t>20</w:t>
      </w:r>
      <w:r w:rsidR="00C35B7E" w:rsidRPr="0082401E">
        <w:t xml:space="preserve">. </w:t>
      </w:r>
      <w:r w:rsidR="00615DC3">
        <w:t>travnja</w:t>
      </w:r>
      <w:r w:rsidR="00C35B7E" w:rsidRPr="0082401E">
        <w:t xml:space="preserve"> 2016. godine  </w:t>
      </w:r>
    </w:p>
    <w:p w:rsidRDefault="00804BB0" w:rsidP="00804BB0" w:rsidR="00804BB0">
      <w:pPr>
        <w:spacing w:lineRule="auto" w:line="240" w:after="0"/>
      </w:pPr>
    </w:p>
    <w:p w:rsidRDefault="00615DC3" w:rsidP="00804BB0" w:rsidR="00615DC3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615DC3" w:rsidP="00804BB0" w:rsidR="00804BB0" w:rsidRPr="00C35B7E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19</w:t>
      </w:r>
      <w:r w:rsidR="00804BB0" w:rsidRPr="00C35B7E">
        <w:rPr>
          <w:b/>
          <w:u w:val="single"/>
        </w:rPr>
        <w:t xml:space="preserve">. </w:t>
      </w:r>
      <w:r>
        <w:rPr>
          <w:b/>
          <w:u w:val="single"/>
        </w:rPr>
        <w:t>svibnja</w:t>
      </w:r>
      <w:r w:rsidR="00CC2EF9" w:rsidRPr="00C35B7E">
        <w:rPr>
          <w:b/>
          <w:u w:val="single"/>
        </w:rPr>
        <w:t xml:space="preserve"> </w:t>
      </w:r>
      <w:r w:rsidR="00804BB0" w:rsidRPr="00C35B7E">
        <w:rPr>
          <w:b/>
          <w:u w:val="single"/>
        </w:rPr>
        <w:t>201</w:t>
      </w:r>
      <w:r w:rsidR="00CC2EF9" w:rsidRPr="00C35B7E">
        <w:rPr>
          <w:b/>
          <w:u w:val="single"/>
        </w:rPr>
        <w:t>6</w:t>
      </w:r>
      <w:r w:rsidR="00804BB0" w:rsidRPr="00C35B7E">
        <w:rPr>
          <w:b/>
          <w:u w:val="single"/>
        </w:rPr>
        <w:t xml:space="preserve">. u </w:t>
      </w:r>
      <w:r w:rsidR="005A1CDD">
        <w:rPr>
          <w:b/>
          <w:u w:val="single"/>
        </w:rPr>
        <w:t>12</w:t>
      </w:r>
      <w:r w:rsidR="00CC2EF9" w:rsidRPr="00C35B7E">
        <w:rPr>
          <w:b/>
          <w:u w:val="single"/>
        </w:rPr>
        <w:t>,</w:t>
      </w:r>
      <w:r w:rsidR="002C3E1D">
        <w:rPr>
          <w:b/>
          <w:u w:val="single"/>
        </w:rPr>
        <w:t>30</w:t>
      </w:r>
      <w:r w:rsidR="00804BB0" w:rsidRPr="00C35B7E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Varaždinu, Braće Radić 2, soba broj 221/II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 xml:space="preserve">direktor dužnika </w:t>
      </w:r>
      <w:r w:rsidR="00684C39">
        <w:t>Mario Hranić</w:t>
      </w:r>
      <w:r w:rsidR="00684C39" w:rsidRPr="00E27F34">
        <w:t xml:space="preserve">, </w:t>
      </w:r>
      <w:r w:rsidR="00684C39">
        <w:t>Nova Ves Petrijanečka, Ljudevita Gaja 4</w:t>
      </w:r>
      <w:r w:rsidR="008179F5" w:rsidRPr="0082401E">
        <w:t>,</w:t>
      </w:r>
      <w:r w:rsidR="00C04790">
        <w:rPr>
          <w:color w:themeColor="text1" w:val="000000"/>
        </w:rPr>
        <w:t xml:space="preserve"> 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</w:r>
      <w:r w:rsidR="00615DC3">
        <w:rPr>
          <w:rFonts w:eastAsia="Times New Roman"/>
          <w:lang w:eastAsia="hr-HR"/>
        </w:rPr>
        <w:t>III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15DC3" w:rsidP="00804BB0" w:rsidR="00615DC3">
      <w:pPr>
        <w:spacing w:lineRule="auto" w:line="240" w:after="0"/>
        <w:jc w:val="center"/>
      </w:pPr>
    </w:p>
    <w:p w:rsidRDefault="00C35B7E" w:rsidP="00804BB0" w:rsidR="00C35B7E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615DC3" w:rsidR="00615DC3" w:rsidRPr="00C35B7E">
      <w:pPr>
        <w:spacing w:lineRule="auto" w:line="240" w:after="0"/>
        <w:jc w:val="both"/>
      </w:pPr>
      <w:r w:rsidRPr="00C35B7E">
        <w:tab/>
      </w:r>
      <w:r w:rsidR="00615DC3" w:rsidRPr="00CD6083">
        <w:t xml:space="preserve">Budući da na ročište zakazano za </w:t>
      </w:r>
      <w:r w:rsidR="00615DC3">
        <w:t>20</w:t>
      </w:r>
      <w:r w:rsidR="00615DC3" w:rsidRPr="00CD6083">
        <w:t xml:space="preserve">. </w:t>
      </w:r>
      <w:r w:rsidR="00615DC3">
        <w:t>travnja</w:t>
      </w:r>
      <w:r w:rsidR="00615DC3" w:rsidRPr="00CD6083">
        <w:t xml:space="preserve"> 2016. godine direktor dužnika nije pristupio </w:t>
      </w:r>
      <w:r w:rsidR="00615DC3">
        <w:t>zbog službene spriječenosti</w:t>
      </w:r>
      <w:r w:rsidR="00615DC3" w:rsidRPr="00CD6083">
        <w:t>, valjalo je odrediti novi termin ročišta i ponovno pozvati osobe iz točke I izreke, pri čemu se direktoru dužnika nalaže da dostavi traženu dokumentaciju.</w:t>
      </w:r>
    </w:p>
    <w:p w:rsidRDefault="00804BB0" w:rsidP="00615DC3" w:rsidR="00804BB0" w:rsidRPr="00C35B7E">
      <w:pPr>
        <w:spacing w:lineRule="auto" w:line="240" w:after="0"/>
        <w:jc w:val="both"/>
      </w:pPr>
    </w:p>
    <w:p w:rsidRDefault="00615DC3" w:rsidP="00804BB0" w:rsidR="00615DC3">
      <w:pPr>
        <w:spacing w:lineRule="auto" w:line="240" w:after="0"/>
        <w:jc w:val="center"/>
      </w:pPr>
    </w:p>
    <w:p w:rsidRDefault="00804BB0" w:rsidP="00804BB0" w:rsidR="00804BB0" w:rsidRPr="00C35B7E">
      <w:pPr>
        <w:spacing w:lineRule="auto" w:line="240" w:after="0"/>
        <w:jc w:val="center"/>
      </w:pPr>
      <w:r w:rsidRPr="00C35B7E">
        <w:t>U Varaždinu</w:t>
      </w:r>
      <w:r w:rsidR="005C102C" w:rsidRPr="00C35B7E">
        <w:t>,</w:t>
      </w:r>
      <w:r w:rsidRPr="00C35B7E">
        <w:t xml:space="preserve"> </w:t>
      </w:r>
      <w:r w:rsidR="00615DC3">
        <w:t>20</w:t>
      </w:r>
      <w:r w:rsidR="00066C4E" w:rsidRPr="00C35B7E">
        <w:t xml:space="preserve">. </w:t>
      </w:r>
      <w:r w:rsidR="00615DC3">
        <w:t>travnja</w:t>
      </w:r>
      <w:r w:rsidR="00CC2EF9" w:rsidRPr="00C35B7E">
        <w:t xml:space="preserve"> </w:t>
      </w:r>
      <w:r w:rsidRPr="00C35B7E">
        <w:t>201</w:t>
      </w:r>
      <w:r w:rsidR="00CC2EF9" w:rsidRPr="00C35B7E">
        <w:t>6</w:t>
      </w:r>
      <w:r w:rsidRPr="00C35B7E"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>
        <w:t>SUDAC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C5714A" w:rsidR="00066C4E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>
        <w:t xml:space="preserve">      </w:t>
      </w:r>
      <w:r w:rsidR="006D7FF6">
        <w:t xml:space="preserve">  </w:t>
      </w:r>
      <w:r>
        <w:t>Maja Valušnig</w:t>
      </w:r>
      <w:r w:rsidR="00C35B7E">
        <w:t xml:space="preserve">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15DC3" w:rsidP="00804BB0" w:rsidR="00615DC3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2C3E1D" w:rsidP="005C102C" w:rsidR="005C102C" w:rsidRPr="005C102C">
      <w:pPr>
        <w:spacing w:lineRule="auto" w:line="240" w:after="0"/>
        <w:jc w:val="both"/>
      </w:pPr>
      <w:r>
        <w:t xml:space="preserve">1. </w:t>
      </w:r>
      <w:r w:rsidR="005C102C" w:rsidRPr="005C102C">
        <w:t xml:space="preserve">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2C3E1D" w:rsidP="005C102C" w:rsidR="00684C39">
      <w:pPr>
        <w:spacing w:lineRule="auto" w:line="240" w:after="0"/>
        <w:jc w:val="both"/>
      </w:pPr>
      <w:r>
        <w:t xml:space="preserve">2. </w:t>
      </w:r>
      <w:r w:rsidR="005C102C" w:rsidRPr="005C102C">
        <w:t xml:space="preserve"> </w:t>
      </w:r>
      <w:r w:rsidR="00684C39">
        <w:t>GASTRO GAJ</w:t>
      </w:r>
      <w:r w:rsidR="00684C39" w:rsidRPr="00E27F34">
        <w:t xml:space="preserve"> j.d.o.o., </w:t>
      </w:r>
      <w:r w:rsidR="00684C39">
        <w:t>Nova Ves Petrijanečka</w:t>
      </w:r>
      <w:r w:rsidR="00684C39" w:rsidRPr="00E27F34">
        <w:t xml:space="preserve">, </w:t>
      </w:r>
      <w:r w:rsidR="00684C39">
        <w:t>Ljudevita Gaja 4</w:t>
      </w:r>
    </w:p>
    <w:p w:rsidRDefault="002C3E1D" w:rsidP="005C102C" w:rsidR="002C3E1D">
      <w:pPr>
        <w:spacing w:lineRule="auto" w:line="240" w:after="0"/>
        <w:jc w:val="both"/>
      </w:pPr>
      <w:r>
        <w:t xml:space="preserve">3. </w:t>
      </w:r>
      <w:r w:rsidR="005C102C" w:rsidRPr="005C102C">
        <w:t xml:space="preserve"> </w:t>
      </w:r>
      <w:r w:rsidR="00CC2EF9">
        <w:t xml:space="preserve">direktor </w:t>
      </w:r>
      <w:r w:rsidR="00684C39">
        <w:t>dužnika Mario Hranić</w:t>
      </w:r>
      <w:r w:rsidR="00684C39" w:rsidRPr="00E27F34">
        <w:t xml:space="preserve">, </w:t>
      </w:r>
      <w:r w:rsidR="00684C39">
        <w:t>Nova Ves Petrijanečka, Ljudevita Gaja 4</w:t>
      </w:r>
    </w:p>
    <w:p w:rsidRDefault="00615DC3" w:rsidP="005C102C" w:rsidR="00E17CBA" w:rsidRPr="005C102C">
      <w:pPr>
        <w:spacing w:lineRule="auto" w:line="240" w:after="0"/>
        <w:jc w:val="both"/>
      </w:pPr>
      <w:r>
        <w:t>4</w:t>
      </w:r>
      <w:r w:rsidR="002C3E1D">
        <w:t xml:space="preserve">. </w:t>
      </w:r>
      <w:r w:rsidR="00E17CBA">
        <w:t xml:space="preserve">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18E" w:rsidP="00CD4711" w:rsidR="0096218E">
      <w:pPr>
        <w:spacing w:lineRule="auto" w:line="240" w:after="0"/>
      </w:pPr>
      <w:r>
        <w:separator/>
      </w:r>
    </w:p>
  </w:endnote>
  <w:end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18E" w:rsidP="00CD4711" w:rsidR="0096218E">
      <w:pPr>
        <w:spacing w:lineRule="auto" w:line="240" w:after="0"/>
      </w:pPr>
      <w:r>
        <w:separator/>
      </w:r>
    </w:p>
  </w:footnote>
  <w:foot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714A">
          <w:rPr>
            <w:noProof/>
          </w:rPr>
          <w:t>2</w:t>
        </w:r>
        <w:r>
          <w:fldChar w:fldCharType="end"/>
        </w:r>
      </w:p>
    </w:sdtContent>
  </w:sdt>
  <w:p w:rsidRDefault="00CD4711" w:rsidP="00CD4711" w:rsidR="00CD4711" w:rsidRPr="00C35B7E">
    <w:pPr>
      <w:pStyle w:val="Zaglavlje"/>
      <w:jc w:val="right"/>
    </w:pPr>
    <w:r w:rsidRPr="00C35B7E">
      <w:t>Poslovni broj: 9 St-</w:t>
    </w:r>
    <w:r w:rsidR="00684C39">
      <w:t>955</w:t>
    </w:r>
    <w:r w:rsidRPr="00C35B7E">
      <w:t>/</w:t>
    </w:r>
    <w:r w:rsidR="00B23A1B" w:rsidRPr="00C35B7E">
      <w:t>201</w:t>
    </w:r>
    <w:r w:rsidR="00684C39">
      <w:t>5</w:t>
    </w:r>
    <w:r w:rsidRPr="00C35B7E">
      <w:t>-</w:t>
    </w:r>
    <w:r w:rsidR="00615DC3"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5678F"/>
    <w:rsid w:val="00066C4E"/>
    <w:rsid w:val="00077412"/>
    <w:rsid w:val="000A275A"/>
    <w:rsid w:val="00104FDD"/>
    <w:rsid w:val="00195D08"/>
    <w:rsid w:val="001A2133"/>
    <w:rsid w:val="001D0CA0"/>
    <w:rsid w:val="002C3E1D"/>
    <w:rsid w:val="002F4DC4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2745F"/>
    <w:rsid w:val="00440457"/>
    <w:rsid w:val="00505DB1"/>
    <w:rsid w:val="005070A0"/>
    <w:rsid w:val="005325BE"/>
    <w:rsid w:val="00547BA8"/>
    <w:rsid w:val="0055467A"/>
    <w:rsid w:val="00583C9D"/>
    <w:rsid w:val="005A1CDD"/>
    <w:rsid w:val="005C102C"/>
    <w:rsid w:val="005F04AA"/>
    <w:rsid w:val="00605C60"/>
    <w:rsid w:val="00615DC3"/>
    <w:rsid w:val="00620156"/>
    <w:rsid w:val="00684C39"/>
    <w:rsid w:val="006A4DA1"/>
    <w:rsid w:val="006A5264"/>
    <w:rsid w:val="006D7FF6"/>
    <w:rsid w:val="006F40CA"/>
    <w:rsid w:val="007123C6"/>
    <w:rsid w:val="00716D2A"/>
    <w:rsid w:val="007678B4"/>
    <w:rsid w:val="00777F98"/>
    <w:rsid w:val="007C532B"/>
    <w:rsid w:val="00804BB0"/>
    <w:rsid w:val="008179F5"/>
    <w:rsid w:val="00822D9B"/>
    <w:rsid w:val="008768BC"/>
    <w:rsid w:val="008E5BE7"/>
    <w:rsid w:val="008F4174"/>
    <w:rsid w:val="0092027E"/>
    <w:rsid w:val="00943AB3"/>
    <w:rsid w:val="00960A0B"/>
    <w:rsid w:val="0096218E"/>
    <w:rsid w:val="00964CA2"/>
    <w:rsid w:val="00980C3B"/>
    <w:rsid w:val="00A710AC"/>
    <w:rsid w:val="00AA771F"/>
    <w:rsid w:val="00AC1C85"/>
    <w:rsid w:val="00AC1CAE"/>
    <w:rsid w:val="00AC256F"/>
    <w:rsid w:val="00AC4BF5"/>
    <w:rsid w:val="00B23A1B"/>
    <w:rsid w:val="00B62DA8"/>
    <w:rsid w:val="00B64216"/>
    <w:rsid w:val="00B9161C"/>
    <w:rsid w:val="00BB07B4"/>
    <w:rsid w:val="00C04790"/>
    <w:rsid w:val="00C30BDC"/>
    <w:rsid w:val="00C35B7E"/>
    <w:rsid w:val="00C5714A"/>
    <w:rsid w:val="00CC2EF9"/>
    <w:rsid w:val="00CD4711"/>
    <w:rsid w:val="00D113A9"/>
    <w:rsid w:val="00D75765"/>
    <w:rsid w:val="00E01330"/>
    <w:rsid w:val="00E17CBA"/>
    <w:rsid w:val="00E87994"/>
    <w:rsid w:val="00EA37C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71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71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71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71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71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71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71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71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71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71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955</izvorni_sadrzaj>
    <derivirana_varijabla naziv="DomainObject.Predmet.Broj_1">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St-955/2015</izvorni_sadrzaj>
    <derivirana_varijabla naziv="DomainObject.Predmet.OznakaBroj_1">St-955/2015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GASTRO GAJ jednostavno društvo s ograničenom odgovornošću za proizvodnju i trgovinu</izvorni_sadrzaj>
    <derivirana_varijabla naziv="DomainObject.Predmet.ProtustrankaFormated_1">  GASTRO GAJ jednostavno društvo s ograničenom odgovornošću za proizvodnju i trgovinu</derivirana_varijabla>
  </DomainObject.Predmet.ProtustrankaFormated>
  <DomainObject.Predmet.ProtustrankaFormatedOIB>
    <izvorni_sadrzaj>  GASTRO GAJ jednostavno društvo s ograničenom odgovornošću za proizvodnju i trgovinu, OIB 12313736963</izvorni_sadrzaj>
    <derivirana_varijabla naziv="DomainObject.Predmet.ProtustrankaFormatedOIB_1">  GASTRO GAJ jednostavno društvo s ograničenom odgovornošću za proizvodnju i trgovinu, OIB 12313736963</derivirana_varijabla>
  </DomainObject.Predmet.ProtustrankaFormatedOIB>
  <DomainObject.Predmet.ProtustrankaFormatedWithAdress>
    <izvorni_sadrzaj> GASTRO GAJ jednostavno društvo s ograničenom odgovornošću za proizvodnju i trgovinu, Ljudevita Gaja 4, 42206 Nova Ves Petrijanečka</izvorni_sadrzaj>
    <derivirana_varijabla naziv="DomainObject.Predmet.ProtustrankaFormatedWithAdress_1"> GASTRO GAJ jednostavno društvo s ograničenom odgovornošću za proizvodnju i trgovinu, Ljudevita Gaja 4, 42206 Nova Ves Petrijanečka</derivirana_varijabla>
  </DomainObject.Predmet.ProtustrankaFormatedWithAdress>
  <DomainObject.Predmet.ProtustrankaFormatedWithAdressOIB>
    <izvorni_sadrzaj> GASTRO GAJ jednostavno društvo s ograničenom odgovornošću za proizvodnju i trgovinu, OIB 12313736963, Ljudevita Gaja 4, 42206 Nova Ves Petrijanečka</izvorni_sadrzaj>
    <derivirana_varijabla naziv="DomainObject.Predmet.ProtustrankaFormatedWithAdressOIB_1"> GASTRO GAJ jednostavno društvo s ograničenom odgovornošću za proizvodnju i trgovinu, OIB 12313736963, Ljudevita Gaja 4, 42206 Nova Ves Petrijanečka</derivirana_varijabla>
  </DomainObject.Predmet.ProtustrankaFormatedWithAdressOIB>
  <DomainObject.Predmet.ProtustrankaWithAdress>
    <izvorni_sadrzaj>GASTRO GAJ jednostavno društvo s ograničenom odgovornošću za proizvodnju i trgovinu Ljudevita Gaja 4, 42206 Nova Ves Petrijanečka</izvorni_sadrzaj>
    <derivirana_varijabla naziv="DomainObject.Predmet.ProtustrankaWithAdress_1">GASTRO GAJ jednostavno društvo s ograničenom odgovornošću za proizvodnju i trgovinu Ljudevita Gaja 4, 42206 Nova Ves Petrijanečka</derivirana_varijabla>
  </DomainObject.Predmet.ProtustrankaWithAdress>
  <DomainObject.Predmet.ProtustrankaWithAdressOIB>
    <izvorni_sadrzaj>GASTRO GAJ jednostavno društvo s ograničenom odgovornošću za proizvodnju i trgovinu, OIB 12313736963, Ljudevita Gaja 4, 42206 Nova Ves Petrijanečka</izvorni_sadrzaj>
    <derivirana_varijabla naziv="DomainObject.Predmet.ProtustrankaWithAdressOIB_1">GASTRO GAJ jednostavno društvo s ograničenom odgovornošću za proizvodnju i trgovinu, OIB 12313736963, Ljudevita Gaja 4, 42206 Nova Ves Petrijanečka</derivirana_varijabla>
  </DomainObject.Predmet.ProtustrankaWithAdressOIB>
  <DomainObject.Predmet.ProtustrankaNazivFormated>
    <izvorni_sadrzaj>GASTRO GAJ jednostavno društvo s ograničenom odgovornošću za proizvodnju i trgovinu</izvorni_sadrzaj>
    <derivirana_varijabla naziv="DomainObject.Predmet.ProtustrankaNazivFormated_1">GASTRO GAJ jednostavno društvo s ograničenom odgovornošću za proizvodnju i trgovinu</derivirana_varijabla>
  </DomainObject.Predmet.ProtustrankaNazivFormated>
  <DomainObject.Predmet.ProtustrankaNazivFormatedOIB>
    <izvorni_sadrzaj>GASTRO GAJ jednostavno društvo s ograničenom odgovornošću za proizvodnju i trgovinu, OIB 12313736963</izvorni_sadrzaj>
    <derivirana_varijabla naziv="DomainObject.Predmet.ProtustrankaNazivFormatedOIB_1">GASTRO GAJ jednostavno društvo s ograničenom odgovornošću za proizvodnju i trgovinu, OIB 12313736963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104643.20</izvorni_sadrzaj>
    <derivirana_varijabla naziv="DomainObject.Predmet.TrenutnaVrijednost_1">104643.20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GASTRO GAJ jednostavno društvo s ograničenom odgovornošću za proizvodnju i trgovinu</item>
    </izvorni_sadrzaj>
    <derivirana_varijabla naziv="DomainObject.Predmet.ProtuStrankaListFormated_1">
      <item>GASTRO GAJ jednostavno društvo s ograničenom odgovornošću za proizvodnju i trgovinu</item>
    </derivirana_varijabla>
  </DomainObject.Predmet.ProtuStrankaListFormated>
  <DomainObject.Predmet.ProtuStrankaListFormatedOIB>
    <izvorni_sadrzaj>
      <item>GASTRO GAJ jednostavno društvo s ograničenom odgovornošću za proizvodnju i trgovinu, OIB 12313736963</item>
    </izvorni_sadrzaj>
    <derivirana_varijabla naziv="DomainObject.Predmet.ProtuStrankaListFormatedOIB_1">
      <item>GASTRO GAJ jednostavno društvo s ograničenom odgovornošću za proizvodnju i trgovinu, OIB 12313736963</item>
    </derivirana_varijabla>
  </DomainObject.Predmet.ProtuStrankaListFormatedOIB>
  <DomainObject.Predmet.ProtuStrankaListFormatedWithAdress>
    <izvorni_sadrzaj>
      <item>GASTRO GAJ jednostavno društvo s ograničenom odgovornošću za proizvodnju i trgovinu, Ljudevita Gaja 4, 42206 Nova Ves Petrijanečka</item>
    </izvorni_sadrzaj>
    <derivirana_varijabla naziv="DomainObject.Predmet.ProtuStrankaListFormatedWithAdress_1">
      <item>GASTRO GAJ jednostavno društvo s ograničenom odgovornošću za proizvodnju i trgovinu, Ljudevita Gaja 4, 42206 Nova Ves Petrijanečka</item>
    </derivirana_varijabla>
  </DomainObject.Predmet.ProtuStrankaListFormatedWithAdress>
  <DomainObject.Predmet.ProtuStrankaListFormatedWithAdressOIB>
    <izvorni_sadrzaj>
      <item>GASTRO GAJ jednostavno društvo s ograničenom odgovornošću za proizvodnju i trgovinu, OIB 12313736963, Ljudevita Gaja 4, 42206 Nova Ves Petrijanečka</item>
    </izvorni_sadrzaj>
    <derivirana_varijabla naziv="DomainObject.Predmet.ProtuStrankaListFormatedWithAdressOIB_1">
      <item>GASTRO GAJ jednostavno društvo s ograničenom odgovornošću za proizvodnju i trgovinu, OIB 12313736963, Ljudevita Gaja 4, 42206 Nova Ves Petrijanečka</item>
    </derivirana_varijabla>
  </DomainObject.Predmet.ProtuStrankaListFormatedWithAdressOIB>
  <DomainObject.Predmet.ProtuStrankaListNazivFormated>
    <izvorni_sadrzaj>
      <item>GASTRO GAJ jednostavno društvo s ograničenom odgovornošću za proizvodnju i trgovinu</item>
    </izvorni_sadrzaj>
    <derivirana_varijabla naziv="DomainObject.Predmet.ProtuStrankaListNazivFormated_1">
      <item>GASTRO GAJ jednostavno društvo s ograničenom odgovornošću za proizvodnju i trgovinu</item>
    </derivirana_varijabla>
  </DomainObject.Predmet.ProtuStrankaListNazivFormated>
  <DomainObject.Predmet.ProtuStrankaListNazivFormatedOIB>
    <izvorni_sadrzaj>
      <item>GASTRO GAJ jednostavno društvo s ograničenom odgovornošću za proizvodnju i trgovinu, OIB 12313736963</item>
    </izvorni_sadrzaj>
    <derivirana_varijabla naziv="DomainObject.Predmet.ProtuStrankaListNazivFormatedOIB_1">
      <item>GASTRO GAJ jednostavno društvo s ograničenom odgovornošću za proizvodnju i trgovinu, OIB 12313736963</item>
    </derivirana_varijabla>
  </DomainObject.Predmet.ProtuStrankaListNazivFormatedOIB>
  <DomainObject.Predmet.OstaliListFormated>
    <izvorni_sadrzaj>
      <item>Sudski registar, Trgovački sud u Varaždinu</item>
      <item>Mario Hranić</item>
      <item>Županijsko državno odvjetništvo</item>
    </izvorni_sadrzaj>
    <derivirana_varijabla naziv="DomainObject.Predmet.OstaliListFormated_1">
      <item>Sudski registar, Trgovački sud u Varaždinu</item>
      <item>Mario Hranić</item>
      <item>Županijsko državno odvjetništvo</item>
    </derivirana_varijabla>
  </DomainObject.Predmet.OstaliListFormated>
  <DomainObject.Predmet.OstaliListFormatedOIB>
    <izvorni_sadrzaj>
      <item>Sudski registar, Trgovački sud u Varaždinu</item>
      <item>Mario Hranić, OIB 96974375792</item>
      <item>Županijsko državno odvjetništvo</item>
    </izvorni_sadrzaj>
    <derivirana_varijabla naziv="DomainObject.Predmet.OstaliListFormatedOIB_1">
      <item>Sudski registar, Trgovački sud u Varaždinu</item>
      <item>Mario Hranić, OIB 96974375792</item>
      <item>Županijsko državno odvjetništvo</item>
    </derivirana_varijabla>
  </DomainObject.Predmet.OstaliListFormatedOIB>
  <DomainObject.Predmet.OstaliListFormatedWithAdress>
    <izvorni_sadrzaj>
      <item>Sudski registar, Trgovački sud u Varaždinu</item>
      <item>Mario Hranić, Ljudevita Gaja 4, 42206 Nova Ves Petrijanečka</item>
      <item>Županijsko državno odvjetništvo</item>
    </izvorni_sadrzaj>
    <derivirana_varijabla naziv="DomainObject.Predmet.OstaliListFormatedWithAdress_1">
      <item>Sudski registar, Trgovački sud u Varaždinu</item>
      <item>Mario Hranić, Ljudevita Gaja 4, 42206 Nova Ves Petrijanečka</item>
      <item>Županijsko državno odvjetništvo</item>
    </derivirana_varijabla>
  </DomainObject.Predmet.OstaliListFormatedWithAdress>
  <DomainObject.Predmet.OstaliListFormatedWithAdressOIB>
    <izvorni_sadrzaj>
      <item>Sudski registar, Trgovački sud u Varaždinu</item>
      <item>Mario Hranić, OIB 96974375792, Ljudevita Gaja 4, 42206 Nova Ves Petrijanečka</item>
      <item>Županijsko državno odvjetništvo</item>
    </izvorni_sadrzaj>
    <derivirana_varijabla naziv="DomainObject.Predmet.OstaliListFormatedWithAdressOIB_1">
      <item>Sudski registar, Trgovački sud u Varaždinu</item>
      <item>Mario Hranić, OIB 96974375792, Ljudevita Gaja 4, 42206 Nova Ves Petrijanečka</item>
      <item>Županijsko državno odvjetništvo</item>
    </derivirana_varijabla>
  </DomainObject.Predmet.OstaliListFormatedWithAdressOIB>
  <DomainObject.Predmet.OstaliListNazivFormated>
    <izvorni_sadrzaj>
      <item>Sudski registar, Trgovački sud u Varaždinu</item>
      <item>Mario Hranić</item>
      <item>Županijsko državno odvjetništvo</item>
    </izvorni_sadrzaj>
    <derivirana_varijabla naziv="DomainObject.Predmet.OstaliListNazivFormated_1">
      <item>Sudski registar, Trgovački sud u Varaždinu</item>
      <item>Mario Hranić</item>
      <item>Županijsko državno odvjetništvo</item>
    </derivirana_varijabla>
  </DomainObject.Predmet.OstaliListNazivFormated>
  <DomainObject.Predmet.OstaliListNazivFormatedOIB>
    <izvorni_sadrzaj>
      <item>Sudski registar, Trgovački sud u Varaždinu</item>
      <item>Mario Hranić, OIB 96974375792</item>
      <item>Županijsko državno odvjetništvo</item>
    </izvorni_sadrzaj>
    <derivirana_varijabla naziv="DomainObject.Predmet.OstaliListNazivFormatedOIB_1">
      <item>Sudski registar, Trgovački sud u Varaždinu</item>
      <item>Mario Hranić, OIB 96974375792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GASTRO GAJ jednostavno društvo s ograničenom odgovornošću za proizvodnju i trgovinu</izvorni_sadrzaj>
    <derivirana_varijabla naziv="DomainObject.Predmet.ProtustrankaIDrugi_1">GASTRO GAJ jednostavno društvo s ograničenom odgovornošću za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GASTRO GAJ jednostavno društvo s ograničenom odgovornošću za proizvodnju i trgovinu, OIB 12313736963, Ljudevita Gaja 4, 42206 Nova Ves Petrijanečka</izvorni_sadrzaj>
    <derivirana_varijabla naziv="DomainObject.Predmet.ProtustrankaIDrugiAdressOIB_1">GASTRO GAJ jednostavno društvo s ograničenom odgovornošću za proizvodnju i trgovinu, OIB 12313736963, Ljudevita Gaja 4, 42206 Nova Ves Petrijanečka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GASTRO GAJ jednostavno društvo s ograničenom odgovornošću za proizvodnju i trgovinu</item>
      <item>Sudski registar, Trgovački sud u Varaždinu</item>
      <item>Mario Hranić</item>
      <item>Županijsko državno odvjetništvo</item>
    </izvorni_sadrzaj>
    <derivirana_varijabla naziv="DomainObject.Predmet.SudioniciListNaziv_1">
      <item>Financijska agencija</item>
      <item>GASTRO GAJ jednostavno društvo s ograničenom odgovornošću za proizvodnju i trgovinu</item>
      <item>Sudski registar, Trgovački sud u Varaždinu</item>
      <item>Mario Hranić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GASTRO GAJ jednostavno društvo s ograničenom odgovornošću za proizvodnju i trgovinu, OIB 12313736963, Ljudevita Gaja 4,42206 Nova Ves Petrijanečka</item>
      <item>Sudski registar, Trgovački sud u Varaždinu</item>
      <item>Mario Hranić, OIB 96974375792, Ljudevita Gaja 4,42206 Nova Ves Petrijanečka</item>
      <item>Županijsko državno odvjetništvo</item>
    </izvorni_sadrzaj>
    <derivirana_varijabla naziv="DomainObject.Predmet.SudioniciListAdressOIB_1">
      <item>Financijska agencija, OIB 85821130368, A. Cesarca 2,42000 Varaždin</item>
      <item>GASTRO GAJ jednostavno društvo s ograničenom odgovornošću za proizvodnju i trgovinu, OIB 12313736963, Ljudevita Gaja 4,42206 Nova Ves Petrijanečka</item>
      <item>Sudski registar, Trgovački sud u Varaždinu</item>
      <item>Mario Hranić, OIB 96974375792, Ljudevita Gaja 4,42206 Nova Ves Petrijanečka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12313736963</item>
      <item>, OIB null</item>
      <item>, OIB 96974375792</item>
      <item>, OIB null</item>
    </izvorni_sadrzaj>
    <derivirana_varijabla naziv="DomainObject.Predmet.SudioniciListNazivOIB_1">
      <item>, OIB 85821130368</item>
      <item>, OIB 12313736963</item>
      <item>, OIB null</item>
      <item>, OIB 96974375792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ED68C3-EB4F-4424-84E3-76455F3A9C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366</properties:Words>
  <properties:Characters>1924</properties:Characters>
  <properties:Lines>74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2016-04-20T11:48:00Z</dcterms:created>
  <dc:creator>Maja Valušnig</dc:creator>
  <cp:lastModifiedBy>Nevenka Vuković</cp:lastModifiedBy>
  <cp:lastPrinted>2016-03-08T14:02:00Z</cp:lastPrinted>
  <dcterms:modified xmlns:xsi="http://www.w3.org/2001/XMLSchema-instance" xsi:type="dcterms:W3CDTF">2016-04-20T11:53:00Z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