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5f7d" w14:paraId="c065f7d" w:rsidRDefault="00525FEE" w:rsidP="00910611" w:rsidR="00525FE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5FEE" w:rsidP="00910611" w:rsidR="00525FEE">
      <w:r>
        <w:rPr>
          <w:rFonts w:eastAsia="MS Mincho"/>
        </w:rPr>
        <w:t>REPUBLIKA HRVATSKA</w:t>
      </w:r>
    </w:p>
    <w:p w:rsidRDefault="00525FEE" w:rsidP="00910611" w:rsidR="00525FEE">
      <w:r>
        <w:rPr>
          <w:rFonts w:eastAsia="MS Mincho"/>
        </w:rPr>
        <w:t>TRGOVAČKI SUD U RIJECI</w:t>
      </w:r>
    </w:p>
    <w:p w:rsidRDefault="00525FEE" w:rsidR="00525FE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B070F" w:rsidP="00B64D87" w:rsidR="00D2781D" w:rsidRPr="00EA4322">
      <w:pPr>
        <w:jc w:val="right"/>
      </w:pPr>
      <w:r w:rsidRPr="00EA4322">
        <w:t xml:space="preserve">    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8C6010" w:rsidP="008C6010" w:rsidR="008C6010" w:rsidRPr="008C6010">
      <w:pPr>
        <w:jc w:val="both"/>
      </w:pPr>
      <w:r w:rsidRPr="008C6010">
        <w:tab/>
        <w:t xml:space="preserve">Trgovački sud u Rijeci, po stečajnom sucu Veri Jelenović, u stečajnom postupku nad dužnikom </w:t>
      </w:r>
      <w:r w:rsidR="00A459B5">
        <w:t>MAGROS komercijalni konzalting d. o. o. u stečaju Opatija (Grad Opatija), Ulica Vladimira Nazora 3, OIB: 33296756165</w:t>
      </w:r>
      <w:r w:rsidRPr="008C6010">
        <w:rPr>
          <w:bCs/>
        </w:rPr>
        <w:t>,</w:t>
      </w:r>
      <w:r w:rsidRPr="008C6010">
        <w:t xml:space="preserve"> dana </w:t>
      </w:r>
      <w:r w:rsidR="00437130">
        <w:t>6. lipnja 2017</w:t>
      </w:r>
      <w:r w:rsidRPr="008C6010">
        <w:t>.godine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8C6010">
        <w:t>Zdravka Ružića</w:t>
      </w:r>
      <w:r w:rsidR="008C6010" w:rsidRPr="00AC1696">
        <w:t xml:space="preserve">, Čavle, </w:t>
      </w:r>
      <w:r w:rsidR="008C6010">
        <w:t>Čavle 43</w:t>
      </w:r>
      <w:r w:rsidR="008C6010" w:rsidRPr="00AC1696">
        <w:t>, OIB</w:t>
      </w:r>
      <w:r w:rsidR="008C6010">
        <w:rPr>
          <w:b/>
        </w:rPr>
        <w:t xml:space="preserve"> </w:t>
      </w:r>
      <w:r w:rsidR="008C6010" w:rsidRPr="004B5C31">
        <w:t>78501117495</w:t>
      </w:r>
      <w:r w:rsidR="008C6010">
        <w:t xml:space="preserve"> </w:t>
      </w:r>
      <w:r w:rsidR="003F18B5" w:rsidRPr="00EA4322">
        <w:t>za period od</w:t>
      </w:r>
      <w:r w:rsidR="00DC2112" w:rsidRPr="00EA4322">
        <w:t xml:space="preserve"> </w:t>
      </w:r>
      <w:r w:rsidR="00F73D1F">
        <w:t xml:space="preserve">1. </w:t>
      </w:r>
      <w:r w:rsidR="00437130">
        <w:t>studenoga 2016. godine do 30. travnja 2017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437130">
        <w:t>4.485,91</w:t>
      </w:r>
      <w:r w:rsidR="00726E96" w:rsidRPr="00EA4322">
        <w:t xml:space="preserve"> kn neto</w:t>
      </w:r>
      <w:r w:rsidRPr="00EA4322">
        <w:t xml:space="preserve">. </w:t>
      </w:r>
    </w:p>
    <w:p w:rsidRDefault="00D2781D" w:rsidP="00B64D87" w:rsidR="00D2781D" w:rsidRPr="00EA4322">
      <w:pPr>
        <w:jc w:val="both"/>
      </w:pPr>
    </w:p>
    <w:p w:rsidRDefault="00E303B9" w:rsidP="00525FEE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437130">
        <w:rPr>
          <w:bCs/>
        </w:rPr>
        <w:t>5. lipnja 2017</w:t>
      </w:r>
      <w:r w:rsidRPr="00EA4322">
        <w:rPr>
          <w:bCs/>
        </w:rPr>
        <w:t>. godine podni</w:t>
      </w:r>
      <w:r w:rsidR="008C6010">
        <w:rPr>
          <w:bCs/>
        </w:rPr>
        <w:t>o</w:t>
      </w:r>
      <w:r w:rsidRPr="00EA4322">
        <w:rPr>
          <w:bCs/>
        </w:rPr>
        <w:t xml:space="preserve"> zahtjev za naknadu stvarnih troškova u iznosu od </w:t>
      </w:r>
      <w:r w:rsidR="00437130">
        <w:t>4.485,91</w:t>
      </w:r>
      <w:r w:rsidR="00437130" w:rsidRPr="00EA4322">
        <w:t xml:space="preserve"> </w:t>
      </w:r>
      <w:r w:rsidR="001F2413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437130">
        <w:t>1. studenoga 2016. godine do 30. travnja 2017</w:t>
      </w:r>
      <w:r w:rsidR="004E5EB0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</w:t>
      </w:r>
      <w:r w:rsidR="00F1351E">
        <w:rPr>
          <w:bCs/>
        </w:rPr>
        <w:t>prijevoz osobnim automobilom, troškov</w:t>
      </w:r>
      <w:r w:rsidR="004E5EB0">
        <w:rPr>
          <w:bCs/>
        </w:rPr>
        <w:t>e</w:t>
      </w:r>
      <w:r w:rsidR="00F1351E">
        <w:rPr>
          <w:bCs/>
        </w:rPr>
        <w:t xml:space="preserve"> cestarine i parkiranja radi obavljanja poslova stečajnog upravitelja i dostave dokumentacije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EA4322" w:rsidRPr="00EA4322">
        <w:t>specifikaciju</w:t>
      </w:r>
      <w:r w:rsidR="00F1351E">
        <w:t xml:space="preserve"> po danima </w:t>
      </w:r>
      <w:r w:rsidR="00EA4322" w:rsidRPr="00EA4322">
        <w:t xml:space="preserve">(list </w:t>
      </w:r>
      <w:r w:rsidR="00437130">
        <w:t>1106</w:t>
      </w:r>
      <w:r w:rsidR="00EA4322" w:rsidRPr="00EA4322">
        <w:t xml:space="preserve"> spisa), </w:t>
      </w:r>
      <w:r w:rsidR="00F1351E">
        <w:t xml:space="preserve">račune za </w:t>
      </w:r>
      <w:r w:rsidR="004E5EB0">
        <w:t>parkirnu naknadu</w:t>
      </w:r>
      <w:r w:rsidR="001F2413">
        <w:t xml:space="preserve"> i </w:t>
      </w:r>
      <w:r w:rsidR="00437130">
        <w:t>račun za korištenje autoceste Rijeka-Zagreb</w:t>
      </w:r>
      <w:r w:rsidR="001F2413">
        <w:t xml:space="preserve"> uz </w:t>
      </w:r>
      <w:r w:rsidR="00995EFC">
        <w:t xml:space="preserve">pregled prolazaka i </w:t>
      </w:r>
      <w:r w:rsidR="001F2413">
        <w:t>pregled</w:t>
      </w:r>
      <w:r w:rsidR="00437130">
        <w:t>e</w:t>
      </w:r>
      <w:r w:rsidR="001F2413">
        <w:t xml:space="preserve"> korištenja elektronske naplate </w:t>
      </w:r>
      <w:r w:rsidR="004E5EB0">
        <w:t xml:space="preserve"> </w:t>
      </w:r>
      <w:r w:rsidR="00F1351E">
        <w:t xml:space="preserve">(list </w:t>
      </w:r>
      <w:r w:rsidR="00437130">
        <w:t>1107-1111, 1113-1116</w:t>
      </w:r>
      <w:r w:rsidR="00F1351E">
        <w:t xml:space="preserve"> spisa</w:t>
      </w:r>
      <w:r w:rsidR="00EA4322" w:rsidRPr="00EA4322">
        <w:t xml:space="preserve">), </w:t>
      </w:r>
      <w:r w:rsidR="00F1351E">
        <w:t xml:space="preserve">te pregled transakcija za korisničku pretplatu broj 007400031337-ENC </w:t>
      </w:r>
      <w:r w:rsidR="004E5EB0">
        <w:t>PAKET: PLUS I SKUPINA</w:t>
      </w:r>
      <w:r w:rsidR="00EA4322" w:rsidRPr="00EA4322">
        <w:t xml:space="preserve"> (list </w:t>
      </w:r>
      <w:r w:rsidR="00437130">
        <w:t>1112</w:t>
      </w:r>
      <w:r w:rsidR="00EA4322" w:rsidRPr="00EA4322">
        <w:t xml:space="preserve"> spisa)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F1351E" w:rsidRPr="00EA4322">
        <w:t xml:space="preserve">za period od </w:t>
      </w:r>
      <w:r w:rsidR="00437130">
        <w:t>1. studenoga 2016. godine do 30. travnja 2017</w:t>
      </w:r>
      <w:r w:rsidR="00437130" w:rsidRPr="00EA4322">
        <w:t xml:space="preserve">. godine u iznosu od </w:t>
      </w:r>
      <w:r w:rsidR="00437130">
        <w:t xml:space="preserve">4.485,91 </w:t>
      </w:r>
      <w:r w:rsidR="00F1351E" w:rsidRPr="00EA4322">
        <w:t xml:space="preserve">kn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437130">
        <w:rPr>
          <w:bCs/>
        </w:rPr>
        <w:t>6. lipnja 2017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Vera Jelenović </w:t>
      </w: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lastRenderedPageBreak/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437130">
        <w:t>6. lipnja 2017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B79" w:rsidR="00D56B79">
      <w:r>
        <w:separator/>
      </w:r>
    </w:p>
  </w:endnote>
  <w:endnote w:id="0" w:type="continuationSeparator">
    <w:p w:rsidRDefault="00D56B79" w:rsidR="00D56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5FE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B79" w:rsidR="00D56B79">
      <w:r>
        <w:separator/>
      </w:r>
    </w:p>
  </w:footnote>
  <w:footnote w:id="0" w:type="continuationSeparator">
    <w:p w:rsidRDefault="00D56B79" w:rsidR="00D56B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A459B5">
      <w:t>186/2016</w:t>
    </w:r>
    <w:r w:rsidR="0043728A">
      <w:t>-83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2413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E66E8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1AE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7130"/>
    <w:rsid w:val="0043728A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5EB0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5FEE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1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C6010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589D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2E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5EFC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054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59B5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56B79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6158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51E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D1F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525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F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F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F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F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525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F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F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F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F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73D01D-D84E-49C5-B0D8-29A5DB0B968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343</properties:Words>
  <properties:Characters>1741</properties:Characters>
  <properties:Lines>54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2017-06-06T11:12:00Z</dcterms:created>
  <dc:creator>korlevicd</dc:creator>
  <cp:lastModifiedBy>Danijela Fumić</cp:lastModifiedBy>
  <cp:lastPrinted>2017-06-06T11:09:00Z</cp:lastPrinted>
  <dcterms:modified xmlns:xsi="http://www.w3.org/2001/XMLSchema-instance" xsi:type="dcterms:W3CDTF">2017-06-06T11:14:00Z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