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f77c" w14:paraId="7d5f77c" w:rsidRDefault="00F9797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97974" w:rsidP="00F97974" w:rsidR="00AE649C">
      <w:pPr>
        <w:pStyle w:val="NormaleSPIS"/>
        <w:spacing w:after="0"/>
      </w:pPr>
      <w:r>
        <w:t xml:space="preserve">      Republika Hrvatska</w:t>
      </w:r>
    </w:p>
    <w:p w:rsidRDefault="00F97974" w:rsidP="00F97974" w:rsidR="00F97974">
      <w:pPr>
        <w:pStyle w:val="NormaleSPIS"/>
        <w:spacing w:after="0"/>
      </w:pPr>
      <w:r>
        <w:t>Trgovački sud u Bjelovaru</w:t>
      </w:r>
    </w:p>
    <w:p w:rsidRDefault="00F97974" w:rsidP="004F27AE" w:rsidR="00F97974"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F97974" w:rsidP="00F97974" w:rsidR="00F97974">
      <w:pPr>
        <w:jc w:val="right"/>
        <w:rPr>
          <w:b/>
        </w:rPr>
      </w:pPr>
      <w:r>
        <w:t>Poslovni broj:7 St-372/2017-6</w:t>
      </w:r>
    </w:p>
    <w:p w:rsidRDefault="00F97974" w:rsidP="00F97974" w:rsidR="00F97974">
      <w:pPr>
        <w:jc w:val="center"/>
      </w:pPr>
      <w:r>
        <w:t>U   I M E  R E P U B L I K E   H R V A T S K E</w:t>
      </w:r>
    </w:p>
    <w:p w:rsidRDefault="00F97974" w:rsidP="00F97974" w:rsidR="00F97974">
      <w:pPr>
        <w:jc w:val="center"/>
      </w:pPr>
      <w:r>
        <w:t>R J E Š E N J E</w:t>
      </w:r>
    </w:p>
    <w:p w:rsidRDefault="00F97974" w:rsidP="00F97974" w:rsidR="00F97974">
      <w:pPr>
        <w:jc w:val="both"/>
      </w:pPr>
      <w:r>
        <w:t xml:space="preserve">Trgovački sud u Bjelovaru,  po sucu Tomislavu </w:t>
      </w:r>
      <w:proofErr w:type="spellStart"/>
      <w:r>
        <w:t>Mrazoviću</w:t>
      </w:r>
      <w:proofErr w:type="spellEnd"/>
      <w:r>
        <w:t xml:space="preserve">, povodom prijedloga JOVICE VRANA iz Čakovca, A.G.Matoša 34, OIB 69822651030, za otvaranje stečajnog postupka nad dužnikom FINO d.o.o. za proizvodnju, trgovinu, usluge i uvoz-izvoz iz Čakovca, Kalnička 19, OIB 12430605814, 9. studenog 2017. </w:t>
      </w:r>
    </w:p>
    <w:p w:rsidRDefault="00F97974" w:rsidP="00F97974" w:rsidR="00F97974">
      <w:pPr>
        <w:jc w:val="center"/>
        <w:rPr>
          <w:b/>
        </w:rPr>
      </w:pPr>
      <w:r>
        <w:t>r i j e š i o   j e</w:t>
      </w:r>
    </w:p>
    <w:p w:rsidRDefault="00F97974" w:rsidP="00F97974" w:rsidR="00F97974">
      <w:pPr>
        <w:jc w:val="both"/>
      </w:pPr>
      <w:r>
        <w:rPr>
          <w:b/>
        </w:rPr>
        <w:tab/>
      </w:r>
      <w:proofErr w:type="spellStart"/>
      <w:r>
        <w:t>I.Obustavlja</w:t>
      </w:r>
      <w:proofErr w:type="spellEnd"/>
      <w:r>
        <w:t xml:space="preserve"> se postupak radi utvrđivanja uvjeta za otvaranje stečajnog postupka nad dužnikom FINO d.o.o. za proizvodnju, trgovinu, usluge i uvoz-izvoz iz Čakovca, Kalnička 19, OIB 12430605814, te se prijedlog Jovice Vrana iz Čakovca za otvaranje stečajnog postupka nad FINO d.o.o. iz Čakovca odbija kao neosnovan.</w:t>
      </w:r>
    </w:p>
    <w:p w:rsidRDefault="00F97974" w:rsidP="00F97974" w:rsidR="00F97974">
      <w:pPr>
        <w:jc w:val="both"/>
      </w:pPr>
      <w:r>
        <w:tab/>
      </w:r>
      <w:proofErr w:type="spellStart"/>
      <w:r>
        <w:t>II.Privremeni</w:t>
      </w:r>
      <w:proofErr w:type="spellEnd"/>
      <w:r>
        <w:t xml:space="preserve"> stečajni upravitelj Franjo </w:t>
      </w:r>
      <w:proofErr w:type="spellStart"/>
      <w:r>
        <w:t>Otročak</w:t>
      </w:r>
      <w:proofErr w:type="spellEnd"/>
      <w:r>
        <w:t xml:space="preserve"> iz Virovitice, Lukač 24, imenovan Rješenjem ovog suda pod poslovnim brojem 7 St-372/2017-2 od dana 18. kolovoza 2017. godine razrješava se ovim rješenjem dužnosti privremenog stečajnog upravitelja. </w:t>
      </w:r>
    </w:p>
    <w:p w:rsidRDefault="00F97974" w:rsidP="00F97974" w:rsidR="00F97974">
      <w:pPr>
        <w:pStyle w:val="Naslov1"/>
        <w:jc w:val="center"/>
        <w:rPr>
          <w:b w:val="false"/>
        </w:rPr>
      </w:pPr>
      <w:r w:rsidRPr="00F97974">
        <w:rPr>
          <w:b w:val="false"/>
          <w:sz w:val="24"/>
          <w:szCs w:val="24"/>
        </w:rPr>
        <w:t>Obrazloženje</w:t>
      </w:r>
    </w:p>
    <w:p w:rsidRDefault="00F97974" w:rsidP="00F97974" w:rsidR="00F97974">
      <w:pPr>
        <w:ind w:firstLine="720"/>
        <w:jc w:val="both"/>
        <w:rPr>
          <w:noProof/>
        </w:rPr>
      </w:pPr>
      <w:r>
        <w:rPr>
          <w:noProof/>
        </w:rPr>
        <w:t xml:space="preserve">Jovica Vran iz Čakovca, podnio je prijedlog za otvaranje stečajnog postupka nad dužnikom FINO d.o.o. iz Čakovca. U svom prijedlogu navodi da kao vjerovnik ima tražbinu prema dužniku FINO d.o.o. iz Čakovca temeljem neisplaćenih plaća u iznosu od 9.738,65 kuna, time da mu dužnik ovu tražbinu nije namirio od 15. ožujka 2017. godine, a kao stečajni razlog navodi blokadu poslovnog računa dužnika od 20. ožujka 2017. godine, slijedom čega je isti nesposoban za plaćanje pa smatra da su ispunjeni stečajni razlozi za otvaranje stečaja, a dokaze za ove tvrdnje nije dostavio uz prijedlog. </w:t>
      </w:r>
      <w:r>
        <w:t xml:space="preserve">            </w:t>
      </w:r>
    </w:p>
    <w:p w:rsidRDefault="00F97974" w:rsidP="00F97974" w:rsidR="00F97974">
      <w:pPr>
        <w:ind w:firstLine="851"/>
        <w:jc w:val="both"/>
      </w:pPr>
      <w:r>
        <w:t xml:space="preserve">Povodom prijedloga Jovice Vrana sud je donio rješenje o pokretanju prethodnog postupka radi utvrđivanja pretpostavki za otvaranje stečajnog postupka, te zakazao ročište radi rasprave o pretpostavkama za otvaranje stečajnog postupka te na to ročište pozvao predlagatelja, zakonskog zastupnika dužnika i privremenog stečajnog upravitelja, time da se na to ročište nisu odazvali uredno pozvani predlagatelj i zakonski zastupnik dužnika.  </w:t>
      </w:r>
    </w:p>
    <w:p w:rsidRDefault="00F97974" w:rsidP="00F97974" w:rsidR="00F97974">
      <w:pPr>
        <w:ind w:firstLine="851"/>
        <w:jc w:val="both"/>
      </w:pPr>
      <w:r>
        <w:t xml:space="preserve">Privremeni stečajni upravitelj je dostavio sudu pisano izvješće u kojem je istakao da mu je putem elektronske pošte predlagatelj Jovica Vrana dostavio obračunske liste plaće za mjesec, veljaču, ožujak i travanj 2017. godine, međutim te obračunske liste nisu ovjerene od strane tvrtke FINO d.o.o. pa samim time ne predstavljaju vjerodostojnu dokumentaciju. Nadalje, privremeni stečajni upravitelj u svom pisanom izvješću ističe da mu zakonska </w:t>
      </w:r>
    </w:p>
    <w:p w:rsidRDefault="00F97974" w:rsidP="00F97974" w:rsidR="00F97974">
      <w:pPr>
        <w:ind w:firstLine="851"/>
        <w:jc w:val="center"/>
      </w:pPr>
      <w:r>
        <w:lastRenderedPageBreak/>
        <w:t>2</w:t>
      </w:r>
    </w:p>
    <w:p w:rsidRDefault="00F97974" w:rsidP="00F97974" w:rsidR="00F97974">
      <w:pPr>
        <w:ind w:firstLine="851"/>
        <w:jc w:val="right"/>
      </w:pPr>
      <w:r>
        <w:t>Poslovni broj:7 St-372/2017-6</w:t>
      </w:r>
      <w:bookmarkStart w:name="_GoBack" w:id="0"/>
      <w:bookmarkEnd w:id="0"/>
    </w:p>
    <w:p w:rsidRDefault="00F97974" w:rsidP="00F97974" w:rsidR="00F97974">
      <w:pPr>
        <w:jc w:val="both"/>
      </w:pPr>
      <w:r>
        <w:t xml:space="preserve">zastupnica tvrtke dužnika FINO d.o.o. Tanja </w:t>
      </w:r>
      <w:proofErr w:type="spellStart"/>
      <w:r>
        <w:t>Ferenc</w:t>
      </w:r>
      <w:proofErr w:type="spellEnd"/>
      <w:r>
        <w:t xml:space="preserve"> nije dostavila, a niti omogućila uvid u poslovnu dokumentaciju ove tvrtke dok sam predlagatelj nije dostavio sudu niti dokaz da je dužnik u neprekidnoj blokadi računa preko kojeg je poslovao, pa predlaže da sud obustavi  postupak radi utvrđivanja uvjeta za otvaranje stečajnog postupka, te da ujedno odbije prijedlog za otvaranje stečajnog postupka nad tvrtkom FINO d.o.o..  </w:t>
      </w:r>
    </w:p>
    <w:p w:rsidRDefault="00F97974" w:rsidP="00F97974" w:rsidR="00F97974">
      <w:pPr>
        <w:ind w:firstLine="851"/>
        <w:jc w:val="both"/>
      </w:pPr>
      <w:r>
        <w:t>Sud je tijekom dokaznog postupka izvršio uvid u obračunske liste za plaću predlagatelja Jovice Vrana te je uvidom u iste utvrdio da one ne predstavljaju vjerodostojnu dokumentaciju jer nisu ovjerene od strane tvrtke FINO d.o.o., a kako vjerovnik nije dokazao niti da je račun tvrtke FINO d.o.o. u neprekidnoj blokadi duže od 60 dana, odnosno nesposoban za plaćanje to iz provedenih dokaza ne proizlazi tvrdnja predlagatelja da su ispunjeni zakonski razlozi za otvaranje stečaja propisani u čl.6.Stečajnog zakona (NN broj 71/15), zbog čega je riješeno kao u izreci ovog rješenja, na način da je obustavio ovaj postupak, odbio prijedlog kao neosnovan i razriješio dužnosti privremenog stečajnog upravitelja u ovom postupku.</w:t>
      </w:r>
      <w:r>
        <w:tab/>
        <w:t xml:space="preserve"> </w:t>
      </w:r>
      <w:r>
        <w:tab/>
        <w:t xml:space="preserve"> </w:t>
      </w:r>
    </w:p>
    <w:p w:rsidRDefault="00F97974" w:rsidP="00F97974" w:rsidR="00F97974">
      <w:pPr>
        <w:ind w:firstLine="720"/>
        <w:jc w:val="center"/>
      </w:pPr>
      <w:r>
        <w:t>U Bjelovaru, 9. studenog 2017.</w:t>
      </w:r>
    </w:p>
    <w:p w:rsidRDefault="00F97974" w:rsidP="00F97974" w:rsidR="00F97974">
      <w:pPr>
        <w:spacing w:after="0"/>
        <w:ind w:firstLine="720"/>
        <w:jc w:val="both"/>
      </w:pPr>
      <w:r>
        <w:tab/>
      </w:r>
      <w:r>
        <w:tab/>
      </w:r>
      <w:r>
        <w:tab/>
      </w:r>
      <w:r>
        <w:tab/>
      </w:r>
      <w:r>
        <w:tab/>
      </w:r>
      <w:r>
        <w:tab/>
      </w:r>
      <w:r>
        <w:tab/>
        <w:t xml:space="preserve">                  Sudac</w:t>
      </w:r>
    </w:p>
    <w:p w:rsidRDefault="00F97974" w:rsidP="00F97974" w:rsidR="00F97974">
      <w:pPr>
        <w:ind w:firstLine="720"/>
        <w:jc w:val="both"/>
      </w:pPr>
      <w:r>
        <w:tab/>
      </w:r>
      <w:r>
        <w:tab/>
      </w:r>
      <w:r>
        <w:tab/>
      </w:r>
      <w:r>
        <w:tab/>
      </w:r>
      <w:r>
        <w:tab/>
      </w:r>
      <w:r>
        <w:tab/>
      </w:r>
      <w:r>
        <w:tab/>
        <w:t xml:space="preserve">       Tomislav Mrazović,v.r.</w:t>
      </w:r>
    </w:p>
    <w:p w:rsidRDefault="00F97974" w:rsidP="00F97974" w:rsidR="00F97974">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F97974" w:rsidP="00F97974" w:rsidR="00F97974">
      <w:pPr>
        <w:ind w:firstLine="720"/>
        <w:jc w:val="both"/>
      </w:pPr>
      <w:r>
        <w:t xml:space="preserve">                                                                                                 Jasmina </w:t>
      </w:r>
      <w:proofErr w:type="spellStart"/>
      <w:r>
        <w:t>Tubić</w:t>
      </w:r>
      <w:proofErr w:type="spellEnd"/>
    </w:p>
    <w:p w:rsidRDefault="00F97974" w:rsidP="00F97974" w:rsidR="00F97974">
      <w:pPr>
        <w:spacing w:after="0"/>
        <w:ind w:firstLine="720"/>
        <w:jc w:val="both"/>
      </w:pPr>
      <w:r>
        <w:tab/>
      </w:r>
      <w:r>
        <w:tab/>
      </w:r>
      <w:r>
        <w:tab/>
      </w:r>
      <w:r>
        <w:tab/>
      </w:r>
      <w:r>
        <w:tab/>
      </w:r>
      <w:r>
        <w:tab/>
      </w:r>
      <w:r>
        <w:tab/>
        <w:t xml:space="preserve">    </w:t>
      </w:r>
    </w:p>
    <w:p w:rsidRDefault="00F97974" w:rsidP="00F97974" w:rsidR="00F97974">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F97974" w:rsidP="00F97974" w:rsidR="00F97974">
      <w:pPr>
        <w:jc w:val="both"/>
      </w:pPr>
    </w:p>
    <w:p w:rsidRDefault="00F97974" w:rsidP="00F97974" w:rsidR="00F97974">
      <w:pPr>
        <w:jc w:val="both"/>
      </w:pPr>
    </w:p>
    <w:p w:rsidRDefault="00F97974" w:rsidP="00F97974" w:rsidR="00F97974">
      <w:pPr>
        <w:jc w:val="both"/>
      </w:pPr>
    </w:p>
    <w:p w:rsidRDefault="00F97974" w:rsidP="00F97974" w:rsidR="00F97974">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7974"/>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92152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St-372/2017-6</izvorni_sadrzaj>
    <derivirana_varijabla naziv="DomainObject.Oznaka_1">St-372/2017-6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St-372/2017</izvorni_sadrzaj>
    <derivirana_varijabla naziv="DomainObject.Predmet.OznakaBroj_1">St-372/2017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FINO društvo s ograničenom odgovornošću za proizvodnju, trgovinu, usluge i uvoz-izvoz zastupanog po punomoćniku Tanja Ferenc</izvorni_sadrzaj>
    <derivirana_varijabla naziv="DomainObject.Predmet.ProtustrankaFormated_1">  FINO društvo s ograničenom odgovornošću za proizvodnju, trgovinu, usluge i uvoz-izvoz zastupanog po punomoćniku Tanja Ferenc</derivirana_varijabla>
  </DomainObject.Predmet.ProtustrankaFormated>
  <DomainObject.Predmet.ProtustrankaFormatedOIB>
    <izvorni_sadrzaj>  FINO društvo s ograničenom odgovornošću za proizvodnju, trgovinu, usluge i uvoz-izvoz, OIB 12430605814 zastupanog po punomoćniku Tanja Ferenc</izvorni_sadrzaj>
    <derivirana_varijabla naziv="DomainObject.Predmet.ProtustrankaFormatedOIB_1">  FINO društvo s ograničenom odgovornošću za proizvodnju, trgovinu, usluge i uvoz-izvoz, OIB 12430605814 zastupanog po punomoćniku Tanja Ferenc</derivirana_varijabla>
  </DomainObject.Predmet.ProtustrankaFormatedOIB>
  <DomainObject.Predmet.ProtustrankaFormatedWithAdress>
    <izvorni_sadrzaj> FINO društvo s ograničenom odgovornošću za proizvodnju, trgovinu, usluge i uvoz-izvoz, Kalnička 19, 40000 Čakovec zastupanog po punomoćniku Tanja Ferenc</izvorni_sadrzaj>
    <derivirana_varijabla naziv="DomainObject.Predmet.ProtustrankaFormatedWithAdress_1"> FINO društvo s ograničenom odgovornošću za proizvodnju, trgovinu, usluge i uvoz-izvoz, Kalnička 19, 40000 Čakovec zastupanog po punomoćniku Tanja Ferenc</derivirana_varijabla>
  </DomainObject.Predmet.ProtustrankaFormatedWithAdress>
  <DomainObject.Predmet.ProtustrankaFormatedWithAdressOIB>
    <izvorni_sadrzaj> FINO društvo s ograničenom odgovornošću za proizvodnju, trgovinu, usluge i uvoz-izvoz, OIB 12430605814, Kalnička 19, 40000 Čakovec zastupanog po punomoćniku Tanja Ferenc</izvorni_sadrzaj>
    <derivirana_varijabla naziv="DomainObject.Predmet.ProtustrankaFormatedWithAdressOIB_1"> FINO društvo s ograničenom odgovornošću za proizvodnju, trgovinu, usluge i uvoz-izvoz, OIB 12430605814, Kalnička 19, 40000 Čakovec zastupanog po punomoćniku Tanja Ferenc</derivirana_varijabla>
  </DomainObject.Predmet.ProtustrankaFormatedWithAdressOIB>
  <DomainObject.Predmet.ProtustrankaWithAdress>
    <izvorni_sadrzaj>FINO društvo s ograničenom odgovornošću za proizvodnju, trgovinu, usluge i uvoz-izvoz Kalnička 19, 40000 Čakovec</izvorni_sadrzaj>
    <derivirana_varijabla naziv="DomainObject.Predmet.ProtustrankaWithAdress_1">FINO društvo s ograničenom odgovornošću za proizvodnju, trgovinu, usluge i uvoz-izvoz Kalnička 19, 40000 Čakovec</derivirana_varijabla>
  </DomainObject.Predmet.ProtustrankaWithAdress>
  <DomainObject.Predmet.ProtustrankaWithAdressOIB>
    <izvorni_sadrzaj>FINO društvo s ograničenom odgovornošću za proizvodnju, trgovinu, usluge i uvoz-izvoz, OIB 12430605814, Kalnička 19, 40000 Čakovec</izvorni_sadrzaj>
    <derivirana_varijabla naziv="DomainObject.Predmet.ProtustrankaWithAdressOIB_1">FINO društvo s ograničenom odgovornošću za proizvodnju, trgovinu, usluge i uvoz-izvoz, OIB 12430605814, Kalnička 19, 40000 Čakovec</derivirana_varijabla>
  </DomainObject.Predmet.ProtustrankaWithAdressOIB>
  <DomainObject.Predmet.ProtustrankaNazivFormated>
    <izvorni_sadrzaj>FINO društvo s ograničenom odgovornošću za proizvodnju, trgovinu, usluge i uvoz-izvoz</izvorni_sadrzaj>
    <derivirana_varijabla naziv="DomainObject.Predmet.ProtustrankaNazivFormated_1">FINO društvo s ograničenom odgovornošću za proizvodnju, trgovinu, usluge i uvoz-izvoz</derivirana_varijabla>
  </DomainObject.Predmet.ProtustrankaNazivFormated>
  <DomainObject.Predmet.ProtustrankaNazivFormatedOIB>
    <izvorni_sadrzaj>FINO društvo s ograničenom odgovornošću za proizvodnju, trgovinu, usluge i uvoz-izvoz, OIB 12430605814</izvorni_sadrzaj>
    <derivirana_varijabla naziv="DomainObject.Predmet.ProtustrankaNazivFormatedOIB_1">FINO društvo s ograničenom odgovornošću za proizvodnju, trgovinu, usluge i uvoz-izvoz, OIB 12430605814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Jovica Vrana</izvorni_sadrzaj>
    <derivirana_varijabla naziv="DomainObject.Predmet.StrankaFormated_1">  Jovica Vrana</derivirana_varijabla>
  </DomainObject.Predmet.StrankaFormated>
  <DomainObject.Predmet.StrankaFormatedOIB>
    <izvorni_sadrzaj>  Jovica Vrana, OIB 69822651030</izvorni_sadrzaj>
    <derivirana_varijabla naziv="DomainObject.Predmet.StrankaFormatedOIB_1">  Jovica Vrana, OIB 69822651030</derivirana_varijabla>
  </DomainObject.Predmet.StrankaFormatedOIB>
  <DomainObject.Predmet.StrankaFormatedWithAdress>
    <izvorni_sadrzaj> Jovica Vrana, Antuna Gustava Matoša 34, 40000 Čakovec</izvorni_sadrzaj>
    <derivirana_varijabla naziv="DomainObject.Predmet.StrankaFormatedWithAdress_1"> Jovica Vrana, Antuna Gustava Matoša 34, 40000 Čakovec</derivirana_varijabla>
  </DomainObject.Predmet.StrankaFormatedWithAdress>
  <DomainObject.Predmet.StrankaFormatedWithAdressOIB>
    <izvorni_sadrzaj> Jovica Vrana, OIB 69822651030, Antuna Gustava Matoša 34, 40000 Čakovec</izvorni_sadrzaj>
    <derivirana_varijabla naziv="DomainObject.Predmet.StrankaFormatedWithAdressOIB_1"> Jovica Vrana, OIB 69822651030, Antuna Gustava Matoša 34, 40000 Čakovec</derivirana_varijabla>
  </DomainObject.Predmet.StrankaFormatedWithAdressOIB>
  <DomainObject.Predmet.StrankaWithAdress>
    <izvorni_sadrzaj>Jovica Vrana Antuna Gustava Matoša 34,40000 Čakovec</izvorni_sadrzaj>
    <derivirana_varijabla naziv="DomainObject.Predmet.StrankaWithAdress_1">Jovica Vrana Antuna Gustava Matoša 34,40000 Čakovec</derivirana_varijabla>
  </DomainObject.Predmet.StrankaWithAdress>
  <DomainObject.Predmet.StrankaWithAdressOIB>
    <izvorni_sadrzaj>Jovica Vrana, OIB 69822651030, Antuna Gustava Matoša 34,40000 Čakovec</izvorni_sadrzaj>
    <derivirana_varijabla naziv="DomainObject.Predmet.StrankaWithAdressOIB_1">Jovica Vrana, OIB 69822651030, Antuna Gustava Matoša 34,40000 Čakovec</derivirana_varijabla>
  </DomainObject.Predmet.StrankaWithAdressOIB>
  <DomainObject.Predmet.StrankaNazivFormated>
    <izvorni_sadrzaj>Jovica Vrana</izvorni_sadrzaj>
    <derivirana_varijabla naziv="DomainObject.Predmet.StrankaNazivFormated_1">Jovica Vrana</derivirana_varijabla>
  </DomainObject.Predmet.StrankaNazivFormated>
  <DomainObject.Predmet.StrankaNazivFormatedOIB>
    <izvorni_sadrzaj>Jovica Vrana, OIB 69822651030</izvorni_sadrzaj>
    <derivirana_varijabla naziv="DomainObject.Predmet.StrankaNazivFormatedOIB_1">Jovica Vrana, OIB 69822651030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Jovica Vrana</item>
    </izvorni_sadrzaj>
    <derivirana_varijabla naziv="DomainObject.Predmet.StrankaListFormated_1">
      <item>Jovica Vrana</item>
    </derivirana_varijabla>
  </DomainObject.Predmet.StrankaListFormated>
  <DomainObject.Predmet.StrankaListFormatedOIB>
    <izvorni_sadrzaj>
      <item>Jovica Vrana, OIB 69822651030</item>
    </izvorni_sadrzaj>
    <derivirana_varijabla naziv="DomainObject.Predmet.StrankaListFormatedOIB_1">
      <item>Jovica Vrana, OIB 69822651030</item>
    </derivirana_varijabla>
  </DomainObject.Predmet.StrankaListFormatedOIB>
  <DomainObject.Predmet.StrankaListFormatedWithAdress>
    <izvorni_sadrzaj>
      <item>Jovica Vrana, Antuna Gustava Matoša 34, 40000 Čakovec</item>
    </izvorni_sadrzaj>
    <derivirana_varijabla naziv="DomainObject.Predmet.StrankaListFormatedWithAdress_1">
      <item>Jovica Vrana, Antuna Gustava Matoša 34, 40000 Čakovec</item>
    </derivirana_varijabla>
  </DomainObject.Predmet.StrankaListFormatedWithAdress>
  <DomainObject.Predmet.StrankaListFormatedWithAdressOIB>
    <izvorni_sadrzaj>
      <item>Jovica Vrana, OIB 69822651030, Antuna Gustava Matoša 34, 40000 Čakovec</item>
    </izvorni_sadrzaj>
    <derivirana_varijabla naziv="DomainObject.Predmet.StrankaListFormatedWithAdressOIB_1">
      <item>Jovica Vrana, OIB 69822651030, Antuna Gustava Matoša 34, 40000 Čakovec</item>
    </derivirana_varijabla>
  </DomainObject.Predmet.StrankaListFormatedWithAdressOIB>
  <DomainObject.Predmet.StrankaListNazivFormated>
    <izvorni_sadrzaj>
      <item>Jovica Vrana</item>
    </izvorni_sadrzaj>
    <derivirana_varijabla naziv="DomainObject.Predmet.StrankaListNazivFormated_1">
      <item>Jovica Vrana</item>
    </derivirana_varijabla>
  </DomainObject.Predmet.StrankaListNazivFormated>
  <DomainObject.Predmet.StrankaListNazivFormatedOIB>
    <izvorni_sadrzaj>
      <item>Jovica Vrana, OIB 69822651030</item>
    </izvorni_sadrzaj>
    <derivirana_varijabla naziv="DomainObject.Predmet.StrankaListNazivFormatedOIB_1">
      <item>Jovica Vrana, OIB 69822651030</item>
    </derivirana_varijabla>
  </DomainObject.Predmet.StrankaListNazivFormatedOIB>
  <DomainObject.Predmet.ProtuStrankaListFormated>
    <izvorni_sadrzaj>
      <item>FINO društvo s ograničenom odgovornošću za proizvodnju, trgovinu, usluge i uvoz-izvoz zastupanog po punomoćniku Tanja Ferenc</item>
    </izvorni_sadrzaj>
    <derivirana_varijabla naziv="DomainObject.Predmet.ProtuStrankaListFormated_1">
      <item>FINO društvo s ograničenom odgovornošću za proizvodnju, trgovinu, usluge i uvoz-izvoz zastupanog po punomoćniku Tanja Ferenc</item>
    </derivirana_varijabla>
  </DomainObject.Predmet.ProtuStrankaListFormated>
  <DomainObject.Predmet.ProtuStrankaListFormatedOIB>
    <izvorni_sadrzaj>
      <item>FINO društvo s ograničenom odgovornošću za proizvodnju, trgovinu, usluge i uvoz-izvoz, OIB 12430605814 zastupanog po punomoćniku Tanja Ferenc</item>
    </izvorni_sadrzaj>
    <derivirana_varijabla naziv="DomainObject.Predmet.ProtuStrankaListFormatedOIB_1">
      <item>FINO društvo s ograničenom odgovornošću za proizvodnju, trgovinu, usluge i uvoz-izvoz, OIB 12430605814 zastupanog po punomoćniku Tanja Ferenc</item>
    </derivirana_varijabla>
  </DomainObject.Predmet.ProtuStrankaListFormatedOIB>
  <DomainObject.Predmet.ProtuStrankaListFormatedWithAdress>
    <izvorni_sadrzaj>
      <item>FINO društvo s ograničenom odgovornošću za proizvodnju, trgovinu, usluge i uvoz-izvoz, Kalnička 19, 40000 Čakovec zastupanog po punomoćniku Tanja Ferenc</item>
    </izvorni_sadrzaj>
    <derivirana_varijabla naziv="DomainObject.Predmet.ProtuStrankaListFormatedWithAdress_1">
      <item>FINO društvo s ograničenom odgovornošću za proizvodnju, trgovinu, usluge i uvoz-izvoz, Kalnička 19, 40000 Čakovec zastupanog po punomoćniku Tanja Ferenc</item>
    </derivirana_varijabla>
  </DomainObject.Predmet.ProtuStrankaListFormatedWithAdress>
  <DomainObject.Predmet.ProtuStrankaListFormatedWithAdressOIB>
    <izvorni_sadrzaj>
      <item>FINO društvo s ograničenom odgovornošću za proizvodnju, trgovinu, usluge i uvoz-izvoz, OIB 12430605814, Kalnička 19, 40000 Čakovec zastupanog po punomoćniku Tanja Ferenc</item>
    </izvorni_sadrzaj>
    <derivirana_varijabla naziv="DomainObject.Predmet.ProtuStrankaListFormatedWithAdressOIB_1">
      <item>FINO društvo s ograničenom odgovornošću za proizvodnju, trgovinu, usluge i uvoz-izvoz, OIB 12430605814, Kalnička 19, 40000 Čakovec zastupanog po punomoćniku Tanja Ferenc</item>
    </derivirana_varijabla>
  </DomainObject.Predmet.ProtuStrankaListFormatedWithAdressOIB>
  <DomainObject.Predmet.ProtuStrankaListNazivFormated>
    <izvorni_sadrzaj>
      <item>FINO društvo s ograničenom odgovornošću za proizvodnju, trgovinu, usluge i uvoz-izvoz</item>
    </izvorni_sadrzaj>
    <derivirana_varijabla naziv="DomainObject.Predmet.ProtuStrankaListNazivFormated_1">
      <item>FINO društvo s ograničenom odgovornošću za proizvodnju, trgovinu, usluge i uvoz-izvoz</item>
    </derivirana_varijabla>
  </DomainObject.Predmet.ProtuStrankaListNazivFormated>
  <DomainObject.Predmet.ProtuStrankaListNazivFormatedOIB>
    <izvorni_sadrzaj>
      <item>FINO društvo s ograničenom odgovornošću za proizvodnju, trgovinu, usluge i uvoz-izvoz, OIB 12430605814</item>
    </izvorni_sadrzaj>
    <derivirana_varijabla naziv="DomainObject.Predmet.ProtuStrankaListNazivFormatedOIB_1">
      <item>FINO društvo s ograničenom odgovornošću za proizvodnju, trgovinu, usluge i uvoz-izvoz, OIB 12430605814</item>
    </derivirana_varijabla>
  </DomainObject.Predmet.ProtuStrankaListNazivFormatedOIB>
  <DomainObject.Predmet.OstaliListFormated>
    <izvorni_sadrzaj>
      <item>Sudski registar Trgovačkog suda u Varaždinu</item>
      <item>Tanja Ferenc punomoćnik sudionika u postupku FINO društvo s ograničenom odgovornošću za proizvodnju, trgovinu, usluge i uvoz-izvoz</item>
    </izvorni_sadrzaj>
    <derivirana_varijabla naziv="DomainObject.Predmet.OstaliListFormated_1">
      <item>Sudski registar Trgovačkog suda u Varaždinu</item>
      <item>Tanja Ferenc punomoćnik sudionika u postupku FINO društvo s ograničenom odgovornošću za proizvodnju, trgovinu, usluge i uvoz-izvoz</item>
    </derivirana_varijabla>
  </DomainObject.Predmet.OstaliListFormated>
  <DomainObject.Predmet.OstaliListFormatedOIB>
    <izvorni_sadrzaj>
      <item>Sudski registar Trgovačkog suda u Varaždinu</item>
      <item>Tanja Ferenc, OIB 58402700605 punomoćnik sudionika u postupku FINO društvo s ograničenom odgovornošću za proizvodnju, trgovinu, usluge i uvoz-izvoz</item>
    </izvorni_sadrzaj>
    <derivirana_varijabla naziv="DomainObject.Predmet.OstaliListFormatedOIB_1">
      <item>Sudski registar Trgovačkog suda u Varaždinu</item>
      <item>Tanja Ferenc, OIB 58402700605 punomoćnik sudionika u postupku FINO društvo s ograničenom odgovornošću za proizvodnju, trgovinu, usluge i uvoz-izvoz</item>
    </derivirana_varijabla>
  </DomainObject.Predmet.OstaliListFormatedOIB>
  <DomainObject.Predmet.OstaliListFormatedWithAdress>
    <izvorni_sadrzaj>
      <item>Sudski registar Trgovačkog suda u Varaždinu, B.Radića 2, 42000 Varaždin</item>
      <item>Tanja Ferenc, Zagrebačka 20., 40000 Belica punomoćnik sudionika u postupku FINO društvo s ograničenom odgovornošću za proizvodnju, trgovinu, usluge i uvoz-izvoz</item>
    </izvorni_sadrzaj>
    <derivirana_varijabla naziv="DomainObject.Predmet.OstaliListFormatedWithAdress_1">
      <item>Sudski registar Trgovačkog suda u Varaždinu, B.Radića 2, 42000 Varaždin</item>
      <item>Tanja Ferenc, Zagrebačka 20., 40000 Belica punomoćnik sudionika u postupku FINO društvo s ograničenom odgovornošću za proizvodnju, trgovinu, usluge i uvoz-izvoz</item>
    </derivirana_varijabla>
  </DomainObject.Predmet.OstaliListFormatedWithAdress>
  <DomainObject.Predmet.OstaliListFormatedWithAdressOIB>
    <izvorni_sadrzaj>
      <item>Sudski registar Trgovačkog suda u Varaždinu, B.Radića 2, 42000 Varaždin</item>
      <item>Tanja Ferenc, OIB 58402700605, Zagrebačka 20., 40000 Belica punomoćnik sudionika u postupku FINO društvo s ograničenom odgovornošću za proizvodnju, trgovinu, usluge i uvoz-izvoz</item>
    </izvorni_sadrzaj>
    <derivirana_varijabla naziv="DomainObject.Predmet.OstaliListFormatedWithAdressOIB_1">
      <item>Sudski registar Trgovačkog suda u Varaždinu, B.Radića 2, 42000 Varaždin</item>
      <item>Tanja Ferenc, OIB 58402700605, Zagrebačka 20., 40000 Belica punomoćnik sudionika u postupku FINO društvo s ograničenom odgovornošću za proizvodnju, trgovinu, usluge i uvoz-izvoz</item>
    </derivirana_varijabla>
  </DomainObject.Predmet.OstaliListFormatedWithAdressOIB>
  <DomainObject.Predmet.OstaliListNazivFormated>
    <izvorni_sadrzaj>
      <item>Sudski registar Trgovačkog suda u Varaždinu</item>
      <item>Tanja Ferenc</item>
    </izvorni_sadrzaj>
    <derivirana_varijabla naziv="DomainObject.Predmet.OstaliListNazivFormated_1">
      <item>Sudski registar Trgovačkog suda u Varaždinu</item>
      <item>Tanja Ferenc</item>
    </derivirana_varijabla>
  </DomainObject.Predmet.OstaliListNazivFormated>
  <DomainObject.Predmet.OstaliListNazivFormatedOIB>
    <izvorni_sadrzaj>
      <item>Sudski registar Trgovačkog suda u Varaždinu</item>
      <item>Tanja Ferenc, OIB 58402700605</item>
    </izvorni_sadrzaj>
    <derivirana_varijabla naziv="DomainObject.Predmet.OstaliListNazivFormatedOIB_1">
      <item>Sudski registar Trgovačkog suda u Varaždinu</item>
      <item>Tanja Ferenc, OIB 58402700605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St-372/2017-6</izvorni_sadrzaj>
    <derivirana_varijabla naziv="DomainObject.PoslovniBrojDokumenta_1">St-372/2017-6</derivirana_varijabla>
  </DomainObject.PoslovniBrojDokumenta>
  <DomainObject.Predmet.StrankaIDrugi>
    <izvorni_sadrzaj>Jovica Vrana</izvorni_sadrzaj>
    <derivirana_varijabla naziv="DomainObject.Predmet.StrankaIDrugi_1">Jovica Vrana</derivirana_varijabla>
  </DomainObject.Predmet.StrankaIDrugi>
  <DomainObject.Predmet.ProtustrankaIDrugi>
    <izvorni_sadrzaj>FINO društvo s ograničenom odgovornošću za proizvodnju, trgovinu, usluge i uvoz-izvoz</izvorni_sadrzaj>
    <derivirana_varijabla naziv="DomainObject.Predmet.ProtustrankaIDrugi_1">FINO društvo s ograničenom odgovornošću za proizvodnju, trgovinu, usluge i uvoz-izvoz</derivirana_varijabla>
  </DomainObject.Predmet.ProtustrankaIDrugi>
  <DomainObject.Predmet.StrankaIDrugiAdressOIB>
    <izvorni_sadrzaj>Jovica Vrana, OIB 69822651030, Antuna Gustava Matoša 34, 40000 Čakovec</izvorni_sadrzaj>
    <derivirana_varijabla naziv="DomainObject.Predmet.StrankaIDrugiAdressOIB_1">Jovica Vrana, OIB 69822651030, Antuna Gustava Matoša 34, 40000 Čakovec</derivirana_varijabla>
  </DomainObject.Predmet.StrankaIDrugiAdressOIB>
  <DomainObject.Predmet.ProtustrankaIDrugiAdressOIB>
    <izvorni_sadrzaj>FINO društvo s ograničenom odgovornošću za proizvodnju, trgovinu, usluge i uvoz-izvoz, OIB 12430605814, Kalnička 19, 40000 Čakovec</izvorni_sadrzaj>
    <derivirana_varijabla naziv="DomainObject.Predmet.ProtustrankaIDrugiAdressOIB_1">FINO društvo s ograničenom odgovornošću za proizvodnju, trgovinu, usluge i uvoz-izvoz, OIB 12430605814, Kalnička 19,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FINO društvo s ograničenom odgovornošću za proizvodnju, trgovinu, usluge i uvoz-izvoz</item>
      <item>Jovica Vrana</item>
      <item>Sudski registar Trgovačkog suda u Varaždinu</item>
      <item>Tanja Ferenc</item>
    </izvorni_sadrzaj>
    <derivirana_varijabla naziv="DomainObject.Predmet.SudioniciListNaziv_1">
      <item>FINO društvo s ograničenom odgovornošću za proizvodnju, trgovinu, usluge i uvoz-izvoz</item>
      <item>Jovica Vrana</item>
      <item>Sudski registar Trgovačkog suda u Varaždinu</item>
      <item>Tanja Ferenc</item>
    </derivirana_varijabla>
  </DomainObject.Predmet.SudioniciListNaziv>
  <DomainObject.Predmet.SudioniciListAdressOIB>
    <izvorni_sadrzaj>
      <item>FINO društvo s ograničenom odgovornošću za proizvodnju, trgovinu, usluge i uvoz-izvoz, OIB 12430605814, Kalnička 19,40000 Čakovec</item>
      <item>Jovica Vrana, OIB 69822651030, Antuna Gustava Matoša 34,40000 Čakovec</item>
      <item>Sudski registar Trgovačkog suda u Varaždinu, B.Radića 2,42000 Varaždin</item>
      <item>Tanja Ferenc, OIB 58402700605, Zagrebačka 20.,40000 Belica</item>
    </izvorni_sadrzaj>
    <derivirana_varijabla naziv="DomainObject.Predmet.SudioniciListAdressOIB_1">
      <item>FINO društvo s ograničenom odgovornošću za proizvodnju, trgovinu, usluge i uvoz-izvoz, OIB 12430605814, Kalnička 19,40000 Čakovec</item>
      <item>Jovica Vrana, OIB 69822651030, Antuna Gustava Matoša 34,40000 Čakovec</item>
      <item>Sudski registar Trgovačkog suda u Varaždinu, B.Radića 2,42000 Varaždin</item>
      <item>Tanja Ferenc, OIB 58402700605, Zagrebačka 20.,40000 Belica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5F6798-F135-40E5-9C08-F5432B9F81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3481</properties:Characters>
  <properties:Lines>67</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2017-11-09T07:29:00Z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St-372/2017-6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