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3eed" w14:paraId="4d23eed" w:rsidRDefault="000625B8" w:rsidP="000625B8" w:rsidR="000625B8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0625B8" w:rsidP="000625B8" w:rsidR="000625B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0625B8" w:rsidP="000625B8" w:rsidR="000625B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0625B8" w:rsidP="000625B8" w:rsidR="000625B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677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6-14</w:t>
      </w:r>
    </w:p>
    <w:p w:rsidRDefault="000625B8" w:rsidP="000625B8" w:rsidR="000625B8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0625B8" w:rsidP="000625B8" w:rsidR="000625B8" w:rsidRPr="00ED131D">
      <w:pPr>
        <w:jc w:val="both"/>
        <w:rPr>
          <w:sz w:val="23"/>
          <w:szCs w:val="23"/>
        </w:rPr>
      </w:pPr>
    </w:p>
    <w:p w:rsidRDefault="000625B8" w:rsidP="000625B8" w:rsidR="000625B8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0625B8" w:rsidP="000625B8" w:rsidR="000625B8" w:rsidRPr="00ED131D">
      <w:pPr>
        <w:rPr>
          <w:sz w:val="23"/>
          <w:szCs w:val="23"/>
        </w:rPr>
      </w:pPr>
    </w:p>
    <w:p w:rsidRDefault="000625B8" w:rsidP="000625B8" w:rsidR="000625B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0625B8" w:rsidP="000625B8" w:rsidR="000625B8" w:rsidRPr="00ED131D">
      <w:pPr>
        <w:rPr>
          <w:sz w:val="23"/>
          <w:szCs w:val="23"/>
        </w:rPr>
      </w:pPr>
    </w:p>
    <w:p w:rsidRDefault="000625B8" w:rsidP="000625B8" w:rsidR="000625B8" w:rsidRPr="009C46FF">
      <w:pPr>
        <w:jc w:val="both"/>
        <w:rPr>
          <w:sz w:val="23"/>
          <w:szCs w:val="23"/>
        </w:rPr>
      </w:pPr>
      <w:r w:rsidRPr="00D23827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J. T. 09 d.o.o. Pula, Rohreggerova 70, OIB: 90460794097</w:t>
      </w:r>
      <w:r w:rsidRPr="005E6281">
        <w:rPr>
          <w:sz w:val="23"/>
          <w:szCs w:val="23"/>
        </w:rPr>
        <w:t xml:space="preserve">, </w:t>
      </w:r>
      <w:r w:rsidR="000C1BB1" w:rsidRPr="000C1BB1">
        <w:rPr>
          <w:sz w:val="23"/>
          <w:szCs w:val="23"/>
        </w:rPr>
        <w:t>28</w:t>
      </w:r>
      <w:r w:rsidRPr="000C1BB1">
        <w:rPr>
          <w:sz w:val="23"/>
          <w:szCs w:val="23"/>
        </w:rPr>
        <w:t>. studenog</w:t>
      </w:r>
      <w:r w:rsidRPr="005E6281">
        <w:rPr>
          <w:sz w:val="23"/>
          <w:szCs w:val="23"/>
        </w:rPr>
        <w:t xml:space="preserve"> </w:t>
      </w:r>
      <w:r w:rsidRPr="009C46FF">
        <w:rPr>
          <w:sz w:val="23"/>
          <w:szCs w:val="23"/>
        </w:rPr>
        <w:t xml:space="preserve">2016. </w:t>
      </w:r>
    </w:p>
    <w:p w:rsidRDefault="000625B8" w:rsidP="000625B8" w:rsidR="000625B8" w:rsidRPr="00D23827">
      <w:pPr>
        <w:jc w:val="both"/>
        <w:rPr>
          <w:sz w:val="23"/>
          <w:szCs w:val="23"/>
        </w:rPr>
      </w:pPr>
    </w:p>
    <w:p w:rsidRDefault="000625B8" w:rsidP="000625B8" w:rsidR="000625B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0625B8" w:rsidP="000625B8" w:rsidR="000625B8" w:rsidRPr="00ED131D">
      <w:pPr>
        <w:jc w:val="center"/>
        <w:rPr>
          <w:sz w:val="23"/>
          <w:szCs w:val="23"/>
        </w:rPr>
      </w:pPr>
    </w:p>
    <w:p w:rsidRDefault="000625B8" w:rsidP="000625B8" w:rsidR="000625B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>Otvara se stečajni postupak nad</w:t>
      </w:r>
      <w:r w:rsidRPr="00D23827">
        <w:rPr>
          <w:sz w:val="23"/>
          <w:szCs w:val="23"/>
        </w:rPr>
        <w:t xml:space="preserve"> </w:t>
      </w:r>
      <w:r>
        <w:rPr>
          <w:sz w:val="23"/>
          <w:szCs w:val="23"/>
        </w:rPr>
        <w:t>J. T. 09 d.o.o. Pula, Rohreggerova 70, OIB: 90460794097</w:t>
      </w:r>
      <w:r w:rsidRPr="00ED131D">
        <w:rPr>
          <w:sz w:val="23"/>
          <w:szCs w:val="23"/>
        </w:rPr>
        <w:t>.</w:t>
      </w:r>
    </w:p>
    <w:p w:rsidRDefault="000625B8" w:rsidP="000625B8" w:rsidR="000625B8" w:rsidRPr="00ED131D">
      <w:pPr>
        <w:ind w:firstLine="720"/>
        <w:jc w:val="both"/>
        <w:rPr>
          <w:sz w:val="23"/>
          <w:szCs w:val="23"/>
        </w:rPr>
      </w:pPr>
    </w:p>
    <w:p w:rsidRDefault="000625B8" w:rsidP="000625B8" w:rsidR="000625B8" w:rsidRPr="000C1BB1">
      <w:pPr>
        <w:ind w:firstLine="720"/>
        <w:jc w:val="both"/>
        <w:rPr>
          <w:sz w:val="23"/>
          <w:szCs w:val="23"/>
        </w:rPr>
      </w:pPr>
      <w:r w:rsidRPr="00230B6F">
        <w:rPr>
          <w:sz w:val="23"/>
          <w:szCs w:val="23"/>
        </w:rPr>
        <w:t>II.</w:t>
      </w:r>
      <w:r w:rsidRPr="00230B6F">
        <w:rPr>
          <w:sz w:val="23"/>
          <w:szCs w:val="23"/>
        </w:rPr>
        <w:tab/>
        <w:t xml:space="preserve">Za stečajnog upravitelja imenuje se </w:t>
      </w:r>
      <w:r w:rsidR="000C1BB1" w:rsidRPr="000C1BB1">
        <w:rPr>
          <w:sz w:val="23"/>
          <w:szCs w:val="23"/>
        </w:rPr>
        <w:t>Andrej Sablić, Rijeka, Eugena Kumičića 41, OIB: 53418504315</w:t>
      </w:r>
      <w:r w:rsidRPr="000C1BB1">
        <w:rPr>
          <w:sz w:val="23"/>
          <w:szCs w:val="23"/>
        </w:rPr>
        <w:t>.</w:t>
      </w:r>
    </w:p>
    <w:p w:rsidRDefault="000625B8" w:rsidP="000625B8" w:rsidR="000625B8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0625B8" w:rsidP="000625B8" w:rsidR="000625B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</w:t>
      </w:r>
      <w:r w:rsidR="004004A5">
        <w:rPr>
          <w:sz w:val="23"/>
          <w:szCs w:val="23"/>
        </w:rPr>
        <w:t>J. T. 09 d.o.o</w:t>
      </w:r>
      <w:r>
        <w:rPr>
          <w:sz w:val="23"/>
          <w:szCs w:val="23"/>
        </w:rPr>
        <w:t>.</w:t>
      </w:r>
      <w:r w:rsidR="004004A5">
        <w:rPr>
          <w:sz w:val="23"/>
          <w:szCs w:val="23"/>
        </w:rPr>
        <w:t xml:space="preserve"> Pula, Rohreggerova 70, OIB: 90460794097.</w:t>
      </w:r>
    </w:p>
    <w:p w:rsidRDefault="000625B8" w:rsidP="000625B8" w:rsidR="000625B8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0625B8" w:rsidP="000625B8" w:rsidR="000625B8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0625B8" w:rsidP="000625B8" w:rsidR="000625B8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0625B8" w:rsidP="000625B8" w:rsidR="000625B8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0625B8" w:rsidP="000625B8" w:rsidR="000625B8" w:rsidRPr="00ED131D">
      <w:pPr>
        <w:jc w:val="both"/>
        <w:rPr>
          <w:bCs w:val="false"/>
          <w:sz w:val="23"/>
          <w:szCs w:val="23"/>
        </w:rPr>
      </w:pPr>
    </w:p>
    <w:p w:rsidRDefault="000625B8" w:rsidP="000625B8" w:rsidR="000625B8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0625B8" w:rsidP="000625B8" w:rsidR="000625B8" w:rsidRPr="00ED131D">
      <w:pPr>
        <w:rPr>
          <w:bCs w:val="false"/>
          <w:sz w:val="23"/>
          <w:szCs w:val="23"/>
        </w:rPr>
      </w:pPr>
    </w:p>
    <w:p w:rsidRDefault="000625B8" w:rsidP="000625B8" w:rsidR="000625B8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677/16-3 od 18.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J. T. 09 d.o.o. Pula, Rohreggerova 70, OIB: 90460794097.</w:t>
      </w:r>
    </w:p>
    <w:p w:rsidRDefault="000625B8" w:rsidP="000625B8" w:rsidR="000625B8" w:rsidRPr="000625B8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 xml:space="preserve">Na temelju izjave dane od strane zakonskog zastupnika dužnika u prethodnom postupku </w:t>
      </w:r>
      <w:r w:rsidRPr="005E6281">
        <w:rPr>
          <w:sz w:val="23"/>
          <w:szCs w:val="23"/>
        </w:rPr>
        <w:t xml:space="preserve">proizlazi </w:t>
      </w:r>
      <w:r>
        <w:rPr>
          <w:sz w:val="23"/>
          <w:szCs w:val="23"/>
        </w:rPr>
        <w:t xml:space="preserve">da </w:t>
      </w:r>
      <w:r w:rsidRPr="000C1BB1">
        <w:rPr>
          <w:sz w:val="23"/>
          <w:szCs w:val="23"/>
        </w:rPr>
        <w:t>društvo nema dugotrajne imovine i nije vlasnik vozila niti uredske opreme.</w:t>
      </w:r>
    </w:p>
    <w:p w:rsidRDefault="000625B8" w:rsidP="000625B8" w:rsidR="000625B8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0625B8" w:rsidP="000625B8" w:rsidR="000625B8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likvidnu imovinu iz koje bi se mogli namiriti  troškovi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St-677/16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8. lipnja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8. lipnja 2016. </w:t>
      </w:r>
    </w:p>
    <w:p w:rsidRDefault="000625B8" w:rsidP="000625B8" w:rsidR="000625B8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0625B8" w:rsidP="000625B8" w:rsidR="000625B8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0625B8" w:rsidP="000625B8" w:rsidR="000625B8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0625B8" w:rsidP="000625B8" w:rsidR="000625B8" w:rsidRPr="00ED131D">
      <w:pPr>
        <w:jc w:val="center"/>
        <w:rPr>
          <w:sz w:val="23"/>
          <w:szCs w:val="23"/>
        </w:rPr>
      </w:pPr>
    </w:p>
    <w:p w:rsidRDefault="000625B8" w:rsidP="000625B8" w:rsidR="000625B8" w:rsidRPr="00ED131D">
      <w:pPr>
        <w:jc w:val="center"/>
        <w:rPr>
          <w:sz w:val="23"/>
          <w:szCs w:val="23"/>
        </w:rPr>
      </w:pPr>
    </w:p>
    <w:p w:rsidRDefault="000625B8" w:rsidP="000625B8" w:rsidR="000625B8" w:rsidRPr="00ED131D">
      <w:pPr>
        <w:rPr>
          <w:sz w:val="23"/>
          <w:szCs w:val="23"/>
        </w:rPr>
      </w:pPr>
    </w:p>
    <w:p w:rsidRDefault="000625B8" w:rsidP="000625B8" w:rsidR="000625B8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>Pazin</w:t>
      </w:r>
      <w:r w:rsidRPr="009C46FF">
        <w:rPr>
          <w:sz w:val="23"/>
          <w:szCs w:val="23"/>
        </w:rPr>
        <w:t xml:space="preserve">u, </w:t>
      </w:r>
      <w:r w:rsidR="00F40079">
        <w:rPr>
          <w:sz w:val="23"/>
          <w:szCs w:val="23"/>
        </w:rPr>
        <w:t>28</w:t>
      </w:r>
      <w:r w:rsidRPr="005E6281">
        <w:rPr>
          <w:sz w:val="23"/>
          <w:szCs w:val="23"/>
        </w:rPr>
        <w:t xml:space="preserve">. studenog </w:t>
      </w:r>
      <w:r w:rsidRPr="009C46FF">
        <w:rPr>
          <w:sz w:val="23"/>
          <w:szCs w:val="23"/>
        </w:rPr>
        <w:t>2016</w:t>
      </w:r>
      <w:r w:rsidRPr="00FC789B">
        <w:rPr>
          <w:sz w:val="23"/>
          <w:szCs w:val="23"/>
        </w:rPr>
        <w:t>.</w:t>
      </w:r>
    </w:p>
    <w:p w:rsidRDefault="000625B8" w:rsidP="000625B8" w:rsidR="000625B8" w:rsidRPr="00ED131D">
      <w:pPr>
        <w:ind w:firstLine="720" w:left="2880"/>
        <w:jc w:val="both"/>
        <w:rPr>
          <w:sz w:val="23"/>
          <w:szCs w:val="23"/>
        </w:rPr>
      </w:pPr>
    </w:p>
    <w:p w:rsidRDefault="000625B8" w:rsidP="000625B8" w:rsidR="000625B8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0625B8" w:rsidP="000625B8" w:rsidR="000625B8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0625B8" w:rsidP="000625B8" w:rsidR="000625B8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0625B8" w:rsidP="000625B8" w:rsidR="000625B8">
      <w:pPr>
        <w:jc w:val="both"/>
        <w:rPr>
          <w:sz w:val="23"/>
          <w:szCs w:val="23"/>
        </w:rPr>
      </w:pPr>
    </w:p>
    <w:p w:rsidRDefault="000625B8" w:rsidP="000625B8" w:rsidR="000625B8" w:rsidRPr="00ED131D">
      <w:pPr>
        <w:jc w:val="both"/>
        <w:rPr>
          <w:sz w:val="23"/>
          <w:szCs w:val="23"/>
        </w:rPr>
      </w:pPr>
    </w:p>
    <w:p w:rsidRDefault="000625B8" w:rsidP="000625B8" w:rsidR="000625B8" w:rsidRPr="00ED131D">
      <w:pPr>
        <w:jc w:val="both"/>
        <w:rPr>
          <w:sz w:val="23"/>
          <w:szCs w:val="23"/>
        </w:rPr>
      </w:pPr>
    </w:p>
    <w:p w:rsidRDefault="000625B8" w:rsidP="000625B8" w:rsidR="000625B8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0625B8" w:rsidP="000625B8" w:rsidR="000625B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0625B8" w:rsidP="000625B8" w:rsidR="000625B8" w:rsidRPr="00EA6F91">
      <w:pPr>
        <w:jc w:val="both"/>
        <w:rPr>
          <w:sz w:val="23"/>
          <w:szCs w:val="23"/>
        </w:rPr>
      </w:pPr>
    </w:p>
    <w:p w:rsidRDefault="000625B8" w:rsidP="000625B8" w:rsidR="000625B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0625B8" w:rsidP="000625B8" w:rsidR="000625B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J. T. 09 d.o.o. Pula, Rohreggerova 70</w:t>
      </w:r>
    </w:p>
    <w:p w:rsidRDefault="000625B8" w:rsidP="000625B8" w:rsidR="000625B8" w:rsidRPr="00230B6F">
      <w:pPr>
        <w:jc w:val="both"/>
        <w:rPr>
          <w:sz w:val="23"/>
          <w:szCs w:val="23"/>
        </w:rPr>
      </w:pPr>
      <w:r w:rsidRPr="00230B6F">
        <w:rPr>
          <w:sz w:val="23"/>
          <w:szCs w:val="23"/>
        </w:rPr>
        <w:t xml:space="preserve">- stečajni upravitelj </w:t>
      </w:r>
      <w:r w:rsidR="000C1BB1" w:rsidRPr="000C1BB1">
        <w:rPr>
          <w:sz w:val="23"/>
          <w:szCs w:val="23"/>
        </w:rPr>
        <w:t>Andrej Sablić, Rijeka, Eugena Kumičića 41</w:t>
      </w:r>
    </w:p>
    <w:p w:rsidRDefault="000625B8" w:rsidP="000625B8" w:rsidR="000625B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0625B8" w:rsidP="000625B8" w:rsidR="000625B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0625B8" w:rsidP="000625B8" w:rsidR="000625B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0625B8" w:rsidP="000625B8" w:rsidR="000625B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0625B8" w:rsidP="000625B8" w:rsidR="000625B8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0625B8" w:rsidP="000625B8" w:rsidR="000625B8"/>
    <w:p w:rsidRDefault="000625B8" w:rsidP="000625B8" w:rsidR="000625B8"/>
    <w:p w:rsidRDefault="000625B8" w:rsidP="000625B8" w:rsidR="000625B8"/>
    <w:p w:rsidRDefault="000625B8" w:rsidP="000625B8" w:rsidR="000625B8"/>
    <w:p w:rsidRDefault="000625B8" w:rsidP="000625B8" w:rsidR="000625B8"/>
    <w:p w:rsidRDefault="000625B8" w:rsidP="000625B8" w:rsidR="000625B8"/>
    <w:p w:rsidRDefault="000625B8" w:rsidP="000625B8" w:rsidR="000625B8"/>
    <w:p w:rsidRDefault="000625B8" w:rsidP="000625B8" w:rsidR="000625B8"/>
    <w:p w:rsidRDefault="000625B8" w:rsidP="000625B8" w:rsidR="000625B8"/>
    <w:p w:rsidRDefault="00FA18C3" w:rsidR="00FA18C3"/>
    <w:sectPr w:rsidSect="004523B8" w:rsidR="00FA18C3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5B8" w:rsidP="000625B8" w:rsidR="000625B8">
      <w:r>
        <w:separator/>
      </w:r>
    </w:p>
  </w:endnote>
  <w:endnote w:id="0" w:type="continuationSeparator">
    <w:p w:rsidRDefault="000625B8" w:rsidP="000625B8" w:rsidR="00062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5B8" w:rsidP="000625B8" w:rsidR="000625B8">
      <w:r>
        <w:separator/>
      </w:r>
    </w:p>
  </w:footnote>
  <w:footnote w:id="0" w:type="continuationSeparator">
    <w:p w:rsidRDefault="000625B8" w:rsidP="000625B8" w:rsidR="000625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0625B8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5663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677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6-14</w:t>
        </w:r>
      </w:p>
    </w:sdtContent>
  </w:sdt>
  <w:p w:rsidRDefault="00A5663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B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5B8"/>
    <w:rsid w:val="000625B8"/>
    <w:rsid w:val="000C1BB1"/>
    <w:rsid w:val="004004A5"/>
    <w:rsid w:val="00A5663C"/>
    <w:rsid w:val="00F40079"/>
    <w:rsid w:val="00FA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5B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5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25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5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25B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5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25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63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63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63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63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5B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5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25B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5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25B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5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25B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63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63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63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63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J.T. 09 d.o.o. PULA</izvorni_sadrzaj>
    <derivirana_varijabla naziv="DomainObject.Predmet.ProtustrankaFormated_1">  J.T. 09 d.o.o. PULA</derivirana_varijabla>
  </DomainObject.Predmet.ProtustrankaFormated>
  <DomainObject.Predmet.ProtustrankaFormatedOIB>
    <izvorni_sadrzaj>  J.T. 09 d.o.o. PULA, OIB 90460794097</izvorni_sadrzaj>
    <derivirana_varijabla naziv="DomainObject.Predmet.ProtustrankaFormatedOIB_1">  J.T. 09 d.o.o. PULA, OIB 90460794097</derivirana_varijabla>
  </DomainObject.Predmet.ProtustrankaFormatedOIB>
  <DomainObject.Predmet.ProtustrankaFormatedWithAdress>
    <izvorni_sadrzaj> J.T. 09 d.o.o. PULA, Rohreggerova 70, 52100 Pula</izvorni_sadrzaj>
    <derivirana_varijabla naziv="DomainObject.Predmet.ProtustrankaFormatedWithAdress_1"> J.T. 09 d.o.o. PULA, Rohreggerova 70, 52100 Pula</derivirana_varijabla>
  </DomainObject.Predmet.ProtustrankaFormatedWithAdress>
  <DomainObject.Predmet.ProtustrankaFormatedWithAdressOIB>
    <izvorni_sadrzaj> J.T. 09 d.o.o. PULA, OIB 90460794097, Rohreggerova 70, 52100 Pula</izvorni_sadrzaj>
    <derivirana_varijabla naziv="DomainObject.Predmet.ProtustrankaFormatedWithAdressOIB_1"> J.T. 09 d.o.o. PULA, OIB 90460794097, Rohreggerova 70, 52100 Pula</derivirana_varijabla>
  </DomainObject.Predmet.ProtustrankaFormatedWithAdressOIB>
  <DomainObject.Predmet.ProtustrankaWithAdress>
    <izvorni_sadrzaj>J.T. 09 d.o.o. PULA Rohreggerova 70, 52100 Pula</izvorni_sadrzaj>
    <derivirana_varijabla naziv="DomainObject.Predmet.ProtustrankaWithAdress_1">J.T. 09 d.o.o. PULA Rohreggerova 70, 52100 Pula</derivirana_varijabla>
  </DomainObject.Predmet.ProtustrankaWithAdress>
  <DomainObject.Predmet.ProtustrankaWithAdressOIB>
    <izvorni_sadrzaj>J.T. 09 d.o.o. PULA, OIB 90460794097, Rohreggerova 70, 52100 Pula</izvorni_sadrzaj>
    <derivirana_varijabla naziv="DomainObject.Predmet.ProtustrankaWithAdressOIB_1">J.T. 09 d.o.o. PULA, OIB 90460794097, Rohreggerova 70, 52100 Pula</derivirana_varijabla>
  </DomainObject.Predmet.ProtustrankaWithAdressOIB>
  <DomainObject.Predmet.ProtustrankaNazivFormated>
    <izvorni_sadrzaj>J.T. 09 d.o.o. PULA</izvorni_sadrzaj>
    <derivirana_varijabla naziv="DomainObject.Predmet.ProtustrankaNazivFormated_1">J.T. 09 d.o.o. PULA</derivirana_varijabla>
  </DomainObject.Predmet.ProtustrankaNazivFormated>
  <DomainObject.Predmet.ProtustrankaNazivFormatedOIB>
    <izvorni_sadrzaj>J.T. 09 d.o.o. PULA, OIB 90460794097</izvorni_sadrzaj>
    <derivirana_varijabla naziv="DomainObject.Predmet.ProtustrankaNazivFormatedOIB_1">J.T. 09 d.o.o. PULA, OIB 90460794097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31332.83</izvorni_sadrzaj>
    <derivirana_varijabla naziv="DomainObject.Predmet.TrenutnaVrijednost_1">31332.83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J.T. 09 d.o.o. PULA</item>
    </izvorni_sadrzaj>
    <derivirana_varijabla naziv="DomainObject.Predmet.ProtuStrankaListFormated_1">
      <item>J.T. 09 d.o.o. PULA</item>
    </derivirana_varijabla>
  </DomainObject.Predmet.ProtuStrankaListFormated>
  <DomainObject.Predmet.ProtuStrankaListFormatedOIB>
    <izvorni_sadrzaj>
      <item>J.T. 09 d.o.o. PULA, OIB 90460794097</item>
    </izvorni_sadrzaj>
    <derivirana_varijabla naziv="DomainObject.Predmet.ProtuStrankaListFormatedOIB_1">
      <item>J.T. 09 d.o.o. PULA, OIB 90460794097</item>
    </derivirana_varijabla>
  </DomainObject.Predmet.ProtuStrankaListFormatedOIB>
  <DomainObject.Predmet.ProtuStrankaListFormatedWithAdress>
    <izvorni_sadrzaj>
      <item>J.T. 09 d.o.o. PULA, Rohreggerova 70, 52100 Pula</item>
    </izvorni_sadrzaj>
    <derivirana_varijabla naziv="DomainObject.Predmet.ProtuStrankaListFormatedWithAdress_1">
      <item>J.T. 09 d.o.o. PULA, Rohreggerova 70, 52100 Pula</item>
    </derivirana_varijabla>
  </DomainObject.Predmet.ProtuStrankaListFormatedWithAdress>
  <DomainObject.Predmet.ProtuStrankaListFormatedWithAdressOIB>
    <izvorni_sadrzaj>
      <item>J.T. 09 d.o.o. PULA, OIB 90460794097, Rohreggerova 70, 52100 Pula</item>
    </izvorni_sadrzaj>
    <derivirana_varijabla naziv="DomainObject.Predmet.ProtuStrankaListFormatedWithAdressOIB_1">
      <item>J.T. 09 d.o.o. PULA, OIB 90460794097, Rohreggerova 70, 52100 Pula</item>
    </derivirana_varijabla>
  </DomainObject.Predmet.ProtuStrankaListFormatedWithAdressOIB>
  <DomainObject.Predmet.ProtuStrankaListNazivFormated>
    <izvorni_sadrzaj>
      <item>J.T. 09 d.o.o. PULA</item>
    </izvorni_sadrzaj>
    <derivirana_varijabla naziv="DomainObject.Predmet.ProtuStrankaListNazivFormated_1">
      <item>J.T. 09 d.o.o. PULA</item>
    </derivirana_varijabla>
  </DomainObject.Predmet.ProtuStrankaListNazivFormated>
  <DomainObject.Predmet.ProtuStrankaListNazivFormatedOIB>
    <izvorni_sadrzaj>
      <item>J.T. 09 d.o.o. PULA, OIB 90460794097</item>
    </izvorni_sadrzaj>
    <derivirana_varijabla naziv="DomainObject.Predmet.ProtuStrankaListNazivFormatedOIB_1">
      <item>J.T. 09 d.o.o. PULA, OIB 90460794097</item>
    </derivirana_varijabla>
  </DomainObject.Predmet.ProtuStrankaListNazivFormatedOIB>
  <DomainObject.Predmet.OstaliListFormated>
    <izvorni_sadrzaj>
      <item>CAMASPORT s.r.l. Republika Italija</item>
      <item>Tiziana Paris Rubelj</item>
    </izvorni_sadrzaj>
    <derivirana_varijabla naziv="DomainObject.Predmet.OstaliListFormated_1">
      <item>CAMASPORT s.r.l. Republika Italija</item>
      <item>Tiziana Paris Rubelj</item>
    </derivirana_varijabla>
  </DomainObject.Predmet.OstaliListFormated>
  <DomainObject.Predmet.OstaliListFormatedOIB>
    <izvorni_sadrzaj>
      <item>CAMASPORT s.r.l. Republika Italija</item>
      <item>Tiziana Paris Rubelj, OIB 83786782257</item>
    </izvorni_sadrzaj>
    <derivirana_varijabla naziv="DomainObject.Predmet.OstaliListFormatedOIB_1">
      <item>CAMASPORT s.r.l. Republika Italija</item>
      <item>Tiziana Paris Rubelj, OIB 83786782257</item>
    </derivirana_varijabla>
  </DomainObject.Predmet.OstaliListFormatedOIB>
  <DomainObject.Predmet.OstaliListFormatedWithAdress>
    <izvorni_sadrzaj>
      <item>CAMASPORT s.r.l. Republika Italija</item>
      <item>Tiziana Paris Rubelj, Dalmatinova 4, 52100 Pula</item>
    </izvorni_sadrzaj>
    <derivirana_varijabla naziv="DomainObject.Predmet.OstaliListFormatedWithAdress_1">
      <item>CAMASPORT s.r.l. Republika Italija</item>
      <item>Tiziana Paris Rubelj, Dalmatinova 4, 52100 Pula</item>
    </derivirana_varijabla>
  </DomainObject.Predmet.OstaliListFormatedWithAdress>
  <DomainObject.Predmet.OstaliListFormatedWithAdressOIB>
    <izvorni_sadrzaj>
      <item>CAMASPORT s.r.l. Republika Italija</item>
      <item>Tiziana Paris Rubelj, OIB 83786782257, Dalmatinova 4, 52100 Pula</item>
    </izvorni_sadrzaj>
    <derivirana_varijabla naziv="DomainObject.Predmet.OstaliListFormatedWithAdressOIB_1">
      <item>CAMASPORT s.r.l. Republika Italija</item>
      <item>Tiziana Paris Rubelj, OIB 83786782257, Dalmatinova 4, 52100 Pula</item>
    </derivirana_varijabla>
  </DomainObject.Predmet.OstaliListFormatedWithAdressOIB>
  <DomainObject.Predmet.OstaliListNazivFormated>
    <izvorni_sadrzaj>
      <item>CAMASPORT s.r.l. Republika Italija</item>
      <item>Tiziana Paris Rubelj</item>
    </izvorni_sadrzaj>
    <derivirana_varijabla naziv="DomainObject.Predmet.OstaliListNazivFormated_1">
      <item>CAMASPORT s.r.l. Republika Italija</item>
      <item>Tiziana Paris Rubelj</item>
    </derivirana_varijabla>
  </DomainObject.Predmet.OstaliListNazivFormated>
  <DomainObject.Predmet.OstaliListNazivFormatedOIB>
    <izvorni_sadrzaj>
      <item>CAMASPORT s.r.l. Republika Italija</item>
      <item>Tiziana Paris Rubelj, OIB 83786782257</item>
    </izvorni_sadrzaj>
    <derivirana_varijabla naziv="DomainObject.Predmet.OstaliListNazivFormatedOIB_1">
      <item>CAMASPORT s.r.l. Republika Italija</item>
      <item>Tiziana Paris Rubelj, OIB 83786782257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J.T. 09 d.o.o. PULA</izvorni_sadrzaj>
    <derivirana_varijabla naziv="DomainObject.Predmet.ProtustrankaIDrugi_1">J.T. 09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J.T. 09 d.o.o. PULA, OIB 90460794097, Rohreggerova 70, 52100 Pula</izvorni_sadrzaj>
    <derivirana_varijabla naziv="DomainObject.Predmet.ProtustrankaIDrugiAdressOIB_1">J.T. 09 d.o.o. PULA, OIB 90460794097, Rohreggerova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J.T. 09 d.o.o. PULA</item>
      <item>CAMASPORT s.r.l. Republika Italija</item>
      <item>Tiziana Paris Rubelj</item>
    </izvorni_sadrzaj>
    <derivirana_varijabla naziv="DomainObject.Predmet.SudioniciListNaziv_1">
      <item>FINANCIJSKA AGENCIJA, RC RIJEKA, PODRUŽNICA PULA, PULA</item>
      <item>J.T. 09 d.o.o. PULA</item>
      <item>CAMASPORT s.r.l. Republika Italija</item>
      <item>Tiziana Paris Rubelj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J.T. 09 d.o.o. PULA, OIB 90460794097, Rohreggerova 70,52100 Pula</item>
      <item>CAMASPORT s.r.l. Republika Italija</item>
      <item>Tiziana Paris Rubelj, OIB 83786782257, Dalmatinova 4,52100 Pula</item>
    </izvorni_sadrzaj>
    <derivirana_varijabla naziv="DomainObject.Predmet.SudioniciListAdressOIB_1">
      <item>FINANCIJSKA AGENCIJA, RC RIJEKA, PODRUŽNICA PULA, PULA, OIB 85821130368, Giardini 5,52100 Pula</item>
      <item>J.T. 09 d.o.o. PULA, OIB 90460794097, Rohreggerova 70,52100 Pula</item>
      <item>CAMASPORT s.r.l. Republika Italija</item>
      <item>Tiziana Paris Rubelj, OIB 83786782257,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90460794097</item>
      <item>, OIB null</item>
      <item>, OIB 83786782257</item>
    </izvorni_sadrzaj>
    <derivirana_varijabla naziv="DomainObject.Predmet.SudioniciListNazivOIB_1">
      <item>, OIB 85821130368</item>
      <item>, OIB 90460794097</item>
      <item>, OIB null</item>
      <item>, OIB 83786782257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3370</properties:Characters>
  <properties:Lines>95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2016-11-17T09:25:00Z</dcterms:created>
  <dc:creator>Jasmina Matika</dc:creator>
  <cp:lastModifiedBy>Jasmina Matika</cp:lastModifiedBy>
  <cp:lastPrinted>2016-11-28T12:18:00Z</cp:lastPrinted>
  <dcterms:modified xmlns:xsi="http://www.w3.org/2001/XMLSchema-instance" xsi:type="dcterms:W3CDTF">2016-11-28T12:18:00Z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