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df83" w14:paraId="deadf83" w:rsidRDefault="00EE781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</w:p>
    <w:p w:rsidRDefault="00EE7814" w:rsidP="00EE7814" w:rsidR="00AE649C">
      <w:pPr>
        <w:pStyle w:val="Bezproreda"/>
      </w:pPr>
      <w:r>
        <w:t xml:space="preserve">     Republika Hrvatska</w:t>
      </w:r>
    </w:p>
    <w:p w:rsidRDefault="00EE7814" w:rsidP="00EE7814" w:rsidR="00EE7814">
      <w:pPr>
        <w:pStyle w:val="Bezproreda"/>
      </w:pPr>
      <w:r>
        <w:t>Trgovački sud u Bjelovaru</w:t>
      </w:r>
    </w:p>
    <w:p w:rsidRDefault="00EE7814" w:rsidP="00EE7814" w:rsidR="00EE7814">
      <w:pPr>
        <w:pStyle w:val="Bezproreda"/>
      </w:pPr>
      <w:r>
        <w:t>Bjelovar, Dr. I. Lebovića 42.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  <w:ind w:firstLine="708" w:left="3540"/>
        <w:jc w:val="center"/>
      </w:pPr>
      <w:r>
        <w:t>Poslovni broj: 1 St-813/2016-29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  <w:jc w:val="center"/>
      </w:pPr>
    </w:p>
    <w:p w:rsidRDefault="00EE7814" w:rsidP="00EE7814" w:rsidR="00EE7814">
      <w:pPr>
        <w:pStyle w:val="Bezproreda"/>
        <w:jc w:val="center"/>
      </w:pPr>
      <w:r>
        <w:t>U    I M E    R E P U B L I K E     H R V A T S K E</w:t>
      </w:r>
    </w:p>
    <w:p w:rsidRDefault="00EE7814" w:rsidP="00EE7814" w:rsidR="00EE7814">
      <w:pPr>
        <w:pStyle w:val="Bezproreda"/>
        <w:jc w:val="center"/>
      </w:pPr>
    </w:p>
    <w:p w:rsidRDefault="00EE7814" w:rsidP="00EE7814" w:rsidR="00EE7814">
      <w:pPr>
        <w:pStyle w:val="Bezproreda"/>
        <w:jc w:val="center"/>
      </w:pPr>
      <w:r>
        <w:t>R J E Š E N J E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  <w:ind w:firstLine="708"/>
      </w:pPr>
      <w:r>
        <w:t>Trgovački sud u Bjelovaru, po  sucu  Branki Pleskalt, u  stečajnom postupku Stečajnom masom iza stečajnog dužnika ZETEL ZAGREB d.o.o. za trgovinu i usluge Osijek, Gornjodravska obala 89/a, OIB: 82638726545, 23. ožujka 2018. godine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  <w:jc w:val="center"/>
      </w:pPr>
      <w:r>
        <w:t>r i j e š i o   j e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  <w:r>
        <w:t>1. Zaključuje se stečajni postupak nad dužnikom Stečajna masa iza stečajnog dužnika  ZETEL ZAGREB d.o.o. za trgovinu i usluge Osijek, Gornjodravska obala 89/a, OIB: 82638726545.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  <w:r>
        <w:t>2. Stečajni postupak je zaključen s danom 23. ožujka 2018. u   12,00  sati, kada je ovo rješenje stavljeno na  e-oglasnu ploču ovoga suda.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  <w:r>
        <w:t>3. Nakon pravomoćnosti ovoga rješenja stečajni dužnik Stečajna masa iza stečajnog dužnika ZETEL ZAGREB d.o.o. za trgovinu i usluge Osijek, Gornjodravska obala 89/a, OIB: 82638726545, će se brisati iz sudskog registra.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  <w:jc w:val="center"/>
      </w:pPr>
      <w:r>
        <w:t>Obrazloženje</w:t>
      </w:r>
    </w:p>
    <w:p w:rsidRDefault="00EE7814" w:rsidP="00EE7814" w:rsidR="00EE7814">
      <w:pPr>
        <w:pStyle w:val="Bezproreda"/>
        <w:jc w:val="center"/>
      </w:pPr>
    </w:p>
    <w:p w:rsidRDefault="00EE7814" w:rsidP="00EE7814" w:rsidR="00EE7814">
      <w:pPr>
        <w:pStyle w:val="Bezproreda"/>
        <w:ind w:firstLine="708"/>
      </w:pPr>
      <w:r>
        <w:t xml:space="preserve">Stečajna upraviteljica je svojim podneskom koji je na ovom sudu zaprimljen dana 30. siječnja 2018. godine izvijestila sud da je unovčila svu imovinu koja  ulazi u stečajnu masu iza stečajnog dužnika ZETEL ZAGREB d.o.o. za trgovinu i usluge Osijek, Gornjodravska obala 89/a, OIB: 8263872654 a koju imovinu čini iznos od 7.825,78 kuna, koji iznos je Financijska agencija prenijela na račun Trgovačkog suda u Bjelovaru dana 28. prosinca 2017. godine, dok druge imovine stečajni dužnik nema. </w:t>
      </w:r>
    </w:p>
    <w:p w:rsidRDefault="00EE7814" w:rsidP="00EE7814" w:rsidR="00EE7814">
      <w:pPr>
        <w:pStyle w:val="Bezproreda"/>
        <w:ind w:firstLine="708"/>
      </w:pPr>
    </w:p>
    <w:p w:rsidRDefault="00EE7814" w:rsidP="00EE7814" w:rsidR="00EE7814">
      <w:pPr>
        <w:pStyle w:val="Bezproreda"/>
        <w:ind w:firstLine="708"/>
      </w:pPr>
      <w:r>
        <w:t xml:space="preserve">Nadalje stečajna upraviteljica je dostavila na spis obračun nastalih troškova u dosadašnjem tijeku stečajnog postupka i to nagrada stečajnom upravitelju u bruto iznosu od 1.272,50 kuna, dodatna nagrada u iznosu od 1.272,50 kuna te doprinos za zdravstveno osiguranje u iznosu od 190,50 kuna, putni trošak stečajne upraviteljice u bruto iznosu od 1.390,91 kunu, trošak izrade pečata u iznosu od 150,00 kuna, knjigovodstvene usluge u iznosu od 4.200,00 kuna, te je predložila da se zaključi stečajni postupak  nad stečajnom </w:t>
      </w:r>
      <w:r>
        <w:lastRenderedPageBreak/>
        <w:t xml:space="preserve">masom iza stečajnog dužnika ZETEL ZAGREB d.o.o. za trgovinu i usluge Osijek, Gornjodravska obala 89/a, OIB: 82638726545. 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  <w:jc w:val="both"/>
      </w:pPr>
      <w:r>
        <w:tab/>
        <w:t>Obzirom na gore navedeno sud je dana 27. veljače 2018. godine donio rješenje poslovni br. 1 St-813/2016-28 kojim je odobrio isplatu zatražene nagrade i ostalih troškova stečajnoj upraviteljici temeljem čl. 94. st. 1. Stečajnog zakona (NN br. 71/15) i čl. 7. Uredbe o kriterijima i načinu obračuna i plaćanja nagrada stečajnim upraviteljima, te obzirom da nije bilo dostatnih sredstava za namirenje vjerovnika sud je riješio kao u izreci ovog rješenja  temeljem čl. 286. u vezi sa čl. 438. st. 2. Stečajnog zakona ("Narodne novine" broj 71/15).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  <w:ind w:firstLine="708"/>
      </w:pPr>
      <w:r>
        <w:t xml:space="preserve">U Bjelovaru 23. ožujka  2018. </w:t>
      </w:r>
    </w:p>
    <w:p w:rsidRDefault="00EE7814" w:rsidP="00EE7814" w:rsidR="00EE781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     Branka Pleskalt v.r.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E7814" w:rsidP="00EE7814" w:rsidR="00EE781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EE7814" w:rsidP="00EE7814" w:rsidR="00EE781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</w:pPr>
    </w:p>
    <w:p w:rsidRDefault="00EE7814" w:rsidP="00EE7814" w:rsidR="00EE7814">
      <w:pPr>
        <w:pStyle w:val="Bezproreda"/>
        <w:ind w:firstLine="708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EE7814" w:rsidP="00EE7814" w:rsidR="00EE781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E781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0093579"/>
      <w:docPartObj>
        <w:docPartGallery w:val="Page Numbers (Top of Page)"/>
        <w:docPartUnique/>
      </w:docPartObj>
    </w:sdtPr>
    <w:sdtEndPr/>
    <w:sdtContent>
      <w:p w:rsidRDefault="00EE7814" w:rsidR="00EE78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7E2">
          <w:t>2</w:t>
        </w:r>
        <w:r>
          <w:fldChar w:fldCharType="end"/>
        </w:r>
      </w:p>
    </w:sdtContent>
  </w:sdt>
  <w:p w:rsidRDefault="00EE7814" w:rsidR="008333A9">
    <w:pPr>
      <w:pStyle w:val="Zaglavlje"/>
    </w:pPr>
    <w:r>
      <w:t>Poslovni broj: 1 St-813/2016-29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7E2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814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501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St-813/2016-29</izvorni_sadrzaj>
    <derivirana_varijabla naziv="DomainObject.Oznaka_1">St-813/2016-29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ZETEL ZAGREB, društvo s ograničenom odgovornošću za trgovinu i usluge u stečaju</izvorni_sadrzaj>
    <derivirana_varijabla naziv="DomainObject.Predmet.ProtustrankaFormated_1">  Stečajna masa iza ZETEL ZAGREB, društvo s ograničenom odgovornošću za trgovinu i usluge u stečaju</derivirana_varijabla>
  </DomainObject.Predmet.ProtustrankaFormated>
  <DomainObject.Predmet.ProtustrankaFormatedOIB>
    <izvorni_sadrzaj>  Stečajna masa iza ZETEL ZAGREB, društvo s ograničenom odgovornošću za trgovinu i usluge u stečaju, OIB 82638726545</izvorni_sadrzaj>
    <derivirana_varijabla naziv="DomainObject.Predmet.ProtustrankaFormatedOIB_1">  Stečajna masa iza ZETEL ZAGREB, društvo s ograničenom odgovornošću za trgovinu i usluge u stečaju, OIB 82638726545</derivirana_varijabla>
  </DomainObject.Predmet.ProtustrankaFormatedOIB>
  <DomainObject.Predmet.ProtustrankaFormatedWithAdress>
    <izvorni_sadrzaj> Stečajna masa iza ZETEL ZAGREB, društvo s ograničenom odgovornošću za trgovinu i usluge u stečaju, Gornjodravska obala 89/a, 31000 Osijek</izvorni_sadrzaj>
    <derivirana_varijabla naziv="DomainObject.Predmet.ProtustrankaFormatedWithAdress_1"> Stečajna masa iza ZETEL ZAGREB, društvo s ograničenom odgovornošću za trgovinu i usluge u stečaju, Gornjodravska obala 89/a, 31000 Osijek</derivirana_varijabla>
  </DomainObject.Predmet.ProtustrankaFormatedWithAdress>
  <DomainObject.Predmet.ProtustrankaFormatedWithAdressOIB>
    <izvorni_sadrzaj> Stečajna masa iza ZETEL ZAGREB, društvo s ograničenom odgovornošću za trgovinu i usluge u stečaju, OIB 82638726545, Gornjodravska obala 89/a, 31000 Osijek</izvorni_sadrzaj>
    <derivirana_varijabla naziv="DomainObject.Predmet.ProtustrankaFormatedWithAdressOIB_1"> Stečajna masa iza ZETEL ZAGREB, društvo s ograničenom odgovornošću za trgovinu i usluge u stečaju, OIB 82638726545, Gornjodravska obala 89/a, 31000 Osijek</derivirana_varijabla>
  </DomainObject.Predmet.ProtustrankaFormatedWithAdressOIB>
  <DomainObject.Predmet.ProtustrankaWithAdress>
    <izvorni_sadrzaj>Stečajna masa iza ZETEL ZAGREB, društvo s ograničenom odgovornošću za trgovinu i usluge u stečaju Gornjodravska obala 89/a, 31000 Osijek</izvorni_sadrzaj>
    <derivirana_varijabla naziv="DomainObject.Predmet.ProtustrankaWithAdress_1">Stečajna masa iza ZETEL ZAGREB, društvo s ograničenom odgovornošću za trgovinu i usluge u stečaju Gornjodravska obala 89/a, 31000 Osijek</derivirana_varijabla>
  </DomainObject.Predmet.ProtustrankaWithAdress>
  <DomainObject.Predmet.ProtustrankaWithAdressOIB>
    <izvorni_sadrzaj>Stečajna masa iza ZETEL ZAGREB, društvo s ograničenom odgovornošću za trgovinu i usluge u stečaju, OIB 82638726545, Gornjodravska obala 89/a, 31000 Osijek</izvorni_sadrzaj>
    <derivirana_varijabla naziv="DomainObject.Predmet.ProtustrankaWithAdressOIB_1">Stečajna masa iza ZETEL ZAGREB, društvo s ograničenom odgovornošću za trgovinu i usluge u stečaju, OIB 82638726545, Gornjodravska obala 89/a, 31000 Osijek</derivirana_varijabla>
  </DomainObject.Predmet.ProtustrankaWithAdressOIB>
  <DomainObject.Predmet.ProtustrankaNazivFormated>
    <izvorni_sadrzaj>Stečajna masa iza ZETEL ZAGREB, društvo s ograničenom odgovornošću za trgovinu i usluge u stečaju</izvorni_sadrzaj>
    <derivirana_varijabla naziv="DomainObject.Predmet.ProtustrankaNazivFormated_1">Stečajna masa iza ZETEL ZAGREB, društvo s ograničenom odgovornošću za trgovinu i usluge u stečaju</derivirana_varijabla>
  </DomainObject.Predmet.ProtustrankaNazivFormated>
  <DomainObject.Predmet.ProtustrankaNazivFormatedOIB>
    <izvorni_sadrzaj>Stečajna masa iza ZETEL ZAGREB, društvo s ograničenom odgovornošću za trgovinu i usluge u stečaju, OIB 82638726545</izvorni_sadrzaj>
    <derivirana_varijabla naziv="DomainObject.Predmet.ProtustrankaNazivFormatedOIB_1">Stečajna masa iza ZETEL ZAGREB, društvo s ograničenom odgovornošću za trgovinu i usluge u stečaju, OIB 82638726545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ZETEL ZAGREB, društvo s ograničenom odgovornošću za trgovinu i usluge u stečaju</item>
    </izvorni_sadrzaj>
    <derivirana_varijabla naziv="DomainObject.Predmet.ProtuStrankaListFormated_1">
      <item>Stečajna masa iza ZETEL ZAGREB, društvo s ograničenom odgovornošću za trgovinu i usluge u stečaju</item>
    </derivirana_varijabla>
  </DomainObject.Predmet.ProtuStrankaListFormated>
  <DomainObject.Predmet.ProtuStrankaListFormatedOIB>
    <izvorni_sadrzaj>
      <item>Stečajna masa iza ZETEL ZAGREB, društvo s ograničenom odgovornošću za trgovinu i usluge u stečaju, OIB 82638726545</item>
    </izvorni_sadrzaj>
    <derivirana_varijabla naziv="DomainObject.Predmet.ProtuStrankaListFormatedOIB_1">
      <item>Stečajna masa iza ZETEL ZAGREB, društvo s ograničenom odgovornošću za trgovinu i usluge u stečaju, OIB 82638726545</item>
    </derivirana_varijabla>
  </DomainObject.Predmet.ProtuStrankaListFormatedOIB>
  <DomainObject.Predmet.ProtuStrankaListFormatedWithAdress>
    <izvorni_sadrzaj>
      <item>Stečajna masa iza ZETEL ZAGREB, društvo s ograničenom odgovornošću za trgovinu i usluge u stečaju, Gornjodravska obala 89/a, 31000 Osijek</item>
    </izvorni_sadrzaj>
    <derivirana_varijabla naziv="DomainObject.Predmet.ProtuStrankaListFormatedWithAdress_1">
      <item>Stečajna masa iza ZETEL ZAGREB, društvo s ograničenom odgovornošću za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ZETEL ZAGREB, društvo s ograničenom odgovornošću za trgovinu i usluge u stečaju, OIB 82638726545, Gornjodravska obala 89/a, 31000 Osijek</item>
    </izvorni_sadrzaj>
    <derivirana_varijabla naziv="DomainObject.Predmet.ProtuStrankaListFormatedWithAdressOIB_1">
      <item>Stečajna masa iza ZETEL ZAGREB, društvo s ograničenom odgovornošću za trgovinu i usluge u stečaju, OIB 82638726545, Gornjodravska obala 89/a, 31000 Osijek</item>
    </derivirana_varijabla>
  </DomainObject.Predmet.ProtuStrankaListFormatedWithAdressOIB>
  <DomainObject.Predmet.ProtuStrankaListNazivFormated>
    <izvorni_sadrzaj>
      <item>Stečajna masa iza ZETEL ZAGREB, društvo s ograničenom odgovornošću za trgovinu i usluge u stečaju</item>
    </izvorni_sadrzaj>
    <derivirana_varijabla naziv="DomainObject.Predmet.ProtuStrankaListNazivFormated_1">
      <item>Stečajna masa iza ZETEL ZAGREB, društvo s ograničenom odgovornošću za trgovinu i usluge u stečaju</item>
    </derivirana_varijabla>
  </DomainObject.Predmet.ProtuStrankaListNazivFormated>
  <DomainObject.Predmet.ProtuStrankaListNazivFormatedOIB>
    <izvorni_sadrzaj>
      <item>Stečajna masa iza ZETEL ZAGREB, društvo s ograničenom odgovornošću za trgovinu i usluge u stečaju, OIB 82638726545</item>
    </izvorni_sadrzaj>
    <derivirana_varijabla naziv="DomainObject.Predmet.ProtuStrankaListNazivFormatedOIB_1">
      <item>Stečajna masa iza ZETEL ZAGREB, društvo s ograničenom odgovornošću za trgovinu i usluge u stečaju, OIB 82638726545</item>
    </derivirana_varijabla>
  </DomainObject.Predmet.ProtuStrankaListNazivFormatedOIB>
  <DomainObject.Predmet.OstaliListFormated>
    <izvorni_sadrzaj>
      <item>Damir Picek</item>
      <item>ŽDO U BJELOVARU</item>
      <item>POREZNA UPRAVA U ZAGREBU</item>
      <item>SUDSKI REGISTAR TS U ZAGREBU</item>
      <item>ODVJETNICA Sanja Paić</item>
      <item>računovodstvo-odje</item>
    </izvorni_sadrzaj>
    <derivirana_varijabla naziv="DomainObject.Predmet.OstaliListFormated_1">
      <item>Damir Picek</item>
      <item>ŽDO U BJELOVARU</item>
      <item>POREZNA UPRAVA U ZAGREBU</item>
      <item>SUDSKI REGISTAR TS U ZAGREBU</item>
      <item>ODVJETNICA Sanja Paić</item>
      <item>računovodstvo-odje</item>
    </derivirana_varijabla>
  </DomainObject.Predmet.OstaliListFormated>
  <DomainObject.Predmet.OstaliListFormatedOIB>
    <izvorni_sadrzaj>
      <item>Damir Picek, OIB 92249518568</item>
      <item>ŽDO U BJELOVARU, OIB 86821435474</item>
      <item>POREZNA UPRAVA U ZAGREBU</item>
      <item>SUDSKI REGISTAR TS U ZAGREBU</item>
      <item>ODVJETNICA Sanja Paić</item>
      <item>računovodstvo-odje</item>
    </izvorni_sadrzaj>
    <derivirana_varijabla naziv="DomainObject.Predmet.OstaliListFormatedOIB_1">
      <item>Damir Picek, OIB 92249518568</item>
      <item>ŽDO U BJELOVARU, OIB 86821435474</item>
      <item>POREZNA UPRAVA U ZAGREBU</item>
      <item>SUDSKI REGISTAR TS U ZAGREBU</item>
      <item>ODVJETNICA Sanja Paić</item>
      <item>računovodstvo-odje</item>
    </derivirana_varijabla>
  </DomainObject.Predmet.OstaliListFormatedOIB>
  <DomainObject.Predmet.OstaliListFormatedWithAdress>
    <izvorni_sadrzaj>
      <item>Damir Picek, Vukomerečka cesta 17., 10000 Zagreb</item>
      <item>ŽDO U BJELOVARU</item>
      <item>POREZNA UPRAVA U ZAGREBU</item>
      <item>SUDSKI REGISTAR TS U ZAGREBU</item>
      <item>ODVJETNICA Sanja Paić, Horvaćanska cesta 45/III., 10000 Zagreb</item>
      <item>računovodstvo-odje</item>
    </izvorni_sadrzaj>
    <derivirana_varijabla naziv="DomainObject.Predmet.OstaliListFormatedWithAdress_1">
      <item>Damir Picek, Vukomerečka cesta 17., 10000 Zagreb</item>
      <item>ŽDO U BJELOVARU</item>
      <item>POREZNA UPRAVA U ZAGREBU</item>
      <item>SUDSKI REGISTAR TS U ZAGREBU</item>
      <item>ODVJETNICA Sanja Paić, Horvaćanska cesta 45/III., 10000 Zagreb</item>
      <item>računovodstvo-odje</item>
    </derivirana_varijabla>
  </DomainObject.Predmet.OstaliListFormatedWithAdress>
  <DomainObject.Predmet.OstaliListFormatedWithAdressOIB>
    <izvorni_sadrzaj>
      <item>Damir Picek, OIB 92249518568, Vukomerečka cesta 17., 10000 Zagreb</item>
      <item>ŽDO U BJELOVARU, OIB 86821435474</item>
      <item>POREZNA UPRAVA U ZAGREBU</item>
      <item>SUDSKI REGISTAR TS U ZAGREBU</item>
      <item>ODVJETNICA Sanja Paić, Horvaćanska cesta 45/III., 10000 Zagreb</item>
      <item>računovodstvo-odje</item>
    </izvorni_sadrzaj>
    <derivirana_varijabla naziv="DomainObject.Predmet.OstaliListFormatedWithAdressOIB_1">
      <item>Damir Picek, OIB 92249518568, Vukomerečka cesta 17., 10000 Zagreb</item>
      <item>ŽDO U BJELOVARU, OIB 86821435474</item>
      <item>POREZNA UPRAVA U ZAGREBU</item>
      <item>SUDSKI REGISTAR TS U ZAGREBU</item>
      <item>ODVJETNICA Sanja Paić, Horvaćanska cesta 45/III., 10000 Zagreb</item>
      <item>računovodstvo-odje</item>
    </derivirana_varijabla>
  </DomainObject.Predmet.OstaliListFormatedWithAdressOIB>
  <DomainObject.Predmet.OstaliListNazivFormated>
    <izvorni_sadrzaj>
      <item>Damir Picek</item>
      <item>ŽDO U BJELOVARU</item>
      <item>POREZNA UPRAVA U ZAGREBU</item>
      <item>SUDSKI REGISTAR TS U ZAGREBU</item>
      <item>ODVJETNICA Sanja Paić</item>
      <item>računovodstvo-odje</item>
    </izvorni_sadrzaj>
    <derivirana_varijabla naziv="DomainObject.Predmet.OstaliListNazivFormated_1">
      <item>Damir Picek</item>
      <item>ŽDO U BJELOVARU</item>
      <item>POREZNA UPRAVA U ZAGREBU</item>
      <item>SUDSKI REGISTAR TS U ZAGREBU</item>
      <item>ODVJETNICA Sanja Paić</item>
      <item>računovodstvo-odje</item>
    </derivirana_varijabla>
  </DomainObject.Predmet.OstaliListNazivFormated>
  <DomainObject.Predmet.OstaliListNazivFormatedOIB>
    <izvorni_sadrzaj>
      <item>Damir Picek, OIB 92249518568</item>
      <item>ŽDO U BJELOVARU, OIB 86821435474</item>
      <item>POREZNA UPRAVA U ZAGREBU</item>
      <item>SUDSKI REGISTAR TS U ZAGREBU</item>
      <item>ODVJETNICA Sanja Paić</item>
      <item>računovodstvo-odje</item>
    </izvorni_sadrzaj>
    <derivirana_varijabla naziv="DomainObject.Predmet.OstaliListNazivFormatedOIB_1">
      <item>Damir Picek, OIB 92249518568</item>
      <item>ŽDO U BJELOVARU, OIB 86821435474</item>
      <item>POREZNA UPRAVA U ZAGREBU</item>
      <item>SUDSKI REGISTAR TS U ZAGREBU</item>
      <item>ODVJETNICA Sanja Paić</item>
      <item>računovodstvo-odje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St-813/2016-29</izvorni_sadrzaj>
    <derivirana_varijabla naziv="DomainObject.PoslovniBrojDokumenta_1">St-813/2016-29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ZETEL ZAGREB, društvo s ograničenom odgovornošću za trgovinu i usluge u stečaju</izvorni_sadrzaj>
    <derivirana_varijabla naziv="DomainObject.Predmet.ProtustrankaIDrugi_1">Stečajna masa iza ZETEL ZAGREB,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ZETEL ZAGREB, društvo s ograničenom odgovornošću za trgovinu i usluge u stečaju, OIB 82638726545, Gornjodravska obala 89/a, 31000 Osijek</izvorni_sadrzaj>
    <derivirana_varijabla naziv="DomainObject.Predmet.ProtustrankaIDrugiAdressOIB_1">Stečajna masa iza ZETEL ZAGREB, društvo s ograničenom odgovornošću za trgovinu i usluge u stečaju, OIB 82638726545,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2016.</izvorni_sadrzaj>
    <derivirana_varijabla naziv="DomainObject.Predmet.OdlukaRjesenje.DatumDonosenjaOdluke_1">11. listopada 2016.</derivirana_varijabla>
  </DomainObject.Predmet.OdlukaRjesenje.DatumDonosenjaOdluke>
  <DomainObject.Predmet.OdlukaRjesenje.DatumPravomocnosti>
    <izvorni_sadrzaj>28. listopada 2016.</izvorni_sadrzaj>
    <derivirana_varijabla naziv="DomainObject.Predmet.OdlukaRjesenje.DatumPravomocnosti_1">28. listopada 2016.</derivirana_varijabla>
  </DomainObject.Predmet.OdlukaRjesenje.DatumPravomocnosti>
  <DomainObject.Predmet.OdlukaRjesenje.Oznaka>
    <izvorni_sadrzaj>St-813/2016-3</izvorni_sadrzaj>
    <derivirana_varijabla naziv="DomainObject.Predmet.OdlukaRjesenje.Oznaka_1">St-813/2016-3</derivirana_varijabla>
  </DomainObject.Predmet.OdlukaRjesenje.Oznaka>
  <DomainObject.Predmet.SudioniciListNaziv>
    <izvorni_sadrzaj>
      <item>Stečajna masa iza ZETEL ZAGREB, društvo s ograničenom odgovornošću za trgovinu i usluge u stečaju</item>
      <item>FINA Regionalni centar Zagreb</item>
      <item>Damir Picek</item>
      <item>ŽDO U BJELOVARU</item>
      <item>POREZNA UPRAVA U ZAGREBU</item>
      <item>SUDSKI REGISTAR TS U ZAGREBU</item>
      <item>ODVJETNICA Sanja Paić</item>
      <item>računovodstvo-odje</item>
    </izvorni_sadrzaj>
    <derivirana_varijabla naziv="DomainObject.Predmet.SudioniciListNaziv_1">
      <item>Stečajna masa iza ZETEL ZAGREB, društvo s ograničenom odgovornošću za trgovinu i usluge u stečaju</item>
      <item>FINA Regionalni centar Zagreb</item>
      <item>Damir Picek</item>
      <item>ŽDO U BJELOVARU</item>
      <item>POREZNA UPRAVA U ZAGREBU</item>
      <item>SUDSKI REGISTAR TS U ZAGREBU</item>
      <item>ODVJETNICA Sanja Paić</item>
      <item>računovodstvo-odje</item>
    </derivirana_varijabla>
  </DomainObject.Predmet.SudioniciListNaziv>
  <DomainObject.Predmet.SudioniciListAdressOIB>
    <izvorni_sadrzaj>
      <item>Stečajna masa iza ZETEL ZAGREB, društvo s ograničenom odgovornošću za trgovinu i usluge u stečaju, OIB 82638726545, Gornjodravska obala 89/a,31000 Osijek</item>
      <item>FINA Regionalni centar Zagreb, OIB 85821130368, Trg svibanjskih žrtava 1995. 1,10000 Zagreb</item>
      <item>Damir Picek, OIB 92249518568, Vukomerečka cesta 17.,10000 Zagreb</item>
      <item>ŽDO U BJELOVARU, OIB 86821435474</item>
      <item>POREZNA UPRAVA U ZAGREBU</item>
      <item>SUDSKI REGISTAR TS U ZAGREBU</item>
      <item>ODVJETNICA Sanja Paić, Horvaćanska cesta 45/III.,10000 Zagreb</item>
      <item>računovodstvo-odje</item>
    </izvorni_sadrzaj>
    <derivirana_varijabla naziv="DomainObject.Predmet.SudioniciListAdressOIB_1">
      <item>Stečajna masa iza ZETEL ZAGREB, društvo s ograničenom odgovornošću za trgovinu i usluge u stečaju, OIB 82638726545, Gornjodravska obala 89/a,31000 Osijek</item>
      <item>FINA Regionalni centar Zagreb, OIB 85821130368, Trg svibanjskih žrtava 1995. 1,10000 Zagreb</item>
      <item>Damir Picek, OIB 92249518568, Vukomerečka cesta 17.,10000 Zagreb</item>
      <item>ŽDO U BJELOVARU, OIB 86821435474</item>
      <item>POREZNA UPRAVA U ZAGREBU</item>
      <item>SUDSKI REGISTAR TS U ZAGREBU</item>
      <item>ODVJETNICA Sanja Paić, Horvaćanska cesta 45/III.,10000 Zagreb</item>
      <item>računovodstvo-odje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D8EC3-BD21-448F-9552-EAEEECA96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2529</properties:Characters>
  <properties:Lines>74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2018-03-23T10:20:00Z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St-813/2016-29 / Odluka - Rješenje - zaključen stečajni postupak (čl. 286 SZ-a) (odluka_St-813_2016-29.docx)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