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86c4" w14:paraId="6be86c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21242">
        <w:rPr>
          <w:rStyle w:val="Naglaeno"/>
          <w:b w:val="false"/>
        </w:rPr>
        <w:t>599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208DD">
        <w:t xml:space="preserve">ŠARKO j.d.o.o. za ugostiteljstvo trgovinu i usluge, </w:t>
      </w:r>
      <w:proofErr w:type="spellStart"/>
      <w:r w:rsidR="002208DD">
        <w:t>Bocanjevci</w:t>
      </w:r>
      <w:proofErr w:type="spellEnd"/>
      <w:r w:rsidR="002208DD">
        <w:t>, Matije Gupca 60, MBS: 030181343, OIB: 61048624058</w:t>
      </w:r>
      <w:r w:rsidR="00FF791A">
        <w:t xml:space="preserve">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208DD">
        <w:t>7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208DD">
        <w:t xml:space="preserve">ŠARKO j.d.o.o. za ugostiteljstvo trgovinu i usluge, </w:t>
      </w:r>
      <w:proofErr w:type="spellStart"/>
      <w:r w:rsidR="002208DD">
        <w:t>Bocanjevci</w:t>
      </w:r>
      <w:proofErr w:type="spellEnd"/>
      <w:r w:rsidR="002208DD">
        <w:t>, Matije Gupca 60, MBS: 030181343, OIB: 61048624058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F791A">
        <w:t>10</w:t>
      </w:r>
      <w:r w:rsidR="002208DD">
        <w:t>.721,47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208DD">
        <w:t xml:space="preserve">IVANA ŠARKO, OIB: 89006213259, </w:t>
      </w:r>
      <w:proofErr w:type="spellStart"/>
      <w:r w:rsidR="002208DD">
        <w:t>Bocanjevci</w:t>
      </w:r>
      <w:proofErr w:type="spellEnd"/>
      <w:r w:rsidR="002208DD">
        <w:t>, Matije Gupca 60</w:t>
      </w:r>
      <w:r w:rsidR="00327597">
        <w:t>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208DD">
        <w:t>599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208DD">
        <w:t>7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ŠARKO j.d.o.o. za ugostiteljstvo trgovinu i usluge</izvorni_sadrzaj>
    <derivirana_varijabla naziv="DomainObject.Predmet.ProtustrankaFormated_1">  ŠARKO j.d.o.o. za ugostiteljstvo trgovinu i usluge</derivirana_varijabla>
  </DomainObject.Predmet.ProtustrankaFormated>
  <DomainObject.Predmet.ProtustrankaFormatedOIB>
    <izvorni_sadrzaj>  ŠARKO j.d.o.o. za ugostiteljstvo trgovinu i usluge, OIB 61048624058</izvorni_sadrzaj>
    <derivirana_varijabla naziv="DomainObject.Predmet.ProtustrankaFormatedOIB_1">  ŠARKO j.d.o.o. za ugostiteljstvo trgovinu i usluge, OIB 61048624058</derivirana_varijabla>
  </DomainObject.Predmet.ProtustrankaFormatedOIB>
  <DomainObject.Predmet.ProtustrankaFormatedWithAdress>
    <izvorni_sadrzaj> ŠARKO j.d.o.o. za ugostiteljstvo trgovinu i usluge, Matije Gupca 60, 31550 Bocanjevci</izvorni_sadrzaj>
    <derivirana_varijabla naziv="DomainObject.Predmet.ProtustrankaFormatedWithAdress_1"> ŠARKO j.d.o.o. za ugostiteljstvo trgovinu i usluge, Matije Gupca 60, 31550 Bocanjevci</derivirana_varijabla>
  </DomainObject.Predmet.ProtustrankaFormatedWithAdress>
  <DomainObject.Predmet.ProtustrankaFormatedWithAdressOIB>
    <izvorni_sadrzaj> ŠARKO j.d.o.o. za ugostiteljstvo trgovinu i usluge, OIB 61048624058, Matije Gupca 60, 31550 Bocanjevci</izvorni_sadrzaj>
    <derivirana_varijabla naziv="DomainObject.Predmet.ProtustrankaFormatedWithAdressOIB_1"> ŠARKO j.d.o.o. za ugostiteljstvo trgovinu i usluge, OIB 61048624058, Matije Gupca 60, 31550 Bocanjevci</derivirana_varijabla>
  </DomainObject.Predmet.ProtustrankaFormatedWithAdressOIB>
  <DomainObject.Predmet.ProtustrankaWithAdress>
    <izvorni_sadrzaj>ŠARKO j.d.o.o. za ugostiteljstvo trgovinu i usluge Matije Gupca 60, 31550 Bocanjevci</izvorni_sadrzaj>
    <derivirana_varijabla naziv="DomainObject.Predmet.ProtustrankaWithAdress_1">ŠARKO j.d.o.o. za ugostiteljstvo trgovinu i usluge Matije Gupca 60, 31550 Bocanjevci</derivirana_varijabla>
  </DomainObject.Predmet.ProtustrankaWithAdress>
  <DomainObject.Predmet.ProtustrankaWithAdressOIB>
    <izvorni_sadrzaj>ŠARKO j.d.o.o. za ugostiteljstvo trgovinu i usluge, OIB 61048624058, Matije Gupca 60, 31550 Bocanjevci</izvorni_sadrzaj>
    <derivirana_varijabla naziv="DomainObject.Predmet.ProtustrankaWithAdressOIB_1">ŠARKO j.d.o.o. za ugostiteljstvo trgovinu i usluge, OIB 61048624058, Matije Gupca 60, 31550 Bocanjevci</derivirana_varijabla>
  </DomainObject.Predmet.ProtustrankaWithAdressOIB>
  <DomainObject.Predmet.ProtustrankaNazivFormated>
    <izvorni_sadrzaj>ŠARKO j.d.o.o. za ugostiteljstvo trgovinu i usluge</izvorni_sadrzaj>
    <derivirana_varijabla naziv="DomainObject.Predmet.ProtustrankaNazivFormated_1">ŠARKO j.d.o.o. za ugostiteljstvo trgovinu i usluge</derivirana_varijabla>
  </DomainObject.Predmet.ProtustrankaNazivFormated>
  <DomainObject.Predmet.ProtustrankaNazivFormatedOIB>
    <izvorni_sadrzaj>ŠARKO j.d.o.o. za ugostiteljstvo trgovinu i usluge, OIB 61048624058</izvorni_sadrzaj>
    <derivirana_varijabla naziv="DomainObject.Predmet.ProtustrankaNazivFormatedOIB_1">ŠARKO j.d.o.o. za ugostiteljstvo trgovinu i usluge, OIB 61048624058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ŠARKO j.d.o.o. za ugostiteljstvo trgovinu i usluge</item>
    </izvorni_sadrzaj>
    <derivirana_varijabla naziv="DomainObject.Predmet.ProtuStrankaListFormated_1">
      <item>ŠARKO j.d.o.o. za ugostiteljstvo trgovinu i usluge</item>
    </derivirana_varijabla>
  </DomainObject.Predmet.ProtuStrankaListFormated>
  <DomainObject.Predmet.ProtuStrankaListFormatedOIB>
    <izvorni_sadrzaj>
      <item>ŠARKO j.d.o.o. za ugostiteljstvo trgovinu i usluge, OIB 61048624058</item>
    </izvorni_sadrzaj>
    <derivirana_varijabla naziv="DomainObject.Predmet.ProtuStrankaListFormatedOIB_1">
      <item>ŠARKO j.d.o.o. za ugostiteljstvo trgovinu i usluge, OIB 61048624058</item>
    </derivirana_varijabla>
  </DomainObject.Predmet.ProtuStrankaListFormatedOIB>
  <DomainObject.Predmet.ProtuStrankaListFormatedWithAdress>
    <izvorni_sadrzaj>
      <item>ŠARKO j.d.o.o. za ugostiteljstvo trgovinu i usluge, Matije Gupca 60, 31550 Bocanjevci</item>
    </izvorni_sadrzaj>
    <derivirana_varijabla naziv="DomainObject.Predmet.ProtuStrankaListFormatedWithAdress_1">
      <item>ŠARKO j.d.o.o. za ugostiteljstvo trgovinu i usluge, Matije Gupca 60, 31550 Bocanjevci</item>
    </derivirana_varijabla>
  </DomainObject.Predmet.ProtuStrankaListFormatedWithAdress>
  <DomainObject.Predmet.ProtuStrankaListFormatedWithAdressOIB>
    <izvorni_sadrzaj>
      <item>ŠARKO j.d.o.o. za ugostiteljstvo trgovinu i usluge, OIB 61048624058, Matije Gupca 60, 31550 Bocanjevci</item>
    </izvorni_sadrzaj>
    <derivirana_varijabla naziv="DomainObject.Predmet.ProtuStrankaListFormatedWithAdressOIB_1">
      <item>ŠARKO j.d.o.o. za ugostiteljstvo trgovinu i usluge, OIB 61048624058, Matije Gupca 60, 31550 Bocanjevci</item>
    </derivirana_varijabla>
  </DomainObject.Predmet.ProtuStrankaListFormatedWithAdressOIB>
  <DomainObject.Predmet.ProtuStrankaListNazivFormated>
    <izvorni_sadrzaj>
      <item>ŠARKO j.d.o.o. za ugostiteljstvo trgovinu i usluge</item>
    </izvorni_sadrzaj>
    <derivirana_varijabla naziv="DomainObject.Predmet.ProtuStrankaListNazivFormated_1">
      <item>ŠARKO j.d.o.o. za ugostiteljstvo trgovinu i usluge</item>
    </derivirana_varijabla>
  </DomainObject.Predmet.ProtuStrankaListNazivFormated>
  <DomainObject.Predmet.ProtuStrankaListNazivFormatedOIB>
    <izvorni_sadrzaj>
      <item>ŠARKO j.d.o.o. za ugostiteljstvo trgovinu i usluge, OIB 61048624058</item>
    </izvorni_sadrzaj>
    <derivirana_varijabla naziv="DomainObject.Predmet.ProtuStrankaListNazivFormatedOIB_1">
      <item>ŠARKO j.d.o.o. za ugostiteljstvo trgovinu i usluge, OIB 61048624058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ŠARKO j.d.o.o. za ugostiteljstvo trgovinu i usluge</izvorni_sadrzaj>
    <derivirana_varijabla naziv="DomainObject.Predmet.ProtustrankaIDrugi_1">ŠARKO j.d.o.o. za ugostiteljstvo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ŠARKO j.d.o.o. za ugostiteljstvo trgovinu i usluge, OIB 61048624058, Matije Gupca 60, 31550 Bocanjevci</izvorni_sadrzaj>
    <derivirana_varijabla naziv="DomainObject.Predmet.ProtustrankaIDrugiAdressOIB_1">ŠARKO j.d.o.o. za ugostiteljstvo trgovinu i usluge, OIB 61048624058, Matije Gupca 60, 31550 Bocanjevci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ŠARKO j.d.o.o. za ugostiteljstvo trgovinu i usluge</item>
    </izvorni_sadrzaj>
    <derivirana_varijabla naziv="DomainObject.Predmet.SudioniciListNaziv_1">
      <item>FINA RC OSIJEK</item>
      <item>ŠARKO j.d.o.o. za ugostiteljstvo trgovinu i usluge</item>
    </derivirana_varijabla>
  </DomainObject.Predmet.SudioniciListNaziv>
  <DomainObject.Predmet.SudioniciListAdressOIB>
    <izvorni_sadrzaj>
      <item>FINA RC OSIJEK, OIB 85821130368</item>
      <item>ŠARKO j.d.o.o. za ugostiteljstvo trgovinu i usluge, OIB 61048624058, Matije Gupca 60,31550 Bocanjevci</item>
    </izvorni_sadrzaj>
    <derivirana_varijabla naziv="DomainObject.Predmet.SudioniciListAdressOIB_1">
      <item>FINA RC OSIJEK, OIB 85821130368</item>
      <item>ŠARKO j.d.o.o. za ugostiteljstvo trgovinu i usluge, OIB 61048624058, Matije Gupca 60,31550 Bocanjevci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61048624058</item>
    </izvorni_sadrzaj>
    <derivirana_varijabla naziv="DomainObject.Predmet.SudioniciListNazivOIB_1">
      <item>, OIB 85821130368</item>
      <item>, OIB 61048624058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C57B2-3A64-4DCE-863D-AE6CF9725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2127</properties:Characters>
  <properties:Lines>50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2017-06-06T07:23:00Z</dcterms:created>
  <dc:creator>Korisnik</dc:creator>
  <cp:lastModifiedBy>Gordana Harc</cp:lastModifiedBy>
  <cp:lastPrinted>2017-06-06T07:27:00Z</cp:lastPrinted>
  <dcterms:modified xmlns:xsi="http://www.w3.org/2001/XMLSchema-instance" xsi:type="dcterms:W3CDTF">2017-06-07T11:06:00Z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