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4ae5" w14:paraId="9064ae5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514ED3">
        <w:rPr>
          <w:rFonts w:eastAsia="Times New Roman" w:hAnsi="Times New Roman" w:ascii="Times New Roman"/>
          <w:sz w:val="24"/>
          <w:szCs w:val="24"/>
          <w:lang w:eastAsia="hr-HR"/>
        </w:rPr>
        <w:t xml:space="preserve">SPORT AUTO </w:t>
      </w:r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.o.o., </w:t>
      </w:r>
      <w:r w:rsidR="00B9668B">
        <w:rPr>
          <w:rFonts w:eastAsia="Times New Roman" w:hAnsi="Times New Roman" w:ascii="Times New Roman"/>
          <w:sz w:val="24"/>
          <w:szCs w:val="24"/>
          <w:lang w:eastAsia="hr-HR"/>
        </w:rPr>
        <w:t>Zadar</w:t>
      </w:r>
      <w:r w:rsidR="007E5C3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2D4DF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14ED3">
        <w:rPr>
          <w:rFonts w:eastAsia="Times New Roman" w:hAnsi="Times New Roman" w:ascii="Times New Roman"/>
          <w:sz w:val="24"/>
          <w:szCs w:val="24"/>
          <w:lang w:eastAsia="hr-HR"/>
        </w:rPr>
        <w:t>Dr. Franje Tuđmana 14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14ED3">
        <w:rPr>
          <w:rFonts w:eastAsia="Times New Roman" w:hAnsi="Times New Roman" w:ascii="Times New Roman"/>
          <w:sz w:val="24"/>
          <w:szCs w:val="24"/>
          <w:lang w:eastAsia="hr-HR"/>
        </w:rPr>
        <w:t>66013697038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444EBD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330958" w:rsidP="00330958" w:rsidR="00330958" w:rsidRPr="008F0252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514ED3">
      <w:rPr>
        <w:rFonts w:eastAsia="Times New Roman" w:hAnsi="Times New Roman" w:ascii="Times New Roman"/>
        <w:sz w:val="24"/>
        <w:szCs w:val="24"/>
        <w:lang w:eastAsia="hr-HR"/>
      </w:rPr>
      <w:t>228/16-14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00A6A"/>
    <w:rsid w:val="0008530D"/>
    <w:rsid w:val="000D671C"/>
    <w:rsid w:val="002568D3"/>
    <w:rsid w:val="002963CD"/>
    <w:rsid w:val="002C7497"/>
    <w:rsid w:val="002D4DF1"/>
    <w:rsid w:val="00330958"/>
    <w:rsid w:val="00334FC4"/>
    <w:rsid w:val="0034288D"/>
    <w:rsid w:val="00444EBD"/>
    <w:rsid w:val="004901DF"/>
    <w:rsid w:val="004D2225"/>
    <w:rsid w:val="00514ED3"/>
    <w:rsid w:val="0052527F"/>
    <w:rsid w:val="00574A80"/>
    <w:rsid w:val="00576F09"/>
    <w:rsid w:val="0078096A"/>
    <w:rsid w:val="0079293D"/>
    <w:rsid w:val="007E5C3D"/>
    <w:rsid w:val="008222BA"/>
    <w:rsid w:val="00836FCC"/>
    <w:rsid w:val="008D48A1"/>
    <w:rsid w:val="008E4A83"/>
    <w:rsid w:val="0096604D"/>
    <w:rsid w:val="009863C1"/>
    <w:rsid w:val="009E1014"/>
    <w:rsid w:val="00A13D4B"/>
    <w:rsid w:val="00A33F08"/>
    <w:rsid w:val="00A35FF5"/>
    <w:rsid w:val="00A57BE4"/>
    <w:rsid w:val="00A86265"/>
    <w:rsid w:val="00AB387D"/>
    <w:rsid w:val="00B11294"/>
    <w:rsid w:val="00B9668B"/>
    <w:rsid w:val="00BC5760"/>
    <w:rsid w:val="00BE4EBD"/>
    <w:rsid w:val="00C76F12"/>
    <w:rsid w:val="00CB0B72"/>
    <w:rsid w:val="00CB4C49"/>
    <w:rsid w:val="00D272E7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68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68D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568D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568D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568D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68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68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568D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568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568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St-228/2016</izvorni_sadrzaj>
    <derivirana_varijabla naziv="DomainObject.Predmet.OznakaBroj_1">St-228/2016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AUTO d.o.o. za trgovinu i usluge</izvorni_sadrzaj>
    <derivirana_varijabla naziv="DomainObject.Predmet.ProtustrankaFormated_1">  SPORT AUTO d.o.o. za trgovinu i usluge</derivirana_varijabla>
  </DomainObject.Predmet.ProtustrankaFormated>
  <DomainObject.Predmet.ProtustrankaFormatedOIB>
    <izvorni_sadrzaj>  SPORT AUTO d.o.o. za trgovinu i usluge, OIB 66013697038</izvorni_sadrzaj>
    <derivirana_varijabla naziv="DomainObject.Predmet.ProtustrankaFormatedOIB_1">  SPORT AUTO d.o.o. za trgovinu i usluge, OIB 66013697038</derivirana_varijabla>
  </DomainObject.Predmet.ProtustrankaFormatedOIB>
  <DomainObject.Predmet.ProtustrankaFormatedWithAdress>
    <izvorni_sadrzaj> SPORT AUTO d.o.o. za trgovinu i usluge, Dr.Franje Tuđmana 14, 23000 Zadar</izvorni_sadrzaj>
    <derivirana_varijabla naziv="DomainObject.Predmet.ProtustrankaFormatedWithAdress_1"> SPORT AUTO d.o.o. za trgovinu i usluge, Dr.Franje Tuđmana 14, 23000 Zadar</derivirana_varijabla>
  </DomainObject.Predmet.ProtustrankaFormatedWithAdress>
  <DomainObject.Predmet.ProtustrankaFormatedWithAdressOIB>
    <izvorni_sadrzaj> SPORT AUTO d.o.o. za trgovinu i usluge, OIB 66013697038, Dr.Franje Tuđmana 14, 23000 Zadar</izvorni_sadrzaj>
    <derivirana_varijabla naziv="DomainObject.Predmet.ProtustrankaFormatedWithAdressOIB_1"> SPORT AUTO d.o.o. za trgovinu i usluge, OIB 66013697038, Dr.Franje Tuđmana 14, 23000 Zadar</derivirana_varijabla>
  </DomainObject.Predmet.ProtustrankaFormatedWithAdressOIB>
  <DomainObject.Predmet.ProtustrankaWithAdress>
    <izvorni_sadrzaj>SPORT AUTO d.o.o. za trgovinu i usluge Dr.Franje Tuđmana 14, 23000 Zadar</izvorni_sadrzaj>
    <derivirana_varijabla naziv="DomainObject.Predmet.ProtustrankaWithAdress_1">SPORT AUTO d.o.o. za trgovinu i usluge Dr.Franje Tuđmana 14, 23000 Zadar</derivirana_varijabla>
  </DomainObject.Predmet.ProtustrankaWithAdress>
  <DomainObject.Predmet.ProtustrankaWithAdressOIB>
    <izvorni_sadrzaj>SPORT AUTO d.o.o. za trgovinu i usluge, OIB 66013697038, Dr.Franje Tuđmana 14, 23000 Zadar</izvorni_sadrzaj>
    <derivirana_varijabla naziv="DomainObject.Predmet.ProtustrankaWithAdressOIB_1">SPORT AUTO d.o.o. za trgovinu i usluge, OIB 66013697038, Dr.Franje Tuđmana 14, 23000 Zadar</derivirana_varijabla>
  </DomainObject.Predmet.ProtustrankaWithAdressOIB>
  <DomainObject.Predmet.ProtustrankaNazivFormated>
    <izvorni_sadrzaj>SPORT AUTO d.o.o. za trgovinu i usluge</izvorni_sadrzaj>
    <derivirana_varijabla naziv="DomainObject.Predmet.ProtustrankaNazivFormated_1">SPORT AUTO d.o.o. za trgovinu i usluge</derivirana_varijabla>
  </DomainObject.Predmet.ProtustrankaNazivFormated>
  <DomainObject.Predmet.ProtustrankaNazivFormatedOIB>
    <izvorni_sadrzaj>SPORT AUTO d.o.o. za trgovinu i usluge, OIB 66013697038</izvorni_sadrzaj>
    <derivirana_varijabla naziv="DomainObject.Predmet.ProtustrankaNazivFormatedOIB_1">SPORT AUTO d.o.o. za trgovinu i usluge, OIB 66013697038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9748.60</izvorni_sadrzaj>
    <derivirana_varijabla naziv="DomainObject.Predmet.TrenutnaVrijednost_1">9748.60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 AUTO d.o.o. za trgovinu i usluge</item>
    </izvorni_sadrzaj>
    <derivirana_varijabla naziv="DomainObject.Predmet.ProtuStrankaListFormated_1">
      <item>SPORT AUTO d.o.o. za trgovinu i usluge</item>
    </derivirana_varijabla>
  </DomainObject.Predmet.ProtuStrankaListFormated>
  <DomainObject.Predmet.ProtuStrankaListFormatedOIB>
    <izvorni_sadrzaj>
      <item>SPORT AUTO d.o.o. za trgovinu i usluge, OIB 66013697038</item>
    </izvorni_sadrzaj>
    <derivirana_varijabla naziv="DomainObject.Predmet.ProtuStrankaListFormatedOIB_1">
      <item>SPORT AUTO d.o.o. za trgovinu i usluge, OIB 66013697038</item>
    </derivirana_varijabla>
  </DomainObject.Predmet.ProtuStrankaListFormatedOIB>
  <DomainObject.Predmet.ProtuStrankaListFormatedWithAdress>
    <izvorni_sadrzaj>
      <item>SPORT AUTO d.o.o. za trgovinu i usluge, Dr.Franje Tuđmana 14, 23000 Zadar</item>
    </izvorni_sadrzaj>
    <derivirana_varijabla naziv="DomainObject.Predmet.ProtuStrankaListFormatedWithAdress_1">
      <item>SPORT AUTO d.o.o. za trgovinu i usluge, Dr.Franje Tuđmana 14, 23000 Zadar</item>
    </derivirana_varijabla>
  </DomainObject.Predmet.ProtuStrankaListFormatedWithAdress>
  <DomainObject.Predmet.ProtuStrankaListFormatedWithAdressOIB>
    <izvorni_sadrzaj>
      <item>SPORT AUTO d.o.o. za trgovinu i usluge, OIB 66013697038, Dr.Franje Tuđmana 14, 23000 Zadar</item>
    </izvorni_sadrzaj>
    <derivirana_varijabla naziv="DomainObject.Predmet.ProtuStrankaListFormatedWithAdressOIB_1">
      <item>SPORT AUTO d.o.o. za trgovinu i usluge, OIB 66013697038, Dr.Franje Tuđmana 14, 23000 Zadar</item>
    </derivirana_varijabla>
  </DomainObject.Predmet.ProtuStrankaListFormatedWithAdressOIB>
  <DomainObject.Predmet.ProtuStrankaListNazivFormated>
    <izvorni_sadrzaj>
      <item>SPORT AUTO d.o.o. za trgovinu i usluge</item>
    </izvorni_sadrzaj>
    <derivirana_varijabla naziv="DomainObject.Predmet.ProtuStrankaListNazivFormated_1">
      <item>SPORT AUTO d.o.o. za trgovinu i usluge</item>
    </derivirana_varijabla>
  </DomainObject.Predmet.ProtuStrankaListNazivFormated>
  <DomainObject.Predmet.ProtuStrankaListNazivFormatedOIB>
    <izvorni_sadrzaj>
      <item>SPORT AUTO d.o.o. za trgovinu i usluge, OIB 66013697038</item>
    </izvorni_sadrzaj>
    <derivirana_varijabla naziv="DomainObject.Predmet.ProtuStrankaListNazivFormatedOIB_1">
      <item>SPORT AUTO d.o.o. za trgovinu i usluge, OIB 66013697038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 AUTO d.o.o. za trgovinu i usluge</izvorni_sadrzaj>
    <derivirana_varijabla naziv="DomainObject.Predmet.ProtustrankaIDrugi_1">SPORT AUTO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SPORT AUTO d.o.o. za trgovinu i usluge, OIB 66013697038, Dr.Franje Tuđmana 14, 23000 Zadar</izvorni_sadrzaj>
    <derivirana_varijabla naziv="DomainObject.Predmet.ProtustrankaIDrugiAdressOIB_1">SPORT AUTO d.o.o. za trgovinu i usluge, OIB 66013697038, Dr.Franje Tuđmana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 AUTO d.o.o. za trgovinu i usluge</item>
    </izvorni_sadrzaj>
    <derivirana_varijabla naziv="DomainObject.Predmet.SudioniciListNaziv_1">
      <item>Financijska agencija</item>
      <item>SPORT AUTO d.o.o. za trgovinu i usluge</item>
    </derivirana_varijabla>
  </DomainObject.Predmet.SudioniciListNaziv>
  <DomainObject.Predmet.SudioniciListAdressOIB>
    <izvorni_sadrzaj>
      <item>Financijska agencija, OIB 85821130368, Ivana Danila 4,23000 Zadar</item>
      <item>SPORT AUTO d.o.o. za trgovinu i usluge, OIB 66013697038, Dr.Franje Tuđmana 14,23000 Zadar</item>
    </izvorni_sadrzaj>
    <derivirana_varijabla naziv="DomainObject.Predmet.SudioniciListAdressOIB_1">
      <item>Financijska agencija, OIB 85821130368, Ivana Danila 4,23000 Zadar</item>
      <item>SPORT AUTO d.o.o. za trgovinu i usluge, OIB 66013697038, Dr.Franje Tuđmana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66013697038</item>
    </izvorni_sadrzaj>
    <derivirana_varijabla naziv="DomainObject.Predmet.SudioniciListNazivOIB_1">
      <item>, OIB 85821130368</item>
      <item>, OIB 66013697038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898</properties:Characters>
  <properties:Lines>43</properties:Lines>
  <properties:Paragraphs>16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2018-02-23T07:36:00Z</dcterms:created>
  <dc:creator>Tina Grgas</dc:creator>
  <cp:lastModifiedBy>Nena Mužanović</cp:lastModifiedBy>
  <dcterms:modified xmlns:xsi="http://www.w3.org/2001/XMLSchema-instance" xsi:type="dcterms:W3CDTF">2018-02-23T11:48:00Z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veljača 2018. st-228-16.docx)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