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78d0" w14:paraId="3a278d0" w:rsidRDefault="009B6E9B" w:rsidP="009B6E9B" w:rsidR="009B6E9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9B6E9B" w:rsidP="009B6E9B" w:rsidR="009B6E9B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9B6E9B" w:rsidP="009B6E9B" w:rsidR="009B6E9B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9B6E9B" w:rsidP="009B6E9B" w:rsidR="009B6E9B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9B6E9B" w:rsidP="009B6E9B" w:rsidR="009B6E9B">
      <w:pPr>
        <w:jc w:val="right"/>
      </w:pPr>
    </w:p>
    <w:p w:rsidRDefault="009B6E9B" w:rsidP="009B6E9B" w:rsidR="009B6E9B">
      <w:pPr>
        <w:jc w:val="right"/>
      </w:pPr>
    </w:p>
    <w:p w:rsidRDefault="009B6E9B" w:rsidP="009B6E9B" w:rsidR="009B6E9B">
      <w:pPr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POLJOPRIVREDNA ZADRUGA LUKAČIĆ proizvodnja, trgovina i usluge, OIB: 94841759673 sa sjedištem u Ivanec Križevački 140, Ivanec Križevački,  1</w:t>
      </w:r>
      <w:r w:rsidR="00E4530A">
        <w:t>4</w:t>
      </w:r>
      <w:r>
        <w:t>. siječnja 2016. temeljem čl. 430. Stečajnog zakona („NN“ 71/15, u daljnjem tekstu SZ) objavljuje sljedeći</w:t>
      </w:r>
    </w:p>
    <w:p w:rsidRDefault="009B6E9B" w:rsidP="009B6E9B" w:rsidR="009B6E9B">
      <w:pPr>
        <w:jc w:val="center"/>
      </w:pPr>
    </w:p>
    <w:p w:rsidRDefault="009B6E9B" w:rsidP="009B6E9B" w:rsidR="009B6E9B">
      <w:pPr>
        <w:jc w:val="center"/>
      </w:pPr>
      <w:r>
        <w:t>OGLAS</w:t>
      </w:r>
    </w:p>
    <w:p w:rsidRDefault="009B6E9B" w:rsidP="009B6E9B" w:rsidR="009B6E9B"/>
    <w:p w:rsidRDefault="009B6E9B" w:rsidP="009B6E9B" w:rsidR="009B6E9B">
      <w:pPr>
        <w:jc w:val="both"/>
      </w:pPr>
      <w:r>
        <w:t>1/</w:t>
      </w:r>
      <w:r>
        <w:tab/>
        <w:t>Utvrđuje se da ukupni iznos evidentiranog duga dužnika POLJOPRIVREDNA ZADRUGA LUKAČIĆ proizvodnja, trgovina i usluge, OIB: 94841759673 sa sjedištem u Ivanec Križevački 140, Ivanec Križevački iznosi 150.224,46 kn.</w:t>
      </w:r>
    </w:p>
    <w:p w:rsidRDefault="009B6E9B" w:rsidP="009B6E9B" w:rsidR="009B6E9B">
      <w:pPr>
        <w:jc w:val="both"/>
      </w:pPr>
    </w:p>
    <w:p w:rsidRDefault="009B6E9B" w:rsidP="009B6E9B" w:rsidR="009B6E9B">
      <w:pPr>
        <w:jc w:val="both"/>
      </w:pPr>
      <w:r>
        <w:t>2/</w:t>
      </w:r>
      <w:r>
        <w:tab/>
        <w:t xml:space="preserve"> Poziva se upravitelj zadruge dužnika Josip Lukačić, Ivanec Križevački, Ivanec Križevački 140 da u roku od 15 dana od dana objave ovog oglasa na e-oglasnoj ploči suda podnese ovome sudu, pozivom na gornji broj spisa, javnobilježnički ovjerovljeni prokazni popis imovine i obveza dužnika na propisanom obrascu.</w:t>
      </w:r>
    </w:p>
    <w:p w:rsidRDefault="009B6E9B" w:rsidP="009B6E9B" w:rsidR="009B6E9B">
      <w:pPr>
        <w:jc w:val="both"/>
      </w:pPr>
    </w:p>
    <w:p w:rsidRDefault="009B6E9B" w:rsidP="009B6E9B" w:rsidR="009B6E9B">
      <w:pPr>
        <w:jc w:val="both"/>
      </w:pPr>
      <w:r>
        <w:t>3/</w:t>
      </w:r>
      <w:r>
        <w:tab/>
        <w:t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B6E9B" w:rsidP="009B6E9B" w:rsidR="009B6E9B"/>
    <w:p w:rsidRDefault="009B6E9B" w:rsidP="009B6E9B" w:rsidR="009B6E9B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B6E9B" w:rsidP="009B6E9B" w:rsidR="009B6E9B">
      <w:pPr>
        <w:jc w:val="both"/>
        <w:rPr>
          <w:color w:val="000000"/>
        </w:rPr>
      </w:pPr>
      <w:r>
        <w:tab/>
      </w:r>
    </w:p>
    <w:p w:rsidRDefault="009B6E9B" w:rsidP="009B6E9B" w:rsidR="009B6E9B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22054915 otvoren kod Hrvatske poštanske banke. </w:t>
      </w:r>
    </w:p>
    <w:p w:rsidRDefault="009B6E9B" w:rsidP="009B6E9B" w:rsidR="009B6E9B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B6E9B" w:rsidP="009B6E9B" w:rsidR="009B6E9B">
      <w:pPr>
        <w:jc w:val="both"/>
      </w:pPr>
    </w:p>
    <w:p w:rsidRDefault="009B6E9B" w:rsidP="009B6E9B" w:rsidR="009B6E9B">
      <w:pPr>
        <w:jc w:val="center"/>
      </w:pPr>
      <w:r>
        <w:t>U Varaždinu, 1</w:t>
      </w:r>
      <w:r w:rsidR="00E4530A">
        <w:t>4</w:t>
      </w:r>
      <w:r>
        <w:t>. siječnja 2016.</w:t>
      </w:r>
    </w:p>
    <w:p w:rsidRDefault="009B6E9B" w:rsidP="009B6E9B" w:rsidR="009B6E9B">
      <w:pPr>
        <w:jc w:val="both"/>
      </w:pPr>
    </w:p>
    <w:p w:rsidRDefault="009B6E9B" w:rsidP="009B6E9B" w:rsidR="009B6E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B6E9B" w:rsidP="009B6E9B" w:rsidR="009B6E9B"/>
    <w:p w:rsidRDefault="009B6E9B" w:rsidP="009B6E9B" w:rsidR="00DA0242" w:rsidRPr="009B6E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sectPr w:rsidSect="009B6E9B" w:rsidR="00DA0242" w:rsidRPr="009B6E9B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E9B" w:rsidR="008333A9">
    <w:pPr>
      <w:pStyle w:val="Zaglavlje"/>
    </w:pPr>
    <w:r>
      <w:rPr>
        <w:rStyle w:val="PozadinaSvijetloCrvena"/>
        <w:shd w:fill="auto" w:color="auto" w:val="clear"/>
      </w:rPr>
      <w:t>Poslovni broj: 4 St-549/15-3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E9B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30A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B6E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B6E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91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St-549/2015-3</izvorni_sadrzaj>
    <derivirana_varijabla naziv="DomainObject.Oznaka_1">St-549/2015-3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LUKAČIĆ proizvodnja, trgovina i usluge</izvorni_sadrzaj>
    <derivirana_varijabla naziv="DomainObject.Predmet.ProtustrankaFormated_1">  POLJOPRIVREDNA ZADRUGA LUKAČIĆ proizvodnja, trgovina i usluge</derivirana_varijabla>
  </DomainObject.Predmet.ProtustrankaFormated>
  <DomainObject.Predmet.ProtustrankaFormatedOIB>
    <izvorni_sadrzaj>  POLJOPRIVREDNA ZADRUGA LUKAČIĆ proizvodnja, trgovina i usluge, OIB 94841759673</izvorni_sadrzaj>
    <derivirana_varijabla naziv="DomainObject.Predmet.ProtustrankaFormatedOIB_1">  POLJOPRIVREDNA ZADRUGA LUKAČIĆ proizvodnja, trgovina i usluge, OIB 94841759673</derivirana_varijabla>
  </DomainObject.Predmet.ProtustrankaFormatedOIB>
  <DomainObject.Predmet.ProtustrankaFormatedWithAdress>
    <izvorni_sadrzaj> POLJOPRIVREDNA ZADRUGA LUKAČIĆ proizvodnja, trgovina i usluge, Ivanec Križevački 140, 48260 Ivanec Križevački</izvorni_sadrzaj>
    <derivirana_varijabla naziv="DomainObject.Predmet.ProtustrankaFormatedWithAdress_1"> POLJOPRIVREDNA ZADRUGA LUKAČIĆ proizvodnja, trgovina i usluge, Ivanec Križevački 140, 48260 Ivanec Križevački</derivirana_varijabla>
  </DomainObject.Predmet.ProtustrankaFormatedWithAdress>
  <DomainObject.Predmet.ProtustrankaFormatedWithAdressOIB>
    <izvorni_sadrzaj> POLJOPRIVREDNA ZADRUGA LUKAČIĆ proizvodnja, trgovina i usluge, OIB 94841759673, Ivanec Križevački 140, 48260 Ivanec Križevački</izvorni_sadrzaj>
    <derivirana_varijabla naziv="DomainObject.Predmet.ProtustrankaFormatedWithAdressOIB_1"> POLJOPRIVREDNA ZADRUGA LUKAČIĆ proizvodnja, trgovina i usluge, OIB 94841759673, Ivanec Križevački 140, 48260 Ivanec Križevački</derivirana_varijabla>
  </DomainObject.Predmet.ProtustrankaFormatedWithAdressOIB>
  <DomainObject.Predmet.ProtustrankaWithAdress>
    <izvorni_sadrzaj>POLJOPRIVREDNA ZADRUGA LUKAČIĆ proizvodnja, trgovina i usluge Ivanec Križevački 140, 48260 Ivanec Križevački</izvorni_sadrzaj>
    <derivirana_varijabla naziv="DomainObject.Predmet.ProtustrankaWithAdress_1">POLJOPRIVREDNA ZADRUGA LUKAČIĆ proizvodnja, trgovina i usluge Ivanec Križevački 140, 48260 Ivanec Križevački</derivirana_varijabla>
  </DomainObject.Predmet.ProtustrankaWithAdress>
  <DomainObject.Predmet.ProtustrankaWithAdressOIB>
    <izvorni_sadrzaj>POLJOPRIVREDNA ZADRUGA LUKAČIĆ proizvodnja, trgovina i usluge, OIB 94841759673, Ivanec Križevački 140, 48260 Ivanec Križevački</izvorni_sadrzaj>
    <derivirana_varijabla naziv="DomainObject.Predmet.ProtustrankaWithAdressOIB_1">POLJOPRIVREDNA ZADRUGA LUKAČIĆ proizvodnja, trgovina i usluge, OIB 94841759673, Ivanec Križevački 140, 48260 Ivanec Križevački</derivirana_varijabla>
  </DomainObject.Predmet.ProtustrankaWithAdressOIB>
  <DomainObject.Predmet.ProtustrankaNazivFormated>
    <izvorni_sadrzaj>POLJOPRIVREDNA ZADRUGA LUKAČIĆ proizvodnja, trgovina i usluge</izvorni_sadrzaj>
    <derivirana_varijabla naziv="DomainObject.Predmet.ProtustrankaNazivFormated_1">POLJOPRIVREDNA ZADRUGA LUKAČIĆ proizvodnja, trgovina i usluge</derivirana_varijabla>
  </DomainObject.Predmet.ProtustrankaNazivFormated>
  <DomainObject.Predmet.ProtustrankaNazivFormatedOIB>
    <izvorni_sadrzaj>POLJOPRIVREDNA ZADRUGA LUKAČIĆ proizvodnja, trgovina i usluge, OIB 94841759673</izvorni_sadrzaj>
    <derivirana_varijabla naziv="DomainObject.Predmet.ProtustrankaNazivFormatedOIB_1">POLJOPRIVREDNA ZADRUGA LUKAČIĆ proizvodnja, trgovina i usluge, OIB 94841759673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150224.46</izvorni_sadrzaj>
    <derivirana_varijabla naziv="DomainObject.Predmet.TrenutnaVrijednost_1">150224.46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LUKAČIĆ proizvodnja, trgovina i usluge</item>
    </izvorni_sadrzaj>
    <derivirana_varijabla naziv="DomainObject.Predmet.ProtuStrankaListFormated_1">
      <item>POLJOPRIVREDNA ZADRUGA LUKAČIĆ proizvodnja, trgovina i usluge</item>
    </derivirana_varijabla>
  </DomainObject.Predmet.ProtuStrankaListFormated>
  <DomainObject.Predmet.ProtuStrankaListFormatedOIB>
    <izvorni_sadrzaj>
      <item>POLJOPRIVREDNA ZADRUGA LUKAČIĆ proizvodnja, trgovina i usluge, OIB 94841759673</item>
    </izvorni_sadrzaj>
    <derivirana_varijabla naziv="DomainObject.Predmet.ProtuStrankaListFormatedOIB_1">
      <item>POLJOPRIVREDNA ZADRUGA LUKAČIĆ proizvodnja, trgovina i usluge, OIB 94841759673</item>
    </derivirana_varijabla>
  </DomainObject.Predmet.ProtuStrankaListFormatedOIB>
  <DomainObject.Predmet.ProtuStrankaListFormatedWithAdress>
    <izvorni_sadrzaj>
      <item>POLJOPRIVREDNA ZADRUGA LUKAČIĆ proizvodnja, trgovina i usluge, Ivanec Križevački 140, 48260 Ivanec Križevački</item>
    </izvorni_sadrzaj>
    <derivirana_varijabla naziv="DomainObject.Predmet.ProtuStrankaListFormatedWithAdress_1">
      <item>POLJOPRIVREDNA ZADRUGA LUKAČIĆ proizvodnja, trgovina i usluge, Ivanec Križevački 140, 48260 Ivanec Križevački</item>
    </derivirana_varijabla>
  </DomainObject.Predmet.ProtuStrankaListFormatedWithAdress>
  <DomainObject.Predmet.ProtuStrankaListFormatedWithAdressOIB>
    <izvorni_sadrzaj>
      <item>POLJOPRIVREDNA ZADRUGA LUKAČIĆ proizvodnja, trgovina i usluge, OIB 94841759673, Ivanec Križevački 140, 48260 Ivanec Križevački</item>
    </izvorni_sadrzaj>
    <derivirana_varijabla naziv="DomainObject.Predmet.ProtuStrankaListFormatedWithAdressOIB_1">
      <item>POLJOPRIVREDNA ZADRUGA LUKAČIĆ proizvodnja, trgovina i usluge, OIB 94841759673, Ivanec Križevački 140, 48260 Ivanec Križevački</item>
    </derivirana_varijabla>
  </DomainObject.Predmet.ProtuStrankaListFormatedWithAdressOIB>
  <DomainObject.Predmet.ProtuStrankaListNazivFormated>
    <izvorni_sadrzaj>
      <item>POLJOPRIVREDNA ZADRUGA LUKAČIĆ proizvodnja, trgovina i usluge</item>
    </izvorni_sadrzaj>
    <derivirana_varijabla naziv="DomainObject.Predmet.ProtuStrankaListNazivFormated_1">
      <item>POLJOPRIVREDNA ZADRUGA LUKAČIĆ proizvodnja, trgovina i usluge</item>
    </derivirana_varijabla>
  </DomainObject.Predmet.ProtuStrankaListNazivFormated>
  <DomainObject.Predmet.ProtuStrankaListNazivFormatedOIB>
    <izvorni_sadrzaj>
      <item>POLJOPRIVREDNA ZADRUGA LUKAČIĆ proizvodnja, trgovina i usluge, OIB 94841759673</item>
    </izvorni_sadrzaj>
    <derivirana_varijabla naziv="DomainObject.Predmet.ProtuStrankaListNazivFormatedOIB_1">
      <item>POLJOPRIVREDNA ZADRUGA LUKAČIĆ proizvodnja, trgovina i usluge, OIB 94841759673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St-549/2015-3</izvorni_sadrzaj>
    <derivirana_varijabla naziv="DomainObject.PoslovniBrojDokumenta_1">St-549/2015-3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LUKAČIĆ proizvodnja, trgovina i usluge</izvorni_sadrzaj>
    <derivirana_varijabla naziv="DomainObject.Predmet.ProtustrankaIDrugi_1">POLJOPRIVREDNA ZADRUGA LUKAČIĆ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LUKAČIĆ proizvodnja, trgovina i usluge, OIB 94841759673, Ivanec Križevački 140, 48260 Ivanec Križevački</izvorni_sadrzaj>
    <derivirana_varijabla naziv="DomainObject.Predmet.ProtustrankaIDrugiAdressOIB_1">POLJOPRIVREDNA ZADRUGA LUKAČIĆ proizvodnja, trgovina i usluge, OIB 94841759673, Ivanec Križevački 140,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LUKAČIĆ proizvodnja, trgovina i usluge</item>
      <item>Sudski registar</item>
    </izvorni_sadrzaj>
    <derivirana_varijabla naziv="DomainObject.Predmet.SudioniciListNaziv_1">
      <item>Financijska agencija</item>
      <item>POLJOPRIVREDNA ZADRUGA LUKAČIĆ proizvodnja, trgovina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LUKAČIĆ proizvodnja, trgovina i usluge, OIB 94841759673, Ivanec Križevački 140,48260 Ivanec Križevački</item>
      <item>Sudski registar</item>
    </izvorni_sadrzaj>
    <derivirana_varijabla naziv="DomainObject.Predmet.SudioniciListAdressOIB_1">
      <item>Financijska agencija, OIB 85821130368, A. Cesarca 2,42000 Varaždin</item>
      <item>POLJOPRIVREDNA ZADRUGA LUKAČIĆ proizvodnja, trgovina i usluge, OIB 94841759673, Ivanec Križevački 140,48260 Ivanec Križevački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85E6C-38AC-42B6-8680-D50DF3ABD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2111</properties:Characters>
  <properties:Lines>50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2016-01-14T08:38:00Z</cp:lastPrinted>
  <dcterms:modified xmlns:xsi="http://www.w3.org/2001/XMLSchema-instance" xsi:type="dcterms:W3CDTF">2016-01-14T08:51:00Z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