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eb2c" w14:paraId="90eeb2c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-2260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</w:t>
      </w:r>
      <w:r w:rsidR="001E1A9A">
        <w:rPr>
          <w:lang w:val="pt-BR"/>
        </w:rPr>
        <w:t>Trg Svibanjskih žrtava 1995 1</w:t>
      </w:r>
      <w:r w:rsidR="00591F57" w:rsidRPr="00591F57">
        <w:rPr>
          <w:lang w:val="pt-BR"/>
        </w:rPr>
        <w:t xml:space="preserve">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1E1A9A">
        <w:rPr>
          <w:lang w:val="pt-BR"/>
        </w:rPr>
        <w:t>LUPUSAN TRGOVINA d.o.o.</w:t>
      </w:r>
      <w:r w:rsidR="002D60CE" w:rsidRPr="00B9015B">
        <w:rPr>
          <w:lang w:val="pt-BR"/>
        </w:rPr>
        <w:t>,</w:t>
      </w:r>
      <w:r w:rsidR="001E1A9A">
        <w:rPr>
          <w:lang w:val="pt-BR"/>
        </w:rPr>
        <w:t xml:space="preserve"> OIB: 17206233305, Zagreb, Prilesje 97a, </w:t>
      </w:r>
      <w:r w:rsidR="000B22E7" w:rsidRPr="00B9015B">
        <w:rPr>
          <w:lang w:val="pt-BR"/>
        </w:rPr>
        <w:t xml:space="preserve"> </w:t>
      </w:r>
      <w:r w:rsidR="001E1A9A">
        <w:rPr>
          <w:lang w:val="pt-BR"/>
        </w:rPr>
        <w:t>03. svibnja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12ED2" w:rsidRPr="00012ED2">
        <w:rPr>
          <w:lang w:val="pt-BR"/>
        </w:rPr>
        <w:t>LUPUSAN TRGOVINA d.o.o., OIB: 17206233305, Zagreb, Prilesje 97a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2260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CA5772" w:rsidR="00BC2D3A" w:rsidRPr="00BC2D3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CA5772" w:rsidRPr="00CA5772">
        <w:rPr>
          <w:lang w:val="pt-BR"/>
        </w:rPr>
        <w:t>LUPUSAN TRGOVINA d.o.o., OIB: 17206233305, Zagreb, Prilesje 97</w:t>
      </w:r>
      <w:r w:rsidR="00D46FDC">
        <w:rPr>
          <w:lang w:val="pt-BR"/>
        </w:rPr>
        <w:t>a</w:t>
      </w:r>
      <w:r w:rsidR="00CA5772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A5772">
        <w:t>554</w:t>
      </w:r>
      <w:r w:rsidRPr="00BC2D3A">
        <w:t xml:space="preserve"> dana, u ukupnom iznosu od </w:t>
      </w:r>
      <w:r w:rsidR="00CA5772">
        <w:t>462.223,47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A5772">
        <w:t>27. ožujka 2017</w:t>
      </w:r>
      <w:r w:rsidR="00901CFD">
        <w:t xml:space="preserve">. pokrenuo prethodni postupak nad dužnikom, a </w:t>
      </w:r>
      <w:r w:rsidR="00C90682">
        <w:br/>
      </w:r>
      <w:r w:rsidR="00CA5772">
        <w:t>02.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</w:t>
      </w:r>
      <w:r w:rsidR="000B5C4E">
        <w:lastRenderedPageBreak/>
        <w:t>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03.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BC02E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C02E0" w:rsidP="00445BA5" w:rsidR="00BC02E0">
      <w:pPr>
        <w:jc w:val="right"/>
      </w:pPr>
      <w:r>
        <w:t>Za točnost otpravka-</w:t>
      </w:r>
    </w:p>
    <w:p w:rsidRDefault="00BC02E0" w:rsidP="00445BA5" w:rsidR="00BC02E0">
      <w:pPr>
        <w:jc w:val="right"/>
      </w:pPr>
      <w:r>
        <w:t>ovlašteni službenik</w:t>
      </w:r>
    </w:p>
    <w:p w:rsidRDefault="00BC02E0" w:rsidP="00445BA5" w:rsidR="00BC02E0" w:rsidRPr="007B269F">
      <w:pPr>
        <w:jc w:val="right"/>
      </w:pPr>
      <w:r>
        <w:t xml:space="preserve">Mirjana Gašparić </w:t>
      </w:r>
    </w:p>
    <w:p w:rsidRDefault="00065B42" w:rsidP="00BC02E0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C02E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2260/16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5EC5"/>
    <w:rsid w:val="001A762F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77445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36627"/>
    <w:rsid w:val="00B62E90"/>
    <w:rsid w:val="00B9015B"/>
    <w:rsid w:val="00BC02E0"/>
    <w:rsid w:val="00BC2D3A"/>
    <w:rsid w:val="00BC67EF"/>
    <w:rsid w:val="00BE5577"/>
    <w:rsid w:val="00BF01D0"/>
    <w:rsid w:val="00BF0DDB"/>
    <w:rsid w:val="00C23ADD"/>
    <w:rsid w:val="00C40A44"/>
    <w:rsid w:val="00C4781E"/>
    <w:rsid w:val="00C90682"/>
    <w:rsid w:val="00CA5772"/>
    <w:rsid w:val="00CC1DE7"/>
    <w:rsid w:val="00D03C11"/>
    <w:rsid w:val="00D24310"/>
    <w:rsid w:val="00D46FDC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2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2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2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2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2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2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2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2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LUPUSAN TRGOVINA d.o.o. za proizvodnju, trgovinu i usluge zastupanog po punomoćniku Ante Vukšić</izvorni_sadrzaj>
    <derivirana_varijabla naziv="DomainObject.Predmet.ProtustrankaFormated_1">  LUPUSAN TRGOVINA d.o.o. za proizvodnju, trgovinu i usluge zastupanog po punomoćniku Ante Vukšić</derivirana_varijabla>
  </DomainObject.Predmet.ProtustrankaFormated>
  <DomainObject.Predmet.ProtustrankaFormatedOIB>
    <izvorni_sadrzaj>  LUPUSAN TRGOVINA d.o.o. za proizvodnju, trgovinu i usluge, OIB 17206233305 zastupanog po punomoćniku Ante Vukšić</izvorni_sadrzaj>
    <derivirana_varijabla naziv="DomainObject.Predmet.ProtustrankaFormatedOIB_1">  LUPUSAN TRGOVINA d.o.o. za proizvodnju, trgovinu i usluge, OIB 17206233305 zastupanog po punomoćniku Ante Vukšić</derivirana_varijabla>
  </DomainObject.Predmet.ProtustrankaFormatedOIB>
  <DomainObject.Predmet.ProtustrankaFormatedWithAdress>
    <izvorni_sadrzaj> LUPUSAN TRGOVINA d.o.o. za proizvodnju, trgovinu i usluge, Prilesje 97/a, 10000 Zagreb zastupanog po punomoćniku Ante Vukšić</izvorni_sadrzaj>
    <derivirana_varijabla naziv="DomainObject.Predmet.ProtustrankaFormatedWithAdress_1"> LUPUSAN TRGOVINA d.o.o. za proizvodnju, trgovinu i usluge, Prilesje 97/a, 10000 Zagreb zastupanog po punomoćniku Ante Vukšić</derivirana_varijabla>
  </DomainObject.Predmet.ProtustrankaFormatedWithAdress>
  <DomainObject.Predmet.ProtustrankaFormatedWithAdressOIB>
    <izvorni_sadrzaj> LUPUSAN TRGOVINA d.o.o. za proizvodnju, trgovinu i usluge, OIB 17206233305, Prilesje 97/a, 10000 Zagreb zastupanog po punomoćniku Ante Vukšić</izvorni_sadrzaj>
    <derivirana_varijabla naziv="DomainObject.Predmet.ProtustrankaFormatedWithAdressOIB_1"> LUPUSAN TRGOVINA d.o.o. za proizvodnju, trgovinu i usluge, OIB 17206233305, Prilesje 97/a, 10000 Zagreb zastupanog po punomoćniku Ante Vukšić</derivirana_varijabla>
  </DomainObject.Predmet.ProtustrankaFormatedWithAdressOIB>
  <DomainObject.Predmet.ProtustrankaWithAdress>
    <izvorni_sadrzaj>LUPUSAN TRGOVINA d.o.o. za proizvodnju, trgovinu i usluge Prilesje 97/a, 10000 Zagreb</izvorni_sadrzaj>
    <derivirana_varijabla naziv="DomainObject.Predmet.ProtustrankaWithAdress_1">LUPUSAN TRGOVINA d.o.o. za proizvodnju, trgovinu i usluge Prilesje 97/a, 10000 Zagreb</derivirana_varijabla>
  </DomainObject.Predmet.ProtustrankaWithAdress>
  <DomainObject.Predmet.ProtustrankaWithAdressOIB>
    <izvorni_sadrzaj>LUPUSAN TRGOVINA d.o.o. za proizvodnju, trgovinu i usluge, OIB 17206233305, Prilesje 97/a, 10000 Zagreb</izvorni_sadrzaj>
    <derivirana_varijabla naziv="DomainObject.Predmet.ProtustrankaWithAdressOIB_1">LUPUSAN TRGOVINA d.o.o. za proizvodnju, trgovinu i usluge, OIB 17206233305, Prilesje 97/a, 10000 Zagreb</derivirana_varijabla>
  </DomainObject.Predmet.ProtustrankaWithAdressOIB>
  <DomainObject.Predmet.ProtustrankaNazivFormated>
    <izvorni_sadrzaj>LUPUSAN TRGOVINA d.o.o. za proizvodnju, trgovinu i usluge</izvorni_sadrzaj>
    <derivirana_varijabla naziv="DomainObject.Predmet.ProtustrankaNazivFormated_1">LUPUSAN TRGOVINA d.o.o. za proizvodnju, trgovinu i usluge</derivirana_varijabla>
  </DomainObject.Predmet.ProtustrankaNazivFormated>
  <DomainObject.Predmet.ProtustrankaNazivFormatedOIB>
    <izvorni_sadrzaj>LUPUSAN TRGOVINA d.o.o. za proizvodnju, trgovinu i usluge, OIB 17206233305</izvorni_sadrzaj>
    <derivirana_varijabla naziv="DomainObject.Predmet.ProtustrankaNazivFormatedOIB_1">LUPUSAN TRGOVINA d.o.o. za proizvodnju, trgovinu i usluge, OIB 17206233305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LUPUSAN TRGOVINA d.o.o. za proizvodnju, trgovinu i usluge zastupanog po punomoćniku Ante Vukšić</item>
    </izvorni_sadrzaj>
    <derivirana_varijabla naziv="DomainObject.Predmet.ProtuStrankaListFormated_1">
      <item>LUPUSAN TRGOVINA d.o.o. za proizvodnju, trgovinu i usluge zastupanog po punomoćniku Ante Vukšić</item>
    </derivirana_varijabla>
  </DomainObject.Predmet.ProtuStrankaListFormated>
  <DomainObject.Predmet.ProtuStrankaListFormatedOIB>
    <izvorni_sadrzaj>
      <item>LUPUSAN TRGOVINA d.o.o. za proizvodnju, trgovinu i usluge, OIB 17206233305 zastupanog po punomoćniku Ante Vukšić</item>
    </izvorni_sadrzaj>
    <derivirana_varijabla naziv="DomainObject.Predmet.ProtuStrankaListFormatedOIB_1">
      <item>LUPUSAN TRGOVINA d.o.o. za proizvodnju, trgovinu i usluge, OIB 17206233305 zastupanog po punomoćniku Ante Vukšić</item>
    </derivirana_varijabla>
  </DomainObject.Predmet.ProtuStrankaListFormatedOIB>
  <DomainObject.Predmet.ProtuStrankaListFormatedWithAdress>
    <izvorni_sadrzaj>
      <item>LUPUSAN TRGOVINA d.o.o. za proizvodnju, trgovinu i usluge, Prilesje 97/a, 10000 Zagreb zastupanog po punomoćniku Ante Vukšić</item>
    </izvorni_sadrzaj>
    <derivirana_varijabla naziv="DomainObject.Predmet.ProtuStrankaListFormatedWithAdress_1">
      <item>LUPUSAN TRGOVINA d.o.o. za proizvodnju, trgovinu i usluge, Prilesje 97/a, 10000 Zagreb zastupanog po punomoćniku Ante Vukšić</item>
    </derivirana_varijabla>
  </DomainObject.Predmet.ProtuStrankaListFormatedWithAdress>
  <DomainObject.Predmet.ProtuStrankaListFormatedWithAdressOIB>
    <izvorni_sadrzaj>
      <item>LUPUSAN TRGOVINA d.o.o. za proizvodnju, trgovinu i usluge, OIB 17206233305, Prilesje 97/a, 10000 Zagreb zastupanog po punomoćniku Ante Vukšić</item>
    </izvorni_sadrzaj>
    <derivirana_varijabla naziv="DomainObject.Predmet.ProtuStrankaListFormatedWithAdressOIB_1">
      <item>LUPUSAN TRGOVINA d.o.o. za proizvodnju, trgovinu i usluge, OIB 17206233305, Prilesje 97/a, 10000 Zagreb zastupanog po punomoćniku Ante Vukšić</item>
    </derivirana_varijabla>
  </DomainObject.Predmet.ProtuStrankaListFormatedWithAdressOIB>
  <DomainObject.Predmet.ProtuStrankaListNazivFormated>
    <izvorni_sadrzaj>
      <item>LUPUSAN TRGOVINA d.o.o. za proizvodnju, trgovinu i usluge</item>
    </izvorni_sadrzaj>
    <derivirana_varijabla naziv="DomainObject.Predmet.ProtuStrankaListNazivFormated_1">
      <item>LUPUSAN TRGOVINA d.o.o. za proizvodnju, trgovinu i usluge</item>
    </derivirana_varijabla>
  </DomainObject.Predmet.ProtuStrankaListNazivFormated>
  <DomainObject.Predmet.ProtuStrankaListNazivFormatedOIB>
    <izvorni_sadrzaj>
      <item>LUPUSAN TRGOVINA d.o.o. za proizvodnju, trgovinu i usluge, OIB 17206233305</item>
    </izvorni_sadrzaj>
    <derivirana_varijabla naziv="DomainObject.Predmet.ProtuStrankaListNazivFormatedOIB_1">
      <item>LUPUSAN TRGOVINA d.o.o. za proizvodnju, trgovinu i usluge, OIB 17206233305</item>
    </derivirana_varijabla>
  </DomainObject.Predmet.ProtuStrankaListNazivFormatedOIB>
  <DomainObject.Predmet.OstaliListFormated>
    <izvorni_sadrzaj>
      <item>Ante Vukšić punomoćnik sudionika u postupku LUPUSAN TRGOVINA d.o.o. za proizvodnju, trgovinu i usluge</item>
      <item>Nikola Klaić</item>
    </izvorni_sadrzaj>
    <derivirana_varijabla naziv="DomainObject.Predmet.OstaliListFormated_1">
      <item>Ante Vukšić punomoćnik sudionika u postupku LUPUSAN TRGOVINA d.o.o. za proizvodnju, trgovinu i usluge</item>
      <item>Nikola Klaić</item>
    </derivirana_varijabla>
  </DomainObject.Predmet.OstaliListFormated>
  <DomainObject.Predmet.OstaliListFormatedOIB>
    <izvorni_sadrzaj>
      <item>Ante Vukšić, OIB 54130733107 punomoćnik sudionika u postupku LUPUSAN TRGOVINA d.o.o. za proizvodnju, trgovinu i usluge</item>
      <item>Nikola Klaić</item>
    </izvorni_sadrzaj>
    <derivirana_varijabla naziv="DomainObject.Predmet.OstaliListFormatedOIB_1">
      <item>Ante Vukšić, OIB 54130733107 punomoćnik sudionika u postupku LUPUSAN TRGOVINA d.o.o. za proizvodnju, trgovinu i usluge</item>
      <item>Nikola Klaić</item>
    </derivirana_varijabla>
  </DomainObject.Predmet.OstaliListFormatedOIB>
  <DomainObject.Predmet.OstaliListFormatedWithAdress>
    <izvorni_sadrzaj>
      <item>Ante Vukšić, Prilesje 97a, 10000 Zagreb punomoćnik sudionika u postupku LUPUSAN TRGOVINA d.o.o. za proizvodnju, trgovinu i usluge</item>
      <item>Nikola Klaić, Kolodvorska 24, 44320 Kutina</item>
    </izvorni_sadrzaj>
    <derivirana_varijabla naziv="DomainObject.Predmet.OstaliListFormatedWithAdress_1">
      <item>Ante Vukšić, Prilesje 97a, 10000 Zagreb punomoćnik sudionika u postupku LUPUSAN TRGOVINA d.o.o. za proizvodnju, trgovinu i usluge</item>
      <item>Nikola Klaić, Kolodvorska 24, 44320 Kutina</item>
    </derivirana_varijabla>
  </DomainObject.Predmet.OstaliListFormatedWithAdress>
  <DomainObject.Predmet.OstaliListFormatedWithAdressOIB>
    <izvorni_sadrzaj>
      <item>Ante Vukšić, OIB 54130733107, Prilesje 97a, 10000 Zagreb punomoćnik sudionika u postupku LUPUSAN TRGOVINA d.o.o. za proizvodnju, trgovinu i usluge</item>
      <item>Nikola Klaić, Kolodvorska 24, 44320 Kutina</item>
    </izvorni_sadrzaj>
    <derivirana_varijabla naziv="DomainObject.Predmet.OstaliListFormatedWithAdressOIB_1">
      <item>Ante Vukšić, OIB 54130733107, Prilesje 97a, 10000 Zagreb punomoćnik sudionika u postupku LUPUSAN TRGOVINA d.o.o. za proizvodnju, trgovinu i usluge</item>
      <item>Nikola Klaić, Kolodvorska 24, 44320 Kutina</item>
    </derivirana_varijabla>
  </DomainObject.Predmet.OstaliListFormatedWithAdressOIB>
  <DomainObject.Predmet.OstaliListNazivFormated>
    <izvorni_sadrzaj>
      <item>Ante Vukšić</item>
      <item>Nikola Klaić</item>
    </izvorni_sadrzaj>
    <derivirana_varijabla naziv="DomainObject.Predmet.OstaliListNazivFormated_1">
      <item>Ante Vukšić</item>
      <item>Nikola Klaić</item>
    </derivirana_varijabla>
  </DomainObject.Predmet.OstaliListNazivFormated>
  <DomainObject.Predmet.OstaliListNazivFormatedOIB>
    <izvorni_sadrzaj>
      <item>Ante Vukšić, OIB 54130733107</item>
      <item>Nikola Klaić</item>
    </izvorni_sadrzaj>
    <derivirana_varijabla naziv="DomainObject.Predmet.OstaliListNazivFormatedOIB_1">
      <item>Ante Vukšić, OIB 54130733107</item>
      <item>Nikola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LUPUSAN TRGOVINA d.o.o. za proizvodnju, trgovinu i usluge</izvorni_sadrzaj>
    <derivirana_varijabla naziv="DomainObject.Predmet.ProtustrankaIDrugi_1">LUPUSAN TRGOVINA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LUPUSAN TRGOVINA d.o.o. za proizvodnju, trgovinu i usluge, OIB 17206233305, Prilesje 97/a, 10000 Zagreb</izvorni_sadrzaj>
    <derivirana_varijabla naziv="DomainObject.Predmet.ProtustrankaIDrugiAdressOIB_1">LUPUSAN TRGOVINA d.o.o. za proizvodnju, trgovinu i usluge, OIB 17206233305,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LUPUSAN TRGOVINA d.o.o. za proizvodnju, trgovinu i usluge</item>
      <item>Ante Vukšić</item>
      <item>Nikola Klaić</item>
    </izvorni_sadrzaj>
    <derivirana_varijabla naziv="DomainObject.Predmet.SudioniciListNaziv_1">
      <item>FINA Regionalni centar Zagreb</item>
      <item>LUPUSAN TRGOVINA d.o.o. za proizvodnju, trgovinu i usluge</item>
      <item>Ante Vukšić</item>
      <item>Nikola Klaić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LUPUSAN TRGOVINA d.o.o. za proizvodnju, trgovinu i usluge, OIB 17206233305, Prilesje 97/a,10000 Zagreb</item>
      <item>Ante Vukšić, OIB 54130733107, Prilesje 97a,10000 Zagreb</item>
      <item>Nikola Klaić, Kolodvorska 24,44320 Kutina</item>
    </izvorni_sadrzaj>
    <derivirana_varijabla naziv="DomainObject.Predmet.SudioniciListAdressOIB_1">
      <item>FINA Regionalni centar Zagreb, OIB 85821130368, Trg svibanjskih žrtava 1995. 1,10000 Zagreb</item>
      <item>LUPUSAN TRGOVINA d.o.o. za proizvodnju, trgovinu i usluge, OIB 17206233305, Prilesje 97/a,10000 Zagreb</item>
      <item>Ante Vukšić, OIB 54130733107, Prilesje 97a,10000 Zagreb</item>
      <item>Nikola Klaić, Kolodvorska 24,44320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17206233305</item>
      <item>, OIB 54130733107</item>
      <item>, OIB null</item>
    </izvorni_sadrzaj>
    <derivirana_varijabla naziv="DomainObject.Predmet.SudioniciListNazivOIB_1">
      <item>, OIB 85821130368</item>
      <item>, OIB 17206233305</item>
      <item>, OIB 54130733107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3C85A-CAAE-4822-9248-9DD3957B6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734</properties:Words>
  <properties:Characters>4144</properties:Characters>
  <properties:Lines>85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2017-05-03T09:28:00Z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2017-05-03T10:41:00Z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