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34e73" w14:paraId="5c34e73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 xml:space="preserve">u Josipu Biliću, </w:t>
      </w:r>
      <w:r w:rsidRPr="005632E0">
        <w:t>u skraćenom stečajnom postupku</w:t>
      </w:r>
      <w:r w:rsidR="008155EE" w:rsidRPr="005632E0">
        <w:t xml:space="preserve"> pod poslovnim brojem St-</w:t>
      </w:r>
      <w:r w:rsidR="00BE027A">
        <w:t>401</w:t>
      </w:r>
      <w:r w:rsidR="008155EE" w:rsidRPr="005632E0">
        <w:t>/</w:t>
      </w:r>
      <w:r w:rsidR="00BE027A">
        <w:t>16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99732B">
        <w:t>29</w:t>
      </w:r>
      <w:r w:rsidR="00AC4528" w:rsidRPr="00B64234">
        <w:t>.</w:t>
      </w:r>
      <w:r w:rsidR="00BE567D" w:rsidRPr="00B64234">
        <w:t xml:space="preserve"> </w:t>
      </w:r>
      <w:r w:rsidR="0099732B">
        <w:t>rujna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734F23" w:rsidR="00325398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 xml:space="preserve">O G L A </w:t>
      </w:r>
      <w:r w:rsidR="00734F23">
        <w:rPr>
          <w:b/>
          <w:sz w:val="28"/>
          <w:szCs w:val="28"/>
        </w:rPr>
        <w:t>S</w:t>
      </w:r>
    </w:p>
    <w:p w:rsidRDefault="00734F23" w:rsidP="00734F23" w:rsidR="00734F23" w:rsidRPr="005632E0">
      <w:pPr>
        <w:jc w:val="center"/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99732B">
        <w:t>METODA GRADNJA</w:t>
      </w:r>
      <w:r w:rsidR="00B17D56">
        <w:t xml:space="preserve"> </w:t>
      </w:r>
      <w:r w:rsidR="00AC4528" w:rsidRPr="005632E0">
        <w:t xml:space="preserve">d.o.o., </w:t>
      </w:r>
      <w:r w:rsidR="0095193E">
        <w:t>Zagreb</w:t>
      </w:r>
      <w:r w:rsidR="00313A40">
        <w:t xml:space="preserve">, </w:t>
      </w:r>
      <w:r w:rsidR="009F2B2F">
        <w:t>Bersečka</w:t>
      </w:r>
      <w:r w:rsidR="0095193E">
        <w:t xml:space="preserve"> 12</w:t>
      </w:r>
      <w:r w:rsidR="003851FD">
        <w:t>,</w:t>
      </w:r>
      <w:r w:rsidR="00AC4528" w:rsidRPr="005632E0">
        <w:t xml:space="preserve"> (OIB</w:t>
      </w:r>
      <w:r w:rsidR="00B76BF3">
        <w:t xml:space="preserve"> 18419029019</w:t>
      </w:r>
      <w:r w:rsidR="009F2B2F">
        <w:t xml:space="preserve"> 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9F2B2F">
        <w:t>54.</w:t>
      </w:r>
      <w:r w:rsidR="00B76BF3">
        <w:t>727,80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497140">
        <w:t>29</w:t>
      </w:r>
      <w:r w:rsidR="00BE567D" w:rsidRPr="00B64234">
        <w:t xml:space="preserve">. </w:t>
      </w:r>
      <w:r w:rsidR="00BF7BF1">
        <w:t>rujna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935" w:rsidR="00AD7935">
      <w:r>
        <w:separator/>
      </w:r>
    </w:p>
  </w:endnote>
  <w:endnote w:id="0" w:type="continuationSeparator">
    <w:p w:rsidRDefault="00AD7935" w:rsidR="00AD79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935" w:rsidR="00AD7935">
      <w:r>
        <w:separator/>
      </w:r>
    </w:p>
  </w:footnote>
  <w:footnote w:id="0" w:type="continuationSeparator">
    <w:p w:rsidRDefault="00AD7935" w:rsidR="00AD79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BE027A">
      <w:rPr>
        <w:b/>
      </w:rPr>
      <w:t>401</w:t>
    </w:r>
    <w:r w:rsidRPr="00BE567D">
      <w:rPr>
        <w:b/>
      </w:rPr>
      <w:t>/</w:t>
    </w:r>
    <w:r w:rsidR="00BE027A">
      <w:rPr>
        <w:b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61B84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97140"/>
    <w:rsid w:val="004B337A"/>
    <w:rsid w:val="004F3962"/>
    <w:rsid w:val="00500219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27F6A"/>
    <w:rsid w:val="006323DD"/>
    <w:rsid w:val="00657B8E"/>
    <w:rsid w:val="00734F23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5193E"/>
    <w:rsid w:val="0099732B"/>
    <w:rsid w:val="009F2B2F"/>
    <w:rsid w:val="00A04F26"/>
    <w:rsid w:val="00A147E6"/>
    <w:rsid w:val="00A71431"/>
    <w:rsid w:val="00AC0AB6"/>
    <w:rsid w:val="00AC4528"/>
    <w:rsid w:val="00AD027A"/>
    <w:rsid w:val="00AD778F"/>
    <w:rsid w:val="00AD7935"/>
    <w:rsid w:val="00B17D56"/>
    <w:rsid w:val="00B64234"/>
    <w:rsid w:val="00B74AD9"/>
    <w:rsid w:val="00B76BF3"/>
    <w:rsid w:val="00B82F18"/>
    <w:rsid w:val="00BE027A"/>
    <w:rsid w:val="00BE567D"/>
    <w:rsid w:val="00BF7BF1"/>
    <w:rsid w:val="00C12C71"/>
    <w:rsid w:val="00C836B9"/>
    <w:rsid w:val="00C958E9"/>
    <w:rsid w:val="00CE7362"/>
    <w:rsid w:val="00D01B78"/>
    <w:rsid w:val="00D66226"/>
    <w:rsid w:val="00DD43AA"/>
    <w:rsid w:val="00DE5A76"/>
    <w:rsid w:val="00E25D3F"/>
    <w:rsid w:val="00EC3302"/>
    <w:rsid w:val="00ED6AA8"/>
    <w:rsid w:val="00F034D3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4F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4F23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4F23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4F23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4F23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4F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4F23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4F23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4F23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4F23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St-401/2016-7</izvorni_sadrzaj>
    <derivirana_varijabla naziv="DomainObject.Oznaka_1">St-401/2016-7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St-401/2016</izvorni_sadrzaj>
    <derivirana_varijabla naziv="DomainObject.Predmet.OznakaBroj_1">St-401/2016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METOD GRADNJA d.o.o.</izvorni_sadrzaj>
    <derivirana_varijabla naziv="DomainObject.Predmet.ProtustrankaFormated_1">  METOD GRADNJA d.o.o.</derivirana_varijabla>
  </DomainObject.Predmet.ProtustrankaFormated>
  <DomainObject.Predmet.ProtustrankaFormatedOIB>
    <izvorni_sadrzaj>  METOD GRADNJA d.o.o., OIB 18419029019</izvorni_sadrzaj>
    <derivirana_varijabla naziv="DomainObject.Predmet.ProtustrankaFormatedOIB_1">  METOD GRADNJA d.o.o., OIB 18419029019</derivirana_varijabla>
  </DomainObject.Predmet.ProtustrankaFormatedOIB>
  <DomainObject.Predmet.ProtustrankaFormatedWithAdress>
    <izvorni_sadrzaj> METOD GRADNJA d.o.o., Bersečka 12, 10000 Zagreb</izvorni_sadrzaj>
    <derivirana_varijabla naziv="DomainObject.Predmet.ProtustrankaFormatedWithAdress_1"> METOD GRADNJA d.o.o., Bersečka 12, 10000 Zagreb</derivirana_varijabla>
  </DomainObject.Predmet.ProtustrankaFormatedWithAdress>
  <DomainObject.Predmet.ProtustrankaFormatedWithAdressOIB>
    <izvorni_sadrzaj> METOD GRADNJA d.o.o., OIB 18419029019, Bersečka 12, 10000 Zagreb</izvorni_sadrzaj>
    <derivirana_varijabla naziv="DomainObject.Predmet.ProtustrankaFormatedWithAdressOIB_1"> METOD GRADNJA d.o.o., OIB 18419029019, Bersečka 12, 10000 Zagreb</derivirana_varijabla>
  </DomainObject.Predmet.ProtustrankaFormatedWithAdressOIB>
  <DomainObject.Predmet.ProtustrankaWithAdress>
    <izvorni_sadrzaj>METOD GRADNJA d.o.o. Bersečka 12, 10000 Zagreb</izvorni_sadrzaj>
    <derivirana_varijabla naziv="DomainObject.Predmet.ProtustrankaWithAdress_1">METOD GRADNJA d.o.o. Bersečka 12, 10000 Zagreb</derivirana_varijabla>
  </DomainObject.Predmet.ProtustrankaWithAdress>
  <DomainObject.Predmet.ProtustrankaWithAdressOIB>
    <izvorni_sadrzaj>METOD GRADNJA d.o.o., OIB 18419029019, Bersečka 12, 10000 Zagreb</izvorni_sadrzaj>
    <derivirana_varijabla naziv="DomainObject.Predmet.ProtustrankaWithAdressOIB_1">METOD GRADNJA d.o.o., OIB 18419029019, Bersečka 12, 10000 Zagreb</derivirana_varijabla>
  </DomainObject.Predmet.ProtustrankaWithAdressOIB>
  <DomainObject.Predmet.ProtustrankaNazivFormated>
    <izvorni_sadrzaj>METOD GRADNJA d.o.o.</izvorni_sadrzaj>
    <derivirana_varijabla naziv="DomainObject.Predmet.ProtustrankaNazivFormated_1">METOD GRADNJA d.o.o.</derivirana_varijabla>
  </DomainObject.Predmet.ProtustrankaNazivFormated>
  <DomainObject.Predmet.ProtustrankaNazivFormatedOIB>
    <izvorni_sadrzaj>METOD GRADNJA d.o.o., OIB 18419029019</izvorni_sadrzaj>
    <derivirana_varijabla naziv="DomainObject.Predmet.ProtustrankaNazivFormatedOIB_1">METOD GRADNJA d.o.o., OIB 18419029019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METOD GRADNJA d.o.o.</item>
    </izvorni_sadrzaj>
    <derivirana_varijabla naziv="DomainObject.Predmet.ProtuStrankaListFormated_1">
      <item>METOD GRADNJA d.o.o.</item>
    </derivirana_varijabla>
  </DomainObject.Predmet.ProtuStrankaListFormated>
  <DomainObject.Predmet.ProtuStrankaListFormatedOIB>
    <izvorni_sadrzaj>
      <item>METOD GRADNJA d.o.o., OIB 18419029019</item>
    </izvorni_sadrzaj>
    <derivirana_varijabla naziv="DomainObject.Predmet.ProtuStrankaListFormatedOIB_1">
      <item>METOD GRADNJA d.o.o., OIB 18419029019</item>
    </derivirana_varijabla>
  </DomainObject.Predmet.ProtuStrankaListFormatedOIB>
  <DomainObject.Predmet.ProtuStrankaListFormatedWithAdress>
    <izvorni_sadrzaj>
      <item>METOD GRADNJA d.o.o., Bersečka 12, 10000 Zagreb</item>
    </izvorni_sadrzaj>
    <derivirana_varijabla naziv="DomainObject.Predmet.ProtuStrankaListFormatedWithAdress_1">
      <item>METOD GRADNJA d.o.o., Bersečka 12, 10000 Zagreb</item>
    </derivirana_varijabla>
  </DomainObject.Predmet.ProtuStrankaListFormatedWithAdress>
  <DomainObject.Predmet.ProtuStrankaListFormatedWithAdressOIB>
    <izvorni_sadrzaj>
      <item>METOD GRADNJA d.o.o., OIB 18419029019, Bersečka 12, 10000 Zagreb</item>
    </izvorni_sadrzaj>
    <derivirana_varijabla naziv="DomainObject.Predmet.ProtuStrankaListFormatedWithAdressOIB_1">
      <item>METOD GRADNJA d.o.o., OIB 18419029019, Bersečka 12, 10000 Zagreb</item>
    </derivirana_varijabla>
  </DomainObject.Predmet.ProtuStrankaListFormatedWithAdressOIB>
  <DomainObject.Predmet.ProtuStrankaListNazivFormated>
    <izvorni_sadrzaj>
      <item>METOD GRADNJA d.o.o.</item>
    </izvorni_sadrzaj>
    <derivirana_varijabla naziv="DomainObject.Predmet.ProtuStrankaListNazivFormated_1">
      <item>METOD GRADNJA d.o.o.</item>
    </derivirana_varijabla>
  </DomainObject.Predmet.ProtuStrankaListNazivFormated>
  <DomainObject.Predmet.ProtuStrankaListNazivFormatedOIB>
    <izvorni_sadrzaj>
      <item>METOD GRADNJA d.o.o., OIB 18419029019</item>
    </izvorni_sadrzaj>
    <derivirana_varijabla naziv="DomainObject.Predmet.ProtuStrankaListNazivFormatedOIB_1">
      <item>METOD GRADNJA d.o.o., OIB 18419029019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>St-401/2016-7</izvorni_sadrzaj>
    <derivirana_varijabla naziv="DomainObject.PoslovniBrojDokumenta_1">St-401/2016-7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METOD GRADNJA d.o.o.</izvorni_sadrzaj>
    <derivirana_varijabla naziv="DomainObject.Predmet.ProtustrankaIDrugi_1">METOD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METOD GRADNJA d.o.o., OIB 18419029019, Bersečka 12, 10000 Zagreb</izvorni_sadrzaj>
    <derivirana_varijabla naziv="DomainObject.Predmet.ProtustrankaIDrugiAdressOIB_1">METOD GRADNJA d.o.o., OIB 18419029019, Bersečka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METOD GRADNJA d.o.o.</item>
    </izvorni_sadrzaj>
    <derivirana_varijabla naziv="DomainObject.Predmet.SudioniciListNaziv_1">
      <item>FINA Regionalni centar Zagreb</item>
      <item>METOD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METOD GRADNJA d.o.o., OIB 18419029019, Bersečka 12,10000 Zagreb</item>
    </izvorni_sadrzaj>
    <derivirana_varijabla naziv="DomainObject.Predmet.SudioniciListAdressOIB_1">
      <item>FINA Regionalni centar Zagreb, OIB 85821130368, Trg svibanjskih žrtava 1995. 1,10000 Zagreb</item>
      <item>METOD GRADNJA d.o.o., OIB 18419029019, Bersečka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18419029019</item>
    </izvorni_sadrzaj>
    <derivirana_varijabla naziv="DomainObject.Predmet.SudioniciListNazivOIB_1">
      <item>, OIB 85821130368</item>
      <item>, OIB 18419029019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1343</properties:Characters>
  <properties:Lines>45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2016-09-29T08:08:00Z</dcterms:created>
  <dc:creator>ilukac</dc:creator>
  <cp:lastModifiedBy>Ksenija Hršak</cp:lastModifiedBy>
  <cp:lastPrinted>2015-09-23T11:51:00Z</cp:lastPrinted>
  <dcterms:modified xmlns:xsi="http://www.w3.org/2001/XMLSchema-instance" xsi:type="dcterms:W3CDTF">2016-09-29T08:23:00Z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St-401/2016-7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