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a7f1b" w14:paraId="d4a7f1b" w:rsidRDefault="00AF54CD" w:rsidP="00596B6A" w:rsidR="00CA2900" w:rsidRPr="00E866A5">
      <w:pPr>
        <w:ind w:firstLine="720"/>
        <w15:collapsed w:val="false"/>
        <w:rPr>
          <w:b/>
          <w:lang w:val="hr-HR"/>
        </w:rPr>
      </w:pPr>
      <w:bookmarkStart w:name="_GoBack" w:id="0"/>
      <w:bookmarkEnd w:id="0"/>
      <w:r>
        <w:rPr>
          <w:noProof/>
          <w:lang w:eastAsia="hr-HR" w:val="hr-HR"/>
        </w:rPr>
        <w:t xml:space="preserve">    </w:t>
      </w:r>
      <w:r w:rsidR="009745F5">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t xml:space="preserve">        </w:t>
      </w:r>
      <w:r w:rsidR="00BB4A85" w:rsidRPr="00E866A5">
        <w:rPr>
          <w:b/>
          <w:lang w:val="hr-HR"/>
        </w:rPr>
        <w:t>Posl. b</w:t>
      </w:r>
      <w:r w:rsidR="00CA2900" w:rsidRPr="00E866A5">
        <w:rPr>
          <w:b/>
          <w:lang w:val="hr-HR"/>
        </w:rPr>
        <w:t>r</w:t>
      </w:r>
      <w:r w:rsidR="00A47CC1" w:rsidRPr="00E866A5">
        <w:rPr>
          <w:b/>
          <w:lang w:val="hr-HR"/>
        </w:rPr>
        <w:t>.</w:t>
      </w:r>
      <w:r w:rsidR="00CA2900" w:rsidRPr="00E866A5">
        <w:rPr>
          <w:b/>
          <w:lang w:val="hr-HR"/>
        </w:rPr>
        <w:t xml:space="preserve"> 12. St-</w:t>
      </w:r>
      <w:r w:rsidR="0021722A">
        <w:rPr>
          <w:b/>
          <w:lang w:val="hr-HR"/>
        </w:rPr>
        <w:t>19</w:t>
      </w:r>
      <w:r w:rsidR="00596B6A">
        <w:rPr>
          <w:b/>
          <w:lang w:val="hr-HR"/>
        </w:rPr>
        <w:t>/2015</w:t>
      </w:r>
    </w:p>
    <w:p w:rsidRDefault="00CA2900" w:rsidP="00CA2900" w:rsidR="00CA2900" w:rsidRPr="00596B6A">
      <w:pPr>
        <w:pStyle w:val="Naslov1"/>
        <w:jc w:val="right"/>
        <w:rPr>
          <w:sz w:val="8"/>
          <w:szCs w:val="8"/>
        </w:rPr>
      </w:pPr>
    </w:p>
    <w:p w:rsidRDefault="00964A7F" w:rsidP="00964A7F" w:rsidR="00964A7F" w:rsidRPr="00E866A5">
      <w:pPr>
        <w:pStyle w:val="Naslov1"/>
        <w:jc w:val="both"/>
      </w:pPr>
      <w:r w:rsidRPr="00E866A5">
        <w:t>REPUBLIKA HRVATSKA</w:t>
      </w:r>
    </w:p>
    <w:p w:rsidRDefault="00964A7F" w:rsidP="00964A7F" w:rsidR="00964A7F" w:rsidRPr="00E866A5">
      <w:pPr>
        <w:jc w:val="both"/>
        <w:rPr>
          <w:b/>
          <w:lang w:val="hr-HR"/>
        </w:rPr>
      </w:pPr>
      <w:r w:rsidRPr="00E866A5">
        <w:rPr>
          <w:b/>
          <w:lang w:val="hr-HR"/>
        </w:rPr>
        <w:t xml:space="preserve">TRGOVAČKI SUD U SPLITU </w:t>
      </w:r>
      <w:r w:rsidRPr="00E866A5">
        <w:rPr>
          <w:lang w:val="hr-HR"/>
        </w:rPr>
        <w:t xml:space="preserve">            </w:t>
      </w:r>
      <w:r w:rsidRPr="00E866A5">
        <w:rPr>
          <w:lang w:val="hr-HR"/>
        </w:rPr>
        <w:tab/>
      </w:r>
      <w:r w:rsidRPr="00E866A5">
        <w:rPr>
          <w:lang w:val="hr-HR"/>
        </w:rPr>
        <w:tab/>
      </w:r>
      <w:r w:rsidRPr="00E866A5">
        <w:rPr>
          <w:lang w:val="hr-HR"/>
        </w:rPr>
        <w:tab/>
        <w:t xml:space="preserve">      </w:t>
      </w:r>
    </w:p>
    <w:p w:rsidRDefault="00FF58C4" w:rsidP="00964A7F" w:rsidR="006713BE" w:rsidRPr="00E866A5">
      <w:pPr>
        <w:rPr>
          <w:b/>
          <w:lang w:val="hr-HR"/>
        </w:rPr>
      </w:pPr>
      <w:r w:rsidRPr="00E866A5">
        <w:rPr>
          <w:b/>
          <w:lang w:val="hr-HR"/>
        </w:rPr>
        <w:t>Split, Sukoišanska br. 6</w:t>
      </w:r>
    </w:p>
    <w:p w:rsidRDefault="00FF58C4" w:rsidP="00964A7F" w:rsidR="00FF58C4">
      <w:pPr>
        <w:rPr>
          <w:b/>
          <w:lang w:val="hr-HR"/>
        </w:rPr>
      </w:pPr>
    </w:p>
    <w:p w:rsidRDefault="00596B6A" w:rsidP="00596B6A" w:rsidR="00596B6A">
      <w:pPr>
        <w:jc w:val="center"/>
        <w:rPr>
          <w:b/>
          <w:lang w:val="hr-HR"/>
        </w:rPr>
      </w:pPr>
      <w:r>
        <w:rPr>
          <w:b/>
          <w:lang w:val="hr-HR"/>
        </w:rPr>
        <w:t>R E P U B L I K A   H R V A T S K A</w:t>
      </w:r>
    </w:p>
    <w:p w:rsidRDefault="00596B6A" w:rsidP="00964A7F" w:rsidR="00596B6A" w:rsidRPr="00E866A5">
      <w:pPr>
        <w:rPr>
          <w:b/>
          <w:lang w:val="hr-HR"/>
        </w:rPr>
      </w:pPr>
    </w:p>
    <w:p w:rsidRDefault="00160CA6" w:rsidP="00964A7F" w:rsidR="00964A7F" w:rsidRPr="00E866A5">
      <w:pPr>
        <w:pStyle w:val="Naslov2"/>
        <w:rPr>
          <w:b/>
          <w:bCs/>
          <w:szCs w:val="24"/>
        </w:rPr>
      </w:pPr>
      <w:r w:rsidRPr="00E866A5">
        <w:rPr>
          <w:b/>
          <w:bCs/>
          <w:szCs w:val="24"/>
        </w:rPr>
        <w:t>R J E Š E NJ E</w:t>
      </w:r>
      <w:r w:rsidR="00CD5119" w:rsidRPr="00E866A5">
        <w:rPr>
          <w:b/>
          <w:bCs/>
          <w:szCs w:val="24"/>
        </w:rPr>
        <w:t xml:space="preserve"> </w:t>
      </w:r>
    </w:p>
    <w:p w:rsidRDefault="00964A7F" w:rsidP="00964A7F" w:rsidR="00964A7F" w:rsidRPr="00E866A5">
      <w:pPr>
        <w:rPr>
          <w:lang w:val="hr-HR"/>
        </w:rPr>
      </w:pPr>
    </w:p>
    <w:p w:rsidRDefault="00964A7F" w:rsidP="00964A7F" w:rsidR="00964A7F" w:rsidRPr="00E866A5">
      <w:pPr>
        <w:pStyle w:val="Tijeloteksta"/>
        <w:rPr>
          <w:szCs w:val="24"/>
          <w:lang w:val="hr-HR"/>
        </w:rPr>
      </w:pPr>
      <w:r w:rsidRPr="00E866A5">
        <w:rPr>
          <w:szCs w:val="24"/>
          <w:lang w:val="hr-HR"/>
        </w:rPr>
        <w:tab/>
        <w:t xml:space="preserve">Trgovački sud u Splitu, po sucu </w:t>
      </w:r>
      <w:r w:rsidR="00BE00BF">
        <w:rPr>
          <w:szCs w:val="24"/>
          <w:lang w:val="hr-HR"/>
        </w:rPr>
        <w:t>t</w:t>
      </w:r>
      <w:r w:rsidR="00D63F94" w:rsidRPr="00E866A5">
        <w:rPr>
          <w:szCs w:val="24"/>
          <w:lang w:val="hr-HR"/>
        </w:rPr>
        <w:t xml:space="preserve">og suda </w:t>
      </w:r>
      <w:r w:rsidR="003F13DF" w:rsidRPr="00E866A5">
        <w:rPr>
          <w:szCs w:val="24"/>
          <w:lang w:val="hr-HR"/>
        </w:rPr>
        <w:t>Pašku Bačiću</w:t>
      </w:r>
      <w:r w:rsidR="00D63F94" w:rsidRPr="00E866A5">
        <w:rPr>
          <w:szCs w:val="24"/>
          <w:lang w:val="hr-HR"/>
        </w:rPr>
        <w:t>,</w:t>
      </w:r>
      <w:r w:rsidRPr="00E866A5">
        <w:rPr>
          <w:szCs w:val="24"/>
          <w:lang w:val="hr-HR"/>
        </w:rPr>
        <w:t xml:space="preserve"> kao</w:t>
      </w:r>
      <w:r w:rsidR="00D63F94" w:rsidRPr="00E866A5">
        <w:rPr>
          <w:szCs w:val="24"/>
          <w:lang w:val="hr-HR"/>
        </w:rPr>
        <w:t xml:space="preserve"> stečajnom</w:t>
      </w:r>
      <w:r w:rsidRPr="00E866A5">
        <w:rPr>
          <w:szCs w:val="24"/>
          <w:lang w:val="hr-HR"/>
        </w:rPr>
        <w:t xml:space="preserve"> sucu</w:t>
      </w:r>
      <w:r w:rsidR="00D10042" w:rsidRPr="00E866A5">
        <w:rPr>
          <w:szCs w:val="24"/>
          <w:lang w:val="hr-HR"/>
        </w:rPr>
        <w:t>,</w:t>
      </w:r>
      <w:r w:rsidR="00D63F94" w:rsidRPr="00E866A5">
        <w:rPr>
          <w:szCs w:val="24"/>
          <w:lang w:val="hr-HR"/>
        </w:rPr>
        <w:t xml:space="preserve"> u stečajnom postupku</w:t>
      </w:r>
      <w:r w:rsidR="00A50D9D" w:rsidRPr="00E866A5">
        <w:rPr>
          <w:szCs w:val="24"/>
          <w:lang w:val="hr-HR"/>
        </w:rPr>
        <w:t xml:space="preserve"> nad dužnikom </w:t>
      </w:r>
      <w:r w:rsidR="0021722A">
        <w:rPr>
          <w:szCs w:val="24"/>
          <w:lang w:val="hr-HR"/>
        </w:rPr>
        <w:t>KAŠTELANSKI STAKLENICI d.d.</w:t>
      </w:r>
      <w:r w:rsidR="0021722A" w:rsidRPr="00D4141B">
        <w:rPr>
          <w:szCs w:val="24"/>
          <w:lang w:val="hr-HR"/>
        </w:rPr>
        <w:t xml:space="preserve"> </w:t>
      </w:r>
      <w:r w:rsidR="0021722A">
        <w:rPr>
          <w:szCs w:val="24"/>
          <w:lang w:val="hr-HR"/>
        </w:rPr>
        <w:t xml:space="preserve">u stečaju, </w:t>
      </w:r>
      <w:r w:rsidR="0021722A" w:rsidRPr="00D4141B">
        <w:rPr>
          <w:szCs w:val="24"/>
          <w:lang w:val="hr-HR"/>
        </w:rPr>
        <w:t>Kaštel Štafilić, Ivana Pavla II 404, OIB: 47079015776</w:t>
      </w:r>
      <w:r w:rsidR="005156C2" w:rsidRPr="00E866A5">
        <w:rPr>
          <w:szCs w:val="24"/>
          <w:lang w:val="hr-HR"/>
        </w:rPr>
        <w:t>,</w:t>
      </w:r>
      <w:r w:rsidR="00FF58C4" w:rsidRPr="00E866A5">
        <w:rPr>
          <w:szCs w:val="24"/>
          <w:lang w:val="hr-HR"/>
        </w:rPr>
        <w:t xml:space="preserve"> </w:t>
      </w:r>
      <w:r w:rsidR="00407472" w:rsidRPr="00E866A5">
        <w:rPr>
          <w:szCs w:val="24"/>
          <w:lang w:val="hr-HR"/>
        </w:rPr>
        <w:t>povodom</w:t>
      </w:r>
      <w:r w:rsidR="00FF58C4" w:rsidRPr="00E866A5">
        <w:rPr>
          <w:szCs w:val="24"/>
          <w:lang w:val="hr-HR"/>
        </w:rPr>
        <w:t xml:space="preserve"> </w:t>
      </w:r>
      <w:r w:rsidR="00407472" w:rsidRPr="00E866A5">
        <w:rPr>
          <w:szCs w:val="24"/>
          <w:lang w:val="hr-HR"/>
        </w:rPr>
        <w:t>prijedloga</w:t>
      </w:r>
      <w:r w:rsidR="0021722A">
        <w:rPr>
          <w:szCs w:val="24"/>
          <w:lang w:val="hr-HR"/>
        </w:rPr>
        <w:t xml:space="preserve"> stečajnog upravitelja Vedrana Šeparovića iz Splita, Dubrovačka 31</w:t>
      </w:r>
      <w:r w:rsidR="005156C2" w:rsidRPr="00E866A5">
        <w:rPr>
          <w:szCs w:val="24"/>
          <w:lang w:val="hr-HR"/>
        </w:rPr>
        <w:t xml:space="preserve">, </w:t>
      </w:r>
      <w:r w:rsidR="00FF5E3D" w:rsidRPr="00E866A5">
        <w:rPr>
          <w:szCs w:val="24"/>
          <w:lang w:val="hr-HR"/>
        </w:rPr>
        <w:t>za dava</w:t>
      </w:r>
      <w:r w:rsidR="00407472" w:rsidRPr="00E866A5">
        <w:rPr>
          <w:szCs w:val="24"/>
          <w:lang w:val="hr-HR"/>
        </w:rPr>
        <w:t>nje odobrenja za sklapanje</w:t>
      </w:r>
      <w:r w:rsidR="00FF5E3D" w:rsidRPr="00E866A5">
        <w:rPr>
          <w:szCs w:val="24"/>
          <w:lang w:val="hr-HR"/>
        </w:rPr>
        <w:t xml:space="preserve"> ugovora o radu na određeno vrijeme,</w:t>
      </w:r>
      <w:r w:rsidR="000150AE" w:rsidRPr="00E866A5">
        <w:rPr>
          <w:szCs w:val="24"/>
          <w:lang w:val="hr-HR"/>
        </w:rPr>
        <w:t xml:space="preserve"> dana </w:t>
      </w:r>
      <w:r w:rsidR="0065077E">
        <w:rPr>
          <w:szCs w:val="24"/>
          <w:lang w:val="hr-HR"/>
        </w:rPr>
        <w:t>26. travnja</w:t>
      </w:r>
      <w:r w:rsidR="00FF099B">
        <w:rPr>
          <w:szCs w:val="24"/>
          <w:lang w:val="hr-HR"/>
        </w:rPr>
        <w:t xml:space="preserve"> 2018</w:t>
      </w:r>
      <w:r w:rsidR="00A50D9D" w:rsidRPr="00E866A5">
        <w:rPr>
          <w:szCs w:val="24"/>
          <w:lang w:val="hr-HR"/>
        </w:rPr>
        <w:t xml:space="preserve">. </w:t>
      </w:r>
    </w:p>
    <w:p w:rsidRDefault="00964A7F" w:rsidP="00964A7F" w:rsidR="00964A7F" w:rsidRPr="00636234">
      <w:pPr>
        <w:rPr>
          <w:sz w:val="16"/>
          <w:szCs w:val="16"/>
          <w:lang w:val="hr-HR"/>
        </w:rPr>
      </w:pPr>
    </w:p>
    <w:p w:rsidRDefault="004E661E" w:rsidP="00964A7F" w:rsidR="004E661E" w:rsidRPr="00E866A5">
      <w:pPr>
        <w:rPr>
          <w:lang w:val="hr-HR"/>
        </w:rPr>
      </w:pPr>
    </w:p>
    <w:p w:rsidRDefault="00FE4F81" w:rsidP="00964A7F" w:rsidR="00964A7F" w:rsidRPr="00BE00BF">
      <w:pPr>
        <w:jc w:val="center"/>
        <w:rPr>
          <w:lang w:val="hr-HR"/>
        </w:rPr>
      </w:pPr>
      <w:r w:rsidRPr="00BE00BF">
        <w:rPr>
          <w:lang w:val="hr-HR"/>
        </w:rPr>
        <w:t xml:space="preserve">r i j e š i o    </w:t>
      </w:r>
      <w:r w:rsidR="003F13DF" w:rsidRPr="00BE00BF">
        <w:rPr>
          <w:lang w:val="hr-HR"/>
        </w:rPr>
        <w:t xml:space="preserve">j e </w:t>
      </w:r>
      <w:r w:rsidR="00964A7F" w:rsidRPr="00BE00BF">
        <w:rPr>
          <w:lang w:val="hr-HR"/>
        </w:rPr>
        <w:t xml:space="preserve">                                              </w:t>
      </w:r>
    </w:p>
    <w:p w:rsidRDefault="00964A7F" w:rsidP="00964A7F" w:rsidR="00964A7F" w:rsidRPr="00BE00BF">
      <w:pPr>
        <w:jc w:val="both"/>
        <w:rPr>
          <w:lang w:val="hr-HR"/>
        </w:rPr>
      </w:pPr>
    </w:p>
    <w:p w:rsidRDefault="004E661E" w:rsidP="00BE00BF" w:rsidR="00330D26">
      <w:pPr>
        <w:jc w:val="both"/>
        <w:rPr>
          <w:lang w:val="hr-HR"/>
        </w:rPr>
      </w:pPr>
      <w:r w:rsidRPr="00BE00BF">
        <w:rPr>
          <w:lang w:val="hr-HR"/>
        </w:rPr>
        <w:t>Odobrava se stečajno</w:t>
      </w:r>
      <w:r w:rsidR="0021722A">
        <w:rPr>
          <w:lang w:val="hr-HR"/>
        </w:rPr>
        <w:t xml:space="preserve">m upravitelju Vedranu Šeparoviću iz Splita, </w:t>
      </w:r>
      <w:r w:rsidRPr="00BE00BF">
        <w:rPr>
          <w:lang w:val="hr-HR"/>
        </w:rPr>
        <w:t>sklapanje ugovora o radu na određeno vrijeme</w:t>
      </w:r>
      <w:r w:rsidR="005156C2" w:rsidRPr="00BE00BF">
        <w:rPr>
          <w:lang w:val="hr-HR"/>
        </w:rPr>
        <w:t xml:space="preserve"> </w:t>
      </w:r>
      <w:r w:rsidR="00312205" w:rsidRPr="007F3384">
        <w:rPr>
          <w:lang w:val="hr-HR"/>
        </w:rPr>
        <w:t xml:space="preserve">od </w:t>
      </w:r>
      <w:r w:rsidR="00D82872" w:rsidRPr="007F3384">
        <w:rPr>
          <w:lang w:val="hr-HR"/>
        </w:rPr>
        <w:t>dva</w:t>
      </w:r>
      <w:r w:rsidR="0021722A" w:rsidRPr="007F3384">
        <w:rPr>
          <w:lang w:val="hr-HR"/>
        </w:rPr>
        <w:t xml:space="preserve"> </w:t>
      </w:r>
      <w:r w:rsidR="00D52EAE" w:rsidRPr="007F3384">
        <w:rPr>
          <w:lang w:val="hr-HR"/>
        </w:rPr>
        <w:t>mjesec</w:t>
      </w:r>
      <w:r w:rsidR="00D82872" w:rsidRPr="007F3384">
        <w:rPr>
          <w:lang w:val="hr-HR"/>
        </w:rPr>
        <w:t>a</w:t>
      </w:r>
      <w:r w:rsidR="0021722A" w:rsidRPr="007F3384">
        <w:rPr>
          <w:lang w:val="hr-HR"/>
        </w:rPr>
        <w:t>,</w:t>
      </w:r>
      <w:r w:rsidR="0021722A">
        <w:rPr>
          <w:lang w:val="hr-HR"/>
        </w:rPr>
        <w:t xml:space="preserve"> odnosno od 1. </w:t>
      </w:r>
      <w:r w:rsidR="0065077E">
        <w:rPr>
          <w:lang w:val="hr-HR"/>
        </w:rPr>
        <w:t>svibnja</w:t>
      </w:r>
      <w:r w:rsidR="00D52EAE">
        <w:rPr>
          <w:lang w:val="hr-HR"/>
        </w:rPr>
        <w:t xml:space="preserve"> 201</w:t>
      </w:r>
      <w:r w:rsidR="007D6714">
        <w:rPr>
          <w:lang w:val="hr-HR"/>
        </w:rPr>
        <w:t>8</w:t>
      </w:r>
      <w:r w:rsidR="00D52EAE">
        <w:rPr>
          <w:lang w:val="hr-HR"/>
        </w:rPr>
        <w:t xml:space="preserve">. do </w:t>
      </w:r>
      <w:r w:rsidR="00FF099B">
        <w:rPr>
          <w:lang w:val="hr-HR"/>
        </w:rPr>
        <w:t xml:space="preserve">30. </w:t>
      </w:r>
      <w:r w:rsidR="0065077E">
        <w:rPr>
          <w:lang w:val="hr-HR"/>
        </w:rPr>
        <w:t>lipnja</w:t>
      </w:r>
      <w:r w:rsidR="00FF099B">
        <w:rPr>
          <w:lang w:val="hr-HR"/>
        </w:rPr>
        <w:t xml:space="preserve"> </w:t>
      </w:r>
      <w:r w:rsidR="00E80078">
        <w:rPr>
          <w:lang w:val="hr-HR"/>
        </w:rPr>
        <w:t xml:space="preserve"> </w:t>
      </w:r>
      <w:r w:rsidR="0021722A">
        <w:rPr>
          <w:lang w:val="hr-HR"/>
        </w:rPr>
        <w:t>201</w:t>
      </w:r>
      <w:r w:rsidR="007D6714">
        <w:rPr>
          <w:lang w:val="hr-HR"/>
        </w:rPr>
        <w:t>8</w:t>
      </w:r>
      <w:r w:rsidR="0021722A">
        <w:rPr>
          <w:lang w:val="hr-HR"/>
        </w:rPr>
        <w:t xml:space="preserve">. </w:t>
      </w:r>
      <w:r w:rsidR="00596B6A" w:rsidRPr="00BE00BF">
        <w:rPr>
          <w:lang w:val="hr-HR"/>
        </w:rPr>
        <w:t>s</w:t>
      </w:r>
      <w:r w:rsidR="00330D26">
        <w:rPr>
          <w:lang w:val="hr-HR"/>
        </w:rPr>
        <w:t xml:space="preserve"> </w:t>
      </w:r>
      <w:r w:rsidR="009A34FA">
        <w:rPr>
          <w:lang w:val="hr-HR"/>
        </w:rPr>
        <w:t>troje</w:t>
      </w:r>
      <w:r w:rsidR="00330D26">
        <w:rPr>
          <w:lang w:val="hr-HR"/>
        </w:rPr>
        <w:t xml:space="preserve"> radnika stečajnog dužnika i to: </w:t>
      </w:r>
    </w:p>
    <w:p w:rsidRDefault="0021722A" w:rsidP="00BE00BF" w:rsidR="0021722A">
      <w:pPr>
        <w:jc w:val="both"/>
        <w:rPr>
          <w:lang w:val="hr-HR"/>
        </w:rPr>
      </w:pPr>
      <w:r>
        <w:rPr>
          <w:lang w:val="hr-HR"/>
        </w:rPr>
        <w:t xml:space="preserve">- Zoricom Lauš Pionić iz Kaštel Gomilice, Mosorska 11b, OIB: 95339701277, na radnom mjestu pravnice, uz mjesečnu plaću u iznosu od </w:t>
      </w:r>
      <w:r w:rsidR="00FF099B">
        <w:rPr>
          <w:lang w:val="hr-HR"/>
        </w:rPr>
        <w:t>3.000</w:t>
      </w:r>
      <w:r>
        <w:rPr>
          <w:lang w:val="hr-HR"/>
        </w:rPr>
        <w:t>,00 kn neto;</w:t>
      </w:r>
    </w:p>
    <w:p w:rsidRDefault="0021722A" w:rsidP="0021722A" w:rsidR="0021722A">
      <w:pPr>
        <w:jc w:val="both"/>
        <w:rPr>
          <w:lang w:val="hr-HR"/>
        </w:rPr>
      </w:pPr>
      <w:r>
        <w:rPr>
          <w:lang w:val="hr-HR"/>
        </w:rPr>
        <w:t xml:space="preserve">- Danicom Andabaka iz </w:t>
      </w:r>
      <w:r w:rsidR="008C6ECB">
        <w:rPr>
          <w:lang w:val="hr-HR"/>
        </w:rPr>
        <w:t>Solina, Livanjska 11, OIB: 50841400027</w:t>
      </w:r>
      <w:r>
        <w:rPr>
          <w:lang w:val="hr-HR"/>
        </w:rPr>
        <w:t xml:space="preserve">, na radnom mjestu </w:t>
      </w:r>
      <w:r w:rsidR="00ED233F">
        <w:rPr>
          <w:lang w:val="hr-HR"/>
        </w:rPr>
        <w:t>administratora</w:t>
      </w:r>
      <w:r>
        <w:rPr>
          <w:lang w:val="hr-HR"/>
        </w:rPr>
        <w:t xml:space="preserve">, uz mjesečnu plaću u iznosu od </w:t>
      </w:r>
      <w:r w:rsidR="00E80078">
        <w:rPr>
          <w:lang w:val="hr-HR"/>
        </w:rPr>
        <w:t>3</w:t>
      </w:r>
      <w:r>
        <w:rPr>
          <w:lang w:val="hr-HR"/>
        </w:rPr>
        <w:t>.500,00 kn neto;</w:t>
      </w:r>
    </w:p>
    <w:p w:rsidRDefault="0021722A" w:rsidP="00BE00BF" w:rsidR="0021722A">
      <w:pPr>
        <w:jc w:val="both"/>
        <w:rPr>
          <w:lang w:val="hr-HR"/>
        </w:rPr>
      </w:pPr>
      <w:r>
        <w:rPr>
          <w:lang w:val="hr-HR"/>
        </w:rPr>
        <w:t xml:space="preserve">- Ivicom Kevom iz </w:t>
      </w:r>
      <w:r w:rsidR="008C6ECB">
        <w:rPr>
          <w:lang w:val="hr-HR"/>
        </w:rPr>
        <w:t>Kaštel Štafilića, Bilinski put 12, OIB: 27168196240</w:t>
      </w:r>
      <w:r>
        <w:rPr>
          <w:lang w:val="hr-HR"/>
        </w:rPr>
        <w:t xml:space="preserve">, na radnom mjestu domara, uz mjesečnu plaću u iznosu od 4.000,00 kn neto. </w:t>
      </w:r>
    </w:p>
    <w:p w:rsidRDefault="00636234" w:rsidP="00931330" w:rsidR="00636234" w:rsidRPr="00672B58"/>
    <w:p w:rsidRDefault="00AF48CD" w:rsidP="00B66F81" w:rsidR="00AF48CD" w:rsidRPr="003C2715">
      <w:pPr>
        <w:jc w:val="both"/>
        <w:rPr>
          <w:sz w:val="20"/>
          <w:szCs w:val="20"/>
          <w:lang w:val="hr-HR"/>
        </w:rPr>
      </w:pPr>
    </w:p>
    <w:p w:rsidRDefault="00247D9D" w:rsidP="00247D9D" w:rsidR="00247D9D" w:rsidRPr="00BE00BF">
      <w:pPr>
        <w:jc w:val="center"/>
        <w:rPr>
          <w:lang w:val="hr-HR"/>
        </w:rPr>
      </w:pPr>
      <w:r w:rsidRPr="00BE00BF">
        <w:rPr>
          <w:lang w:val="hr-HR"/>
        </w:rPr>
        <w:t xml:space="preserve">Obrazloženje </w:t>
      </w:r>
      <w:r w:rsidR="004F563E" w:rsidRPr="00BE00BF">
        <w:rPr>
          <w:lang w:val="hr-HR"/>
        </w:rPr>
        <w:t xml:space="preserve"> </w:t>
      </w:r>
    </w:p>
    <w:p w:rsidRDefault="00CE0630" w:rsidP="00247D9D" w:rsidR="00CE0630" w:rsidRPr="00BE00BF">
      <w:pPr>
        <w:jc w:val="both"/>
        <w:rPr>
          <w:lang w:val="hr-HR"/>
        </w:rPr>
      </w:pPr>
    </w:p>
    <w:p w:rsidRDefault="007B68C5" w:rsidP="00247D9D" w:rsidR="0021722A">
      <w:pPr>
        <w:jc w:val="both"/>
        <w:rPr>
          <w:lang w:val="hr-HR"/>
        </w:rPr>
      </w:pPr>
      <w:r w:rsidRPr="00BE00BF">
        <w:rPr>
          <w:lang w:val="hr-HR"/>
        </w:rPr>
        <w:tab/>
        <w:t>Rješenjem</w:t>
      </w:r>
      <w:r w:rsidR="00CE0630" w:rsidRPr="00BE00BF">
        <w:rPr>
          <w:lang w:val="hr-HR"/>
        </w:rPr>
        <w:t xml:space="preserve"> ovog suda</w:t>
      </w:r>
      <w:r w:rsidR="002C6BF1" w:rsidRPr="00BE00BF">
        <w:rPr>
          <w:lang w:val="hr-HR"/>
        </w:rPr>
        <w:t xml:space="preserve"> posl. br. 12. St-</w:t>
      </w:r>
      <w:r w:rsidR="0021722A">
        <w:rPr>
          <w:lang w:val="hr-HR"/>
        </w:rPr>
        <w:t>19</w:t>
      </w:r>
      <w:r w:rsidR="002C6BF1" w:rsidRPr="00BE00BF">
        <w:rPr>
          <w:lang w:val="hr-HR"/>
        </w:rPr>
        <w:t xml:space="preserve">/2015 od </w:t>
      </w:r>
      <w:r w:rsidR="0021722A">
        <w:rPr>
          <w:lang w:val="hr-HR"/>
        </w:rPr>
        <w:t>21. svibnja</w:t>
      </w:r>
      <w:r w:rsidR="00151630">
        <w:rPr>
          <w:lang w:val="hr-HR"/>
        </w:rPr>
        <w:t xml:space="preserve"> 2015</w:t>
      </w:r>
      <w:r w:rsidR="002C6BF1" w:rsidRPr="00BE00BF">
        <w:rPr>
          <w:lang w:val="hr-HR"/>
        </w:rPr>
        <w:t xml:space="preserve">. otvoren je stečajni postupak nad dužnikom </w:t>
      </w:r>
      <w:r w:rsidR="0021722A">
        <w:rPr>
          <w:lang w:val="hr-HR"/>
        </w:rPr>
        <w:t>KAŠTELANSKI STAKLENICI d.d. Kaštel Štafilić</w:t>
      </w:r>
      <w:r w:rsidR="002C6BF1" w:rsidRPr="00BE00BF">
        <w:rPr>
          <w:lang w:val="hr-HR"/>
        </w:rPr>
        <w:t xml:space="preserve">, a za </w:t>
      </w:r>
      <w:r w:rsidR="0021722A">
        <w:rPr>
          <w:lang w:val="hr-HR"/>
        </w:rPr>
        <w:t>stečajnog upravitelja imenovan</w:t>
      </w:r>
      <w:r w:rsidR="002C6BF1" w:rsidRPr="00BE00BF">
        <w:rPr>
          <w:lang w:val="hr-HR"/>
        </w:rPr>
        <w:t xml:space="preserve"> je </w:t>
      </w:r>
      <w:r w:rsidR="0021722A">
        <w:rPr>
          <w:lang w:val="hr-HR"/>
        </w:rPr>
        <w:t>Vedran Šeparović</w:t>
      </w:r>
      <w:r w:rsidR="002C6BF1" w:rsidRPr="00BE00BF">
        <w:rPr>
          <w:lang w:val="hr-HR"/>
        </w:rPr>
        <w:t xml:space="preserve">, dipl. ekonomist iz </w:t>
      </w:r>
      <w:r w:rsidR="0021722A">
        <w:rPr>
          <w:lang w:val="hr-HR"/>
        </w:rPr>
        <w:t>Splita, Dubrovačka 31</w:t>
      </w:r>
      <w:r w:rsidR="002C6BF1" w:rsidRPr="00BE00BF">
        <w:rPr>
          <w:lang w:val="hr-HR"/>
        </w:rPr>
        <w:t xml:space="preserve">. </w:t>
      </w:r>
    </w:p>
    <w:p w:rsidRDefault="00A332C5" w:rsidP="00247D9D" w:rsidR="00A332C5">
      <w:pPr>
        <w:jc w:val="both"/>
        <w:rPr>
          <w:lang w:val="hr-HR"/>
        </w:rPr>
      </w:pPr>
    </w:p>
    <w:p w:rsidRDefault="00A332C5" w:rsidP="00247D9D" w:rsidR="0086316A">
      <w:pPr>
        <w:jc w:val="both"/>
        <w:rPr>
          <w:lang w:val="hr-HR"/>
        </w:rPr>
      </w:pPr>
      <w:r>
        <w:rPr>
          <w:lang w:val="hr-HR"/>
        </w:rPr>
        <w:tab/>
      </w:r>
      <w:r w:rsidR="004D569B">
        <w:rPr>
          <w:lang w:val="hr-HR"/>
        </w:rPr>
        <w:t xml:space="preserve">Na prijedlog stečajnog upravitelja, a sukladno odredbama čl. 120. st. </w:t>
      </w:r>
      <w:r w:rsidR="004D569B" w:rsidRPr="00BE00BF">
        <w:rPr>
          <w:lang w:val="hr-HR"/>
        </w:rPr>
        <w:t>5. i 6.</w:t>
      </w:r>
      <w:r w:rsidR="004D569B">
        <w:rPr>
          <w:lang w:val="hr-HR"/>
        </w:rPr>
        <w:t xml:space="preserve"> </w:t>
      </w:r>
      <w:r w:rsidR="004D569B" w:rsidRPr="004D569B">
        <w:rPr>
          <w:lang w:val="hr-HR"/>
        </w:rPr>
        <w:t>Stečajnog zakona (Narodne novine broj 44/96, 29/99, 129/00, 123/03, 82/06, 116/10, 25/12, 133/12 i 45/13;</w:t>
      </w:r>
      <w:r w:rsidR="004D569B">
        <w:rPr>
          <w:lang w:val="hr-HR"/>
        </w:rPr>
        <w:t xml:space="preserve"> dalje SZ), </w:t>
      </w:r>
      <w:r w:rsidR="00ED233F">
        <w:rPr>
          <w:lang w:val="hr-HR"/>
        </w:rPr>
        <w:t xml:space="preserve">rješenjem ovog suda posl. br. 12. St-19/2015 od </w:t>
      </w:r>
      <w:r w:rsidR="0065077E">
        <w:rPr>
          <w:lang w:val="hr-HR"/>
        </w:rPr>
        <w:t>28. veljače</w:t>
      </w:r>
      <w:r w:rsidR="007D6714" w:rsidRPr="004D01C7">
        <w:rPr>
          <w:lang w:val="hr-HR"/>
        </w:rPr>
        <w:t xml:space="preserve"> 201</w:t>
      </w:r>
      <w:r w:rsidR="0065077E">
        <w:rPr>
          <w:lang w:val="hr-HR"/>
        </w:rPr>
        <w:t>8</w:t>
      </w:r>
      <w:r w:rsidR="007D6714" w:rsidRPr="004D01C7">
        <w:rPr>
          <w:lang w:val="hr-HR"/>
        </w:rPr>
        <w:t xml:space="preserve">. </w:t>
      </w:r>
      <w:r w:rsidR="0086316A">
        <w:rPr>
          <w:lang w:val="hr-HR"/>
        </w:rPr>
        <w:t xml:space="preserve">dano je odobrenje stečajnom upravitelju za sklapanje ugovora o radu na određeno vrijeme s </w:t>
      </w:r>
      <w:r w:rsidR="00ED233F">
        <w:rPr>
          <w:lang w:val="hr-HR"/>
        </w:rPr>
        <w:t>troje</w:t>
      </w:r>
      <w:r w:rsidR="0086316A">
        <w:rPr>
          <w:lang w:val="hr-HR"/>
        </w:rPr>
        <w:t xml:space="preserve"> bivših radnika stečajnog dužnika</w:t>
      </w:r>
      <w:r w:rsidR="00ED233F">
        <w:rPr>
          <w:lang w:val="hr-HR"/>
        </w:rPr>
        <w:t xml:space="preserve"> radi nastavka</w:t>
      </w:r>
      <w:r w:rsidR="00303473">
        <w:rPr>
          <w:lang w:val="hr-HR"/>
        </w:rPr>
        <w:t xml:space="preserve"> odnosno završetka započetih poslova</w:t>
      </w:r>
      <w:r w:rsidR="0086316A">
        <w:rPr>
          <w:lang w:val="hr-HR"/>
        </w:rPr>
        <w:t xml:space="preserve">, a  </w:t>
      </w:r>
      <w:r w:rsidR="00ED233F">
        <w:rPr>
          <w:lang w:val="hr-HR"/>
        </w:rPr>
        <w:t>trajanjem</w:t>
      </w:r>
      <w:r w:rsidR="0086316A">
        <w:rPr>
          <w:lang w:val="hr-HR"/>
        </w:rPr>
        <w:t xml:space="preserve"> tih ugovora </w:t>
      </w:r>
      <w:r w:rsidR="00ED233F">
        <w:rPr>
          <w:lang w:val="hr-HR"/>
        </w:rPr>
        <w:t>o radu</w:t>
      </w:r>
      <w:r w:rsidR="0086316A">
        <w:rPr>
          <w:lang w:val="hr-HR"/>
        </w:rPr>
        <w:t xml:space="preserve"> do </w:t>
      </w:r>
      <w:r w:rsidR="0065077E">
        <w:rPr>
          <w:lang w:val="hr-HR"/>
        </w:rPr>
        <w:t>30. travnja</w:t>
      </w:r>
      <w:r w:rsidR="00FF099B">
        <w:rPr>
          <w:lang w:val="hr-HR"/>
        </w:rPr>
        <w:t xml:space="preserve"> 2018</w:t>
      </w:r>
      <w:r w:rsidR="0086316A">
        <w:rPr>
          <w:lang w:val="hr-HR"/>
        </w:rPr>
        <w:t xml:space="preserve">. </w:t>
      </w:r>
    </w:p>
    <w:p w:rsidRDefault="0086316A" w:rsidP="00247D9D" w:rsidR="0086316A">
      <w:pPr>
        <w:jc w:val="both"/>
        <w:rPr>
          <w:lang w:val="hr-HR"/>
        </w:rPr>
      </w:pPr>
    </w:p>
    <w:p w:rsidRDefault="004D569B" w:rsidP="0020083B" w:rsidR="0020083B">
      <w:pPr>
        <w:jc w:val="both"/>
        <w:rPr>
          <w:lang w:val="hr-HR"/>
        </w:rPr>
      </w:pPr>
      <w:r>
        <w:rPr>
          <w:lang w:val="hr-HR"/>
        </w:rPr>
        <w:tab/>
        <w:t xml:space="preserve">Stečajni upravitelj je podneskom od </w:t>
      </w:r>
      <w:r w:rsidR="0065077E">
        <w:rPr>
          <w:lang w:val="hr-HR"/>
        </w:rPr>
        <w:t>18. travnja</w:t>
      </w:r>
      <w:r w:rsidR="00FF099B">
        <w:rPr>
          <w:lang w:val="hr-HR"/>
        </w:rPr>
        <w:t xml:space="preserve"> 2018</w:t>
      </w:r>
      <w:r w:rsidRPr="003B1F5D">
        <w:rPr>
          <w:lang w:val="hr-HR"/>
        </w:rPr>
        <w:t>.</w:t>
      </w:r>
      <w:r>
        <w:rPr>
          <w:lang w:val="hr-HR"/>
        </w:rPr>
        <w:t xml:space="preserve"> predložio ovom sudu </w:t>
      </w:r>
      <w:r w:rsidR="00151630">
        <w:rPr>
          <w:lang w:val="hr-HR"/>
        </w:rPr>
        <w:t>odobriti mu</w:t>
      </w:r>
      <w:r>
        <w:rPr>
          <w:lang w:val="hr-HR"/>
        </w:rPr>
        <w:t xml:space="preserve"> sklapanje </w:t>
      </w:r>
      <w:r w:rsidR="007F3384">
        <w:rPr>
          <w:lang w:val="hr-HR"/>
        </w:rPr>
        <w:t xml:space="preserve">(produženje) </w:t>
      </w:r>
      <w:r>
        <w:rPr>
          <w:lang w:val="hr-HR"/>
        </w:rPr>
        <w:t xml:space="preserve">ugovora o radu </w:t>
      </w:r>
      <w:r w:rsidR="0086316A">
        <w:rPr>
          <w:lang w:val="hr-HR"/>
        </w:rPr>
        <w:t xml:space="preserve">na određeno vrijeme </w:t>
      </w:r>
      <w:r w:rsidR="0020083B">
        <w:rPr>
          <w:lang w:val="hr-HR"/>
        </w:rPr>
        <w:t xml:space="preserve">s </w:t>
      </w:r>
      <w:r w:rsidR="00ED233F">
        <w:rPr>
          <w:lang w:val="hr-HR"/>
        </w:rPr>
        <w:t xml:space="preserve">istih </w:t>
      </w:r>
      <w:r w:rsidR="009A34FA">
        <w:rPr>
          <w:lang w:val="hr-HR"/>
        </w:rPr>
        <w:t>troje</w:t>
      </w:r>
      <w:r>
        <w:rPr>
          <w:lang w:val="hr-HR"/>
        </w:rPr>
        <w:t xml:space="preserve"> </w:t>
      </w:r>
      <w:r w:rsidRPr="007F3384">
        <w:rPr>
          <w:lang w:val="hr-HR"/>
        </w:rPr>
        <w:t>radnika</w:t>
      </w:r>
      <w:r w:rsidR="0020083B">
        <w:rPr>
          <w:lang w:val="hr-HR"/>
        </w:rPr>
        <w:t xml:space="preserve"> i to</w:t>
      </w:r>
      <w:r w:rsidR="003D410C">
        <w:rPr>
          <w:lang w:val="hr-HR"/>
        </w:rPr>
        <w:t>:</w:t>
      </w:r>
      <w:r w:rsidR="0020083B">
        <w:rPr>
          <w:lang w:val="hr-HR"/>
        </w:rPr>
        <w:t xml:space="preserve"> Zoricom Lauš Pionić na radnom mjestu pravnice</w:t>
      </w:r>
      <w:r w:rsidR="00F627FC">
        <w:rPr>
          <w:lang w:val="hr-HR"/>
        </w:rPr>
        <w:t>, radi nastavka obavljanja pravnih poslova, vođenja sporova, sređivanja imovinsko-pravnog stanja imovine,</w:t>
      </w:r>
      <w:r w:rsidR="00894AD6">
        <w:rPr>
          <w:lang w:val="hr-HR"/>
        </w:rPr>
        <w:t xml:space="preserve"> </w:t>
      </w:r>
      <w:r w:rsidR="00894AD6">
        <w:rPr>
          <w:lang w:val="hr-HR"/>
        </w:rPr>
        <w:lastRenderedPageBreak/>
        <w:t>obavljanja poslova vezanih uz sklapanje i izmjenu</w:t>
      </w:r>
      <w:r w:rsidR="003D410C">
        <w:rPr>
          <w:lang w:val="hr-HR"/>
        </w:rPr>
        <w:t xml:space="preserve"> ugovora o zakupu i dr.; z</w:t>
      </w:r>
      <w:r w:rsidR="00F627FC">
        <w:rPr>
          <w:lang w:val="hr-HR"/>
        </w:rPr>
        <w:t xml:space="preserve">atim s </w:t>
      </w:r>
      <w:r w:rsidR="0020083B">
        <w:rPr>
          <w:lang w:val="hr-HR"/>
        </w:rPr>
        <w:t xml:space="preserve"> Danicom Andabaka na radnom mjestu </w:t>
      </w:r>
      <w:r w:rsidR="00F627FC">
        <w:rPr>
          <w:lang w:val="hr-HR"/>
        </w:rPr>
        <w:t>administratora, radi obavljanja financijskih poslova,</w:t>
      </w:r>
      <w:r w:rsidR="007D6714">
        <w:rPr>
          <w:lang w:val="hr-HR"/>
        </w:rPr>
        <w:t xml:space="preserve"> kontrole naplate najma,</w:t>
      </w:r>
      <w:r w:rsidR="00F627FC">
        <w:rPr>
          <w:lang w:val="hr-HR"/>
        </w:rPr>
        <w:t xml:space="preserve"> fakturiranja zakupnine te</w:t>
      </w:r>
      <w:r w:rsidR="00894AD6">
        <w:rPr>
          <w:lang w:val="hr-HR"/>
        </w:rPr>
        <w:t xml:space="preserve"> obračun i fakturiranja</w:t>
      </w:r>
      <w:r w:rsidR="00F627FC">
        <w:rPr>
          <w:lang w:val="hr-HR"/>
        </w:rPr>
        <w:t xml:space="preserve"> troškova vode i struje, </w:t>
      </w:r>
      <w:r w:rsidR="007D6714">
        <w:rPr>
          <w:lang w:val="hr-HR"/>
        </w:rPr>
        <w:t xml:space="preserve">sređivanja i </w:t>
      </w:r>
      <w:r w:rsidR="00F627FC">
        <w:rPr>
          <w:lang w:val="hr-HR"/>
        </w:rPr>
        <w:t>izlučivanja dokumentacije po nalogu Ministarstva financija te u suradnji s HZMO sređivanja radno-pravnog statu</w:t>
      </w:r>
      <w:r w:rsidR="003D410C">
        <w:rPr>
          <w:lang w:val="hr-HR"/>
        </w:rPr>
        <w:t>sa bivših radnika dužnika; te s</w:t>
      </w:r>
      <w:r w:rsidR="00F627FC">
        <w:rPr>
          <w:lang w:val="hr-HR"/>
        </w:rPr>
        <w:t xml:space="preserve"> </w:t>
      </w:r>
      <w:r w:rsidR="0020083B">
        <w:rPr>
          <w:lang w:val="hr-HR"/>
        </w:rPr>
        <w:t>Ivicom Kevom iz Kaštel Št</w:t>
      </w:r>
      <w:r w:rsidR="00F627FC">
        <w:rPr>
          <w:lang w:val="hr-HR"/>
        </w:rPr>
        <w:t>afilića</w:t>
      </w:r>
      <w:r w:rsidR="003D410C">
        <w:rPr>
          <w:lang w:val="hr-HR"/>
        </w:rPr>
        <w:t>,</w:t>
      </w:r>
      <w:r w:rsidR="00F627FC">
        <w:rPr>
          <w:lang w:val="hr-HR"/>
        </w:rPr>
        <w:t xml:space="preserve"> na radnom mjestu domara</w:t>
      </w:r>
      <w:r w:rsidR="003D410C">
        <w:rPr>
          <w:lang w:val="hr-HR"/>
        </w:rPr>
        <w:t>,</w:t>
      </w:r>
      <w:r w:rsidR="00F627FC">
        <w:rPr>
          <w:lang w:val="hr-HR"/>
        </w:rPr>
        <w:t xml:space="preserve"> radi nastavka čuvanja i održavanja materijalne imovine, očitanja potrošnje struje i vode te kontrole zakupoprimaca. </w:t>
      </w:r>
      <w:r w:rsidR="003D410C">
        <w:rPr>
          <w:lang w:val="hr-HR"/>
        </w:rPr>
        <w:t>Odobrenje ugovora o radu na određeno vrijeme s navedenih troje djelatnika predloženo je za da</w:t>
      </w:r>
      <w:r w:rsidR="007D6714">
        <w:rPr>
          <w:lang w:val="hr-HR"/>
        </w:rPr>
        <w:t xml:space="preserve">ljnja dva mjeseca, odnosno </w:t>
      </w:r>
      <w:r w:rsidR="00AF54CD">
        <w:rPr>
          <w:lang w:val="hr-HR"/>
        </w:rPr>
        <w:t xml:space="preserve">od 1. svibnja </w:t>
      </w:r>
      <w:r w:rsidR="007D6714">
        <w:rPr>
          <w:lang w:val="hr-HR"/>
        </w:rPr>
        <w:t xml:space="preserve">do </w:t>
      </w:r>
      <w:r w:rsidR="00941AF2">
        <w:rPr>
          <w:lang w:val="hr-HR"/>
        </w:rPr>
        <w:t xml:space="preserve">30. </w:t>
      </w:r>
      <w:r w:rsidR="0065077E">
        <w:rPr>
          <w:lang w:val="hr-HR"/>
        </w:rPr>
        <w:t>lipnja</w:t>
      </w:r>
      <w:r w:rsidR="007D6714">
        <w:rPr>
          <w:lang w:val="hr-HR"/>
        </w:rPr>
        <w:t xml:space="preserve"> 2018</w:t>
      </w:r>
      <w:r w:rsidR="00941AF2">
        <w:rPr>
          <w:lang w:val="hr-HR"/>
        </w:rPr>
        <w:t>., uz</w:t>
      </w:r>
      <w:r w:rsidR="003D410C">
        <w:rPr>
          <w:lang w:val="hr-HR"/>
        </w:rPr>
        <w:t xml:space="preserve"> </w:t>
      </w:r>
      <w:r w:rsidR="00755F6E">
        <w:rPr>
          <w:lang w:val="hr-HR"/>
        </w:rPr>
        <w:t>mjesečnu plaću</w:t>
      </w:r>
      <w:r w:rsidR="0020083B">
        <w:rPr>
          <w:lang w:val="hr-HR"/>
        </w:rPr>
        <w:t xml:space="preserve"> </w:t>
      </w:r>
      <w:r w:rsidR="00941AF2">
        <w:rPr>
          <w:lang w:val="hr-HR"/>
        </w:rPr>
        <w:t>navedenu u toč. I. izreke ovog rješenja</w:t>
      </w:r>
      <w:r w:rsidR="003D410C">
        <w:rPr>
          <w:lang w:val="hr-HR"/>
        </w:rPr>
        <w:t>.</w:t>
      </w:r>
    </w:p>
    <w:p w:rsidRDefault="003D410C" w:rsidP="0020083B" w:rsidR="003D410C">
      <w:pPr>
        <w:jc w:val="both"/>
        <w:rPr>
          <w:lang w:val="hr-HR"/>
        </w:rPr>
      </w:pPr>
    </w:p>
    <w:p w:rsidRDefault="00DD4468" w:rsidP="001B1EFD" w:rsidR="00330D26">
      <w:pPr>
        <w:ind w:firstLine="720"/>
        <w:jc w:val="both"/>
        <w:rPr>
          <w:lang w:val="hr-HR"/>
        </w:rPr>
      </w:pPr>
      <w:r w:rsidRPr="007F3384">
        <w:rPr>
          <w:lang w:val="hr-HR"/>
        </w:rPr>
        <w:t>Stečajni upravitelj je naveo da su ti radnici još uvijek potrebni radi nastavka</w:t>
      </w:r>
      <w:r>
        <w:rPr>
          <w:lang w:val="hr-HR"/>
        </w:rPr>
        <w:t xml:space="preserve"> (završetka) započetih poslova</w:t>
      </w:r>
      <w:r w:rsidR="00755F6E">
        <w:rPr>
          <w:lang w:val="hr-HR"/>
        </w:rPr>
        <w:t xml:space="preserve">. </w:t>
      </w:r>
      <w:r w:rsidR="00E157B7">
        <w:rPr>
          <w:lang w:val="hr-HR"/>
        </w:rPr>
        <w:t>U</w:t>
      </w:r>
      <w:r w:rsidR="00755F6E">
        <w:rPr>
          <w:lang w:val="hr-HR"/>
        </w:rPr>
        <w:t xml:space="preserve"> tom podnesku stečajni upravitelj je istakao i sve aktivnosti </w:t>
      </w:r>
      <w:r w:rsidR="00E157B7">
        <w:rPr>
          <w:lang w:val="hr-HR"/>
        </w:rPr>
        <w:t>odnosno poslove koji se obavljaju u stečajnom postupku, a koji</w:t>
      </w:r>
      <w:r w:rsidR="00755F6E">
        <w:rPr>
          <w:lang w:val="hr-HR"/>
        </w:rPr>
        <w:t xml:space="preserve"> se odnose na</w:t>
      </w:r>
      <w:r w:rsidR="0020083B">
        <w:rPr>
          <w:lang w:val="hr-HR"/>
        </w:rPr>
        <w:t>:</w:t>
      </w:r>
      <w:r w:rsidR="00755F6E">
        <w:rPr>
          <w:lang w:val="hr-HR"/>
        </w:rPr>
        <w:t xml:space="preserve"> iznajmljivanje imovine stečajnog dužnika – otvorenih </w:t>
      </w:r>
      <w:r w:rsidR="0020083B">
        <w:rPr>
          <w:lang w:val="hr-HR"/>
        </w:rPr>
        <w:t xml:space="preserve">poljoprivrednih </w:t>
      </w:r>
      <w:r w:rsidR="00755F6E">
        <w:rPr>
          <w:lang w:val="hr-HR"/>
        </w:rPr>
        <w:t>površina, 1</w:t>
      </w:r>
      <w:r w:rsidR="007D6714">
        <w:rPr>
          <w:lang w:val="hr-HR"/>
        </w:rPr>
        <w:t>5</w:t>
      </w:r>
      <w:r w:rsidR="00755F6E">
        <w:rPr>
          <w:lang w:val="hr-HR"/>
        </w:rPr>
        <w:t xml:space="preserve"> staklenika, skladišta</w:t>
      </w:r>
      <w:r w:rsidR="0020083B">
        <w:rPr>
          <w:lang w:val="hr-HR"/>
        </w:rPr>
        <w:t>,</w:t>
      </w:r>
      <w:r w:rsidR="00F627FC">
        <w:rPr>
          <w:lang w:val="hr-HR"/>
        </w:rPr>
        <w:t xml:space="preserve"> otvorenih betonskih prostora,</w:t>
      </w:r>
      <w:r w:rsidR="0020083B">
        <w:rPr>
          <w:lang w:val="hr-HR"/>
        </w:rPr>
        <w:t xml:space="preserve"> prostora za reklamne panoe</w:t>
      </w:r>
      <w:r w:rsidR="00755F6E">
        <w:rPr>
          <w:lang w:val="hr-HR"/>
        </w:rPr>
        <w:t xml:space="preserve"> i dr., zatim </w:t>
      </w:r>
      <w:r w:rsidR="0020083B">
        <w:rPr>
          <w:lang w:val="hr-HR"/>
        </w:rPr>
        <w:t xml:space="preserve">na </w:t>
      </w:r>
      <w:r w:rsidR="00E74F17">
        <w:rPr>
          <w:lang w:val="hr-HR"/>
        </w:rPr>
        <w:t>kontrolu i</w:t>
      </w:r>
      <w:r w:rsidR="00B65236">
        <w:rPr>
          <w:lang w:val="hr-HR"/>
        </w:rPr>
        <w:t xml:space="preserve"> nadzor </w:t>
      </w:r>
      <w:r w:rsidR="00755F6E">
        <w:rPr>
          <w:lang w:val="hr-HR"/>
        </w:rPr>
        <w:t>zakupoprim</w:t>
      </w:r>
      <w:r w:rsidR="00B65236">
        <w:rPr>
          <w:lang w:val="hr-HR"/>
        </w:rPr>
        <w:t>a</w:t>
      </w:r>
      <w:r w:rsidR="00082DDC">
        <w:rPr>
          <w:lang w:val="hr-HR"/>
        </w:rPr>
        <w:t>ca</w:t>
      </w:r>
      <w:r w:rsidR="00B65236">
        <w:rPr>
          <w:lang w:val="hr-HR"/>
        </w:rPr>
        <w:t xml:space="preserve"> uz kontrolu naplate zakupnina</w:t>
      </w:r>
      <w:r w:rsidR="00F627FC">
        <w:rPr>
          <w:lang w:val="hr-HR"/>
        </w:rPr>
        <w:t>.</w:t>
      </w:r>
      <w:r w:rsidR="00B65236">
        <w:rPr>
          <w:lang w:val="hr-HR"/>
        </w:rPr>
        <w:t xml:space="preserve"> </w:t>
      </w:r>
      <w:r w:rsidR="00755F6E">
        <w:rPr>
          <w:lang w:val="hr-HR"/>
        </w:rPr>
        <w:t>Isto tako naveo je i da se obavljaju poslovi održavanja imovine u pogonu Knežine, saniraju štete od vremenskih uvjeta i starosti kako bi pogon bio u funkciji</w:t>
      </w:r>
      <w:r w:rsidR="00AF54CD">
        <w:rPr>
          <w:lang w:val="hr-HR"/>
        </w:rPr>
        <w:t xml:space="preserve"> </w:t>
      </w:r>
      <w:r w:rsidR="00755F6E">
        <w:rPr>
          <w:lang w:val="hr-HR"/>
        </w:rPr>
        <w:t>te se vrši obilazak i kontrola ostalih pogona u okviru kojih se poduzimaju i radnje radi sprječavanja stalnog nelegalnog odlaganja otpada na imovini (zemljištu) dužnika. Stečajni upravitelj je istakao i obavljanje poslova na sređivanju složenog imovinsko-pravnog statusa imovine dužnika</w:t>
      </w:r>
      <w:r w:rsidR="001B1EFD">
        <w:rPr>
          <w:lang w:val="hr-HR"/>
        </w:rPr>
        <w:t xml:space="preserve">. </w:t>
      </w:r>
      <w:r w:rsidR="00672B58">
        <w:rPr>
          <w:lang w:val="hr-HR"/>
        </w:rPr>
        <w:t>Isto tako, naveo je i da dužnik trenutno vodi 60-tak različitih parničnih, ovršnih, zemljišno-knjižnih i upravnih postupaka</w:t>
      </w:r>
      <w:r w:rsidR="00F627FC">
        <w:rPr>
          <w:lang w:val="hr-HR"/>
        </w:rPr>
        <w:t xml:space="preserve"> od kojih u najvećem dijelu dužnika zastupa, piše podneske i obavlja druge potrebne </w:t>
      </w:r>
      <w:r w:rsidR="00672B58">
        <w:rPr>
          <w:lang w:val="hr-HR"/>
        </w:rPr>
        <w:t xml:space="preserve">prave </w:t>
      </w:r>
      <w:r w:rsidR="00F627FC">
        <w:rPr>
          <w:lang w:val="hr-HR"/>
        </w:rPr>
        <w:t>radnje zaposlena pravnica, a čime se izbjegavaju dodatni troškovi na ime odvjetničkih usluga</w:t>
      </w:r>
      <w:r w:rsidR="00BA4E58">
        <w:rPr>
          <w:lang w:val="hr-HR"/>
        </w:rPr>
        <w:t xml:space="preserve"> u tim postupcima</w:t>
      </w:r>
      <w:r w:rsidR="00F627FC">
        <w:rPr>
          <w:lang w:val="hr-HR"/>
        </w:rPr>
        <w:t xml:space="preserve">. </w:t>
      </w:r>
      <w:r w:rsidR="00755F6E">
        <w:rPr>
          <w:lang w:val="hr-HR"/>
        </w:rPr>
        <w:t xml:space="preserve">Na </w:t>
      </w:r>
      <w:r w:rsidR="00E157B7">
        <w:rPr>
          <w:lang w:val="hr-HR"/>
        </w:rPr>
        <w:t>kraju,</w:t>
      </w:r>
      <w:r w:rsidR="00755F6E">
        <w:rPr>
          <w:lang w:val="hr-HR"/>
        </w:rPr>
        <w:t xml:space="preserve"> stečajni upravitelj je istakao i obavljanje poslova sređivanja dokumentacije i radno pravnog statusa radnika s HZMO i dostavljanje podataka prema njihovim upitima za svakog pojedinog radnika.</w:t>
      </w:r>
      <w:r w:rsidR="00F627FC">
        <w:rPr>
          <w:lang w:val="hr-HR"/>
        </w:rPr>
        <w:t xml:space="preserve"> Upravo radi </w:t>
      </w:r>
      <w:r w:rsidR="00E157B7">
        <w:rPr>
          <w:lang w:val="hr-HR"/>
        </w:rPr>
        <w:t xml:space="preserve">obavljanja odnosno završetka naprijed navedenih, kao i ostalih poslova koje je potrebno obaviti u okviru ovog stečajnog postupka, stečajni upravitelj je predložio dati mu odobrenje za sklapanje ugovora o radu s </w:t>
      </w:r>
      <w:r w:rsidR="0020083B">
        <w:rPr>
          <w:lang w:val="hr-HR"/>
        </w:rPr>
        <w:t>navedenih</w:t>
      </w:r>
      <w:r w:rsidR="00E157B7">
        <w:rPr>
          <w:lang w:val="hr-HR"/>
        </w:rPr>
        <w:t xml:space="preserve"> </w:t>
      </w:r>
      <w:r w:rsidR="0020083B">
        <w:rPr>
          <w:lang w:val="hr-HR"/>
        </w:rPr>
        <w:t xml:space="preserve">troje </w:t>
      </w:r>
      <w:r w:rsidR="00E157B7">
        <w:rPr>
          <w:lang w:val="hr-HR"/>
        </w:rPr>
        <w:t xml:space="preserve">radnika za daljnja dva mjeseca, ističući pri tom </w:t>
      </w:r>
      <w:r w:rsidR="00B37596">
        <w:rPr>
          <w:lang w:val="hr-HR"/>
        </w:rPr>
        <w:t xml:space="preserve">da stečajni dužnik ostvaruje prihode od zakupa te da su ti prihodi dostatni za financiranje stečajnog postupka te plaće naprijed navedenim radnicima zaposlenim na određeno vrijeme. </w:t>
      </w:r>
    </w:p>
    <w:p w:rsidRDefault="001728A6" w:rsidP="00247D9D" w:rsidR="001728A6">
      <w:pPr>
        <w:jc w:val="both"/>
        <w:rPr>
          <w:lang w:val="hr-HR"/>
        </w:rPr>
      </w:pPr>
    </w:p>
    <w:p w:rsidRDefault="00330D26" w:rsidP="005E4169" w:rsidR="00AE3066" w:rsidRPr="00BE00BF">
      <w:pPr>
        <w:jc w:val="both"/>
        <w:rPr>
          <w:lang w:val="hr-HR"/>
        </w:rPr>
      </w:pPr>
      <w:r>
        <w:rPr>
          <w:lang w:val="hr-HR"/>
        </w:rPr>
        <w:tab/>
      </w:r>
      <w:r w:rsidR="00AE3066" w:rsidRPr="00BE00BF">
        <w:rPr>
          <w:lang w:val="hr-HR"/>
        </w:rPr>
        <w:t xml:space="preserve">Odredbom čl. 120. st. 5. </w:t>
      </w:r>
      <w:r w:rsidR="00DD4468">
        <w:rPr>
          <w:lang w:val="hr-HR"/>
        </w:rPr>
        <w:t>SZ-a</w:t>
      </w:r>
      <w:r w:rsidR="00AE3066" w:rsidRPr="00BE00BF">
        <w:rPr>
          <w:lang w:val="hr-HR"/>
        </w:rPr>
        <w:t xml:space="preserve"> propisano je da stečajni upravitelj može, na temelju odobrenja stečajnog suca, sklopiti nove ugovore o radu na određeno vrijeme radi dovršetka započetih poslova i otklanjanja moguće štete, dok je stavkom 6. istog članka </w:t>
      </w:r>
      <w:r w:rsidR="003D410C">
        <w:rPr>
          <w:lang w:val="hr-HR"/>
        </w:rPr>
        <w:t xml:space="preserve">SZ-a </w:t>
      </w:r>
      <w:r w:rsidR="00AE3066" w:rsidRPr="00BE00BF">
        <w:rPr>
          <w:lang w:val="hr-HR"/>
        </w:rPr>
        <w:t xml:space="preserve">propisano da plaće i ostala primanja iz radnog odnosa određuje stečajni upravitelj, na temelju odobrenja stečajnog suca, u skladu sa zakonom i kolektivnim ugovorom. </w:t>
      </w:r>
    </w:p>
    <w:p w:rsidRDefault="00AE3066" w:rsidP="005E4169" w:rsidR="00AE3066" w:rsidRPr="00BE00BF">
      <w:pPr>
        <w:jc w:val="both"/>
        <w:rPr>
          <w:lang w:val="hr-HR"/>
        </w:rPr>
      </w:pPr>
    </w:p>
    <w:p w:rsidRDefault="00AE3066" w:rsidP="00C76654" w:rsidR="001418E9" w:rsidRPr="004D01C7">
      <w:pPr>
        <w:ind w:firstLine="720"/>
        <w:jc w:val="both"/>
        <w:rPr>
          <w:lang w:val="hr-HR"/>
        </w:rPr>
      </w:pPr>
      <w:r w:rsidRPr="00BE00BF">
        <w:rPr>
          <w:lang w:val="hr-HR"/>
        </w:rPr>
        <w:t>Uzimajući u obzir da je stečajni dužnik</w:t>
      </w:r>
      <w:r w:rsidR="00B37596">
        <w:rPr>
          <w:lang w:val="hr-HR"/>
        </w:rPr>
        <w:t xml:space="preserve"> prije otvaranja stečajnog postupka zapošljavao više od stotinu radnika te da isti raspolaže sa imovinom velike vrijednosti, to se stoga navodi stečajnog upravitelja o potrebi obavljanja </w:t>
      </w:r>
      <w:r w:rsidR="00F627FC">
        <w:rPr>
          <w:lang w:val="hr-HR"/>
        </w:rPr>
        <w:t>financijsko-</w:t>
      </w:r>
      <w:r w:rsidR="00B37596">
        <w:rPr>
          <w:lang w:val="hr-HR"/>
        </w:rPr>
        <w:t xml:space="preserve">računovodstvenih poslova, a pogotovo poslova vezanih uz sređivanje dokumentacije vezane uz </w:t>
      </w:r>
      <w:r w:rsidR="00F627FC">
        <w:rPr>
          <w:lang w:val="hr-HR"/>
        </w:rPr>
        <w:t>bivše radnike stečajnog dužnika</w:t>
      </w:r>
      <w:r w:rsidR="00B37596">
        <w:rPr>
          <w:lang w:val="hr-HR"/>
        </w:rPr>
        <w:t xml:space="preserve"> te obavljanja pravnih poslova vezanih uz status imovine stečajnog dužnika odnosno sređivanja i</w:t>
      </w:r>
      <w:r w:rsidR="00F627FC">
        <w:rPr>
          <w:lang w:val="hr-HR"/>
        </w:rPr>
        <w:t>movinsko-pravnog stanja imovine te obavljanje drugih pravnih poslova,</w:t>
      </w:r>
      <w:r w:rsidR="00B37596">
        <w:rPr>
          <w:lang w:val="hr-HR"/>
        </w:rPr>
        <w:t xml:space="preserve"> ukazuju opravdanim. Isto</w:t>
      </w:r>
      <w:r w:rsidR="001418E9">
        <w:rPr>
          <w:lang w:val="hr-HR"/>
        </w:rPr>
        <w:t xml:space="preserve"> tako valja navesti i da je steč</w:t>
      </w:r>
      <w:r w:rsidR="00B37596">
        <w:rPr>
          <w:lang w:val="hr-HR"/>
        </w:rPr>
        <w:t>ajni dužnik, a na temelju odobrenja skupštine vjerovnika, sklopio ugovore o zakupu staklenika sa više zakupoprimaca pa je stoga i radi kontrole tog poslovanja (</w:t>
      </w:r>
      <w:r w:rsidR="001418E9">
        <w:rPr>
          <w:lang w:val="hr-HR"/>
        </w:rPr>
        <w:t>pregleda potrošnje vode i struje)</w:t>
      </w:r>
      <w:r w:rsidR="003D410C">
        <w:rPr>
          <w:lang w:val="hr-HR"/>
        </w:rPr>
        <w:t>,</w:t>
      </w:r>
      <w:r w:rsidR="001418E9">
        <w:rPr>
          <w:lang w:val="hr-HR"/>
        </w:rPr>
        <w:t xml:space="preserve"> kao i radi </w:t>
      </w:r>
      <w:r w:rsidR="00533C57">
        <w:rPr>
          <w:lang w:val="hr-HR"/>
        </w:rPr>
        <w:t>čuvanj</w:t>
      </w:r>
      <w:r w:rsidR="001418E9">
        <w:rPr>
          <w:lang w:val="hr-HR"/>
        </w:rPr>
        <w:t xml:space="preserve">a ostale imovine stečajnog dužnika </w:t>
      </w:r>
      <w:r w:rsidR="007F3384">
        <w:rPr>
          <w:lang w:val="hr-HR"/>
        </w:rPr>
        <w:t>za sada</w:t>
      </w:r>
      <w:r w:rsidR="001418E9">
        <w:rPr>
          <w:lang w:val="hr-HR"/>
        </w:rPr>
        <w:t xml:space="preserve"> opravdano obavljanje poslova domara. Upravo stoga</w:t>
      </w:r>
      <w:r w:rsidR="00E157B7">
        <w:rPr>
          <w:lang w:val="hr-HR"/>
        </w:rPr>
        <w:t xml:space="preserve">, a posebno uzimajući u obzir navode stečajnog upravitelja o svim poslovima koje je potrebno obaviti odnosno završiti u okviru ovog stečajnog postupka, </w:t>
      </w:r>
      <w:r w:rsidR="001418E9">
        <w:rPr>
          <w:lang w:val="hr-HR"/>
        </w:rPr>
        <w:t xml:space="preserve">ovaj sud je smatrao opravdanim odobriti stečajnom upravitelju sklapanje ugovora o radu na određeno vrijeme s </w:t>
      </w:r>
      <w:r w:rsidR="003D410C">
        <w:rPr>
          <w:lang w:val="hr-HR"/>
        </w:rPr>
        <w:t>navedenih</w:t>
      </w:r>
      <w:r w:rsidR="001418E9">
        <w:rPr>
          <w:lang w:val="hr-HR"/>
        </w:rPr>
        <w:t xml:space="preserve"> </w:t>
      </w:r>
      <w:r w:rsidR="0020083B">
        <w:rPr>
          <w:lang w:val="hr-HR"/>
        </w:rPr>
        <w:t>troje</w:t>
      </w:r>
      <w:r w:rsidR="001418E9">
        <w:rPr>
          <w:lang w:val="hr-HR"/>
        </w:rPr>
        <w:t xml:space="preserve"> radnika</w:t>
      </w:r>
      <w:r w:rsidR="00DD4468">
        <w:rPr>
          <w:lang w:val="hr-HR"/>
        </w:rPr>
        <w:t xml:space="preserve"> </w:t>
      </w:r>
      <w:r w:rsidR="00DD4468" w:rsidRPr="007F3384">
        <w:rPr>
          <w:lang w:val="hr-HR"/>
        </w:rPr>
        <w:t xml:space="preserve">za </w:t>
      </w:r>
      <w:r w:rsidR="00D82872" w:rsidRPr="007F3384">
        <w:rPr>
          <w:lang w:val="hr-HR"/>
        </w:rPr>
        <w:t>naredna dva mjeseca</w:t>
      </w:r>
      <w:r w:rsidR="001418E9">
        <w:rPr>
          <w:lang w:val="hr-HR"/>
        </w:rPr>
        <w:t xml:space="preserve">, imajući pritom u vidu da se prema </w:t>
      </w:r>
      <w:r w:rsidR="00E74F17">
        <w:rPr>
          <w:lang w:val="hr-HR"/>
        </w:rPr>
        <w:t>izjavi</w:t>
      </w:r>
      <w:r w:rsidR="001418E9">
        <w:rPr>
          <w:lang w:val="hr-HR"/>
        </w:rPr>
        <w:t xml:space="preserve"> stečajnog upravitelja </w:t>
      </w:r>
      <w:r w:rsidR="001418E9" w:rsidRPr="004D01C7">
        <w:rPr>
          <w:lang w:val="hr-HR"/>
        </w:rPr>
        <w:t xml:space="preserve">plaće istih mogu podmiriti iz prihoda koje stečajni dužnik ostvaruje od zakupa. </w:t>
      </w:r>
    </w:p>
    <w:p w:rsidRDefault="001418E9" w:rsidP="00AE3066" w:rsidR="001418E9" w:rsidRPr="004D01C7">
      <w:pPr>
        <w:ind w:firstLine="720"/>
        <w:jc w:val="both"/>
        <w:rPr>
          <w:lang w:val="hr-HR"/>
        </w:rPr>
      </w:pPr>
    </w:p>
    <w:p w:rsidRDefault="001418E9" w:rsidP="00AE3066" w:rsidR="001418E9" w:rsidRPr="004D01C7">
      <w:pPr>
        <w:ind w:firstLine="720"/>
        <w:jc w:val="both"/>
        <w:rPr>
          <w:lang w:val="hr-HR"/>
        </w:rPr>
      </w:pPr>
      <w:r w:rsidRPr="004D01C7">
        <w:rPr>
          <w:lang w:val="hr-HR"/>
        </w:rPr>
        <w:t xml:space="preserve">Slijedom svega naprijed navedenog, a sukladno odredbama čl. 120. st. 5. i 6. SZ-a, odlučeno je kao u izreci ovog rješenja. </w:t>
      </w:r>
    </w:p>
    <w:p w:rsidRDefault="00810544" w:rsidP="00533C57" w:rsidR="00810544" w:rsidRPr="004D01C7">
      <w:pPr>
        <w:rPr>
          <w:lang w:val="hr-HR"/>
        </w:rPr>
      </w:pPr>
    </w:p>
    <w:p w:rsidRDefault="003F13DF" w:rsidP="00964A7F" w:rsidR="00964A7F" w:rsidRPr="004D01C7">
      <w:pPr>
        <w:jc w:val="center"/>
        <w:rPr>
          <w:lang w:val="hr-HR"/>
        </w:rPr>
      </w:pPr>
      <w:r w:rsidRPr="004D01C7">
        <w:rPr>
          <w:lang w:val="hr-HR"/>
        </w:rPr>
        <w:t>U Splitu</w:t>
      </w:r>
      <w:r w:rsidR="00280334" w:rsidRPr="004D01C7">
        <w:rPr>
          <w:lang w:val="hr-HR"/>
        </w:rPr>
        <w:t>,</w:t>
      </w:r>
      <w:r w:rsidR="002820A8" w:rsidRPr="004D01C7">
        <w:rPr>
          <w:lang w:val="hr-HR"/>
        </w:rPr>
        <w:t xml:space="preserve"> </w:t>
      </w:r>
      <w:r w:rsidR="0065077E">
        <w:rPr>
          <w:lang w:val="hr-HR"/>
        </w:rPr>
        <w:t>26. travnja</w:t>
      </w:r>
      <w:r w:rsidR="00FF099B">
        <w:rPr>
          <w:lang w:val="hr-HR"/>
        </w:rPr>
        <w:t xml:space="preserve"> 2018</w:t>
      </w:r>
      <w:r w:rsidR="00964A7F" w:rsidRPr="004D01C7">
        <w:rPr>
          <w:lang w:val="hr-HR"/>
        </w:rPr>
        <w:t xml:space="preserve">. </w:t>
      </w:r>
    </w:p>
    <w:p w:rsidRDefault="00964A7F" w:rsidP="00964A7F" w:rsidR="002B32D0" w:rsidRPr="00151630">
      <w:pPr>
        <w:jc w:val="both"/>
        <w:rPr>
          <w:sz w:val="16"/>
          <w:szCs w:val="16"/>
          <w:lang w:val="hr-HR"/>
        </w:rPr>
      </w:pPr>
      <w:r w:rsidRPr="004D01C7">
        <w:rPr>
          <w:lang w:val="hr-HR"/>
        </w:rPr>
        <w:t xml:space="preserve"> </w:t>
      </w:r>
    </w:p>
    <w:p w:rsidRDefault="003F13DF" w:rsidP="00280334" w:rsidR="003F13DF" w:rsidRPr="004D01C7">
      <w:pPr>
        <w:ind w:firstLine="108" w:left="7092"/>
      </w:pPr>
      <w:r w:rsidRPr="004D01C7">
        <w:t xml:space="preserve">S U D A C </w:t>
      </w:r>
    </w:p>
    <w:p w:rsidRDefault="00280334" w:rsidR="003F13DF" w:rsidRPr="00672B58">
      <w:pPr>
        <w:ind w:left="6372"/>
        <w:rPr>
          <w:sz w:val="28"/>
          <w:szCs w:val="28"/>
        </w:rPr>
      </w:pPr>
      <w:r w:rsidRPr="004D01C7">
        <w:tab/>
      </w:r>
    </w:p>
    <w:p w:rsidRDefault="003F13DF" w:rsidP="00280334" w:rsidR="0094373F" w:rsidRPr="004D01C7">
      <w:pPr>
        <w:ind w:firstLine="216" w:left="6984"/>
        <w:rPr>
          <w:lang w:val="hr-HR"/>
        </w:rPr>
      </w:pPr>
      <w:r w:rsidRPr="004D01C7">
        <w:t>Paško Bačić</w:t>
      </w:r>
    </w:p>
    <w:p w:rsidRDefault="00A9290A" w:rsidP="00A9290A" w:rsidR="00A9290A" w:rsidRPr="004D01C7">
      <w:pPr>
        <w:ind w:left="6372"/>
        <w:rPr>
          <w:lang w:val="hr-HR"/>
        </w:rPr>
      </w:pPr>
    </w:p>
    <w:p w:rsidRDefault="002612F2" w:rsidP="0094373F" w:rsidR="002612F2" w:rsidRPr="00151630">
      <w:pPr>
        <w:jc w:val="both"/>
        <w:rPr>
          <w:sz w:val="16"/>
          <w:szCs w:val="16"/>
          <w:lang w:val="hr-HR"/>
        </w:rPr>
      </w:pPr>
    </w:p>
    <w:p w:rsidRDefault="002612F2" w:rsidP="0094373F" w:rsidR="002612F2" w:rsidRPr="006E07B9">
      <w:pPr>
        <w:jc w:val="both"/>
        <w:rPr>
          <w:sz w:val="16"/>
          <w:szCs w:val="16"/>
          <w:lang w:val="hr-HR"/>
        </w:rPr>
      </w:pPr>
    </w:p>
    <w:p w:rsidRDefault="00DD339A" w:rsidP="00DD339A" w:rsidR="00DD339A" w:rsidRPr="00BE00BF">
      <w:pPr>
        <w:jc w:val="both"/>
        <w:rPr>
          <w:lang w:val="hr-HR"/>
        </w:rPr>
      </w:pPr>
      <w:r w:rsidRPr="00BE00BF">
        <w:rPr>
          <w:lang w:val="hr-HR"/>
        </w:rPr>
        <w:t>UPUTA O PRAVNOM LIJEKU:</w:t>
      </w:r>
    </w:p>
    <w:p w:rsidRDefault="00DD339A" w:rsidP="00DD339A" w:rsidR="00DD339A" w:rsidRPr="00BE00BF">
      <w:pPr>
        <w:jc w:val="both"/>
        <w:rPr>
          <w:lang w:val="hr-HR"/>
        </w:rPr>
      </w:pPr>
      <w:r w:rsidRPr="00BE00BF">
        <w:rPr>
          <w:lang w:val="hr-HR"/>
        </w:rPr>
        <w:t xml:space="preserve">Protiv ovog rješenja dopuštena je žalba Visokom trgovačkom sudu RH u Zagrebu. Žalba se podnosi putem ovog suda, </w:t>
      </w:r>
      <w:r>
        <w:rPr>
          <w:lang w:val="hr-HR"/>
        </w:rPr>
        <w:t xml:space="preserve">pismeno </w:t>
      </w:r>
      <w:r w:rsidRPr="00BE00BF">
        <w:rPr>
          <w:lang w:val="hr-HR"/>
        </w:rPr>
        <w:t xml:space="preserve">u tri primjerka, u roku od 8 dana od dana dostave ovog rješenja. </w:t>
      </w:r>
      <w:r>
        <w:rPr>
          <w:lang w:val="hr-HR"/>
        </w:rPr>
        <w:t>Dostava ovog rješenja smatra se obavljenom istekom osmog dana od dana njegove objave na mrežnoj stranici e-Oglasna ploča sudova.</w:t>
      </w:r>
    </w:p>
    <w:p w:rsidRDefault="0094373F" w:rsidP="0094373F" w:rsidR="0094373F" w:rsidRPr="004D01C7">
      <w:pPr>
        <w:jc w:val="both"/>
        <w:rPr>
          <w:lang w:val="hr-HR"/>
        </w:rPr>
      </w:pPr>
    </w:p>
    <w:p w:rsidRDefault="00805EB1" w:rsidP="0094373F" w:rsidR="00805EB1" w:rsidRPr="004D01C7">
      <w:pPr>
        <w:jc w:val="both"/>
        <w:rPr>
          <w:lang w:val="hr-HR"/>
        </w:rPr>
      </w:pPr>
    </w:p>
    <w:p w:rsidRDefault="0094373F" w:rsidP="00805EB1" w:rsidR="007657A3" w:rsidRPr="004D01C7">
      <w:pPr>
        <w:jc w:val="both"/>
        <w:rPr>
          <w:lang w:val="hr-HR"/>
        </w:rPr>
      </w:pPr>
      <w:r w:rsidRPr="004D01C7">
        <w:rPr>
          <w:lang w:val="hr-HR"/>
        </w:rPr>
        <w:t>DNA</w:t>
      </w:r>
    </w:p>
    <w:p w:rsidRDefault="00805EB1" w:rsidP="007657A3" w:rsidR="00CD5119" w:rsidRPr="004D01C7">
      <w:pPr>
        <w:numPr>
          <w:ilvl w:val="0"/>
          <w:numId w:val="3"/>
        </w:numPr>
        <w:jc w:val="both"/>
        <w:rPr>
          <w:lang w:val="hr-HR"/>
        </w:rPr>
      </w:pPr>
      <w:r w:rsidRPr="004D01C7">
        <w:rPr>
          <w:lang w:val="hr-HR"/>
        </w:rPr>
        <w:t>stečajno</w:t>
      </w:r>
      <w:r w:rsidR="001418E9" w:rsidRPr="004D01C7">
        <w:rPr>
          <w:lang w:val="hr-HR"/>
        </w:rPr>
        <w:t>m</w:t>
      </w:r>
      <w:r w:rsidRPr="004D01C7">
        <w:rPr>
          <w:lang w:val="hr-HR"/>
        </w:rPr>
        <w:t xml:space="preserve"> upravitelj</w:t>
      </w:r>
      <w:r w:rsidR="001418E9" w:rsidRPr="004D01C7">
        <w:rPr>
          <w:lang w:val="hr-HR"/>
        </w:rPr>
        <w:t xml:space="preserve">u </w:t>
      </w:r>
    </w:p>
    <w:p w:rsidRDefault="003C2715" w:rsidP="007657A3" w:rsidR="00805EB1" w:rsidRPr="004D01C7">
      <w:pPr>
        <w:numPr>
          <w:ilvl w:val="0"/>
          <w:numId w:val="3"/>
        </w:numPr>
        <w:jc w:val="both"/>
        <w:rPr>
          <w:lang w:val="hr-HR"/>
        </w:rPr>
      </w:pPr>
      <w:r w:rsidRPr="004D01C7">
        <w:rPr>
          <w:lang w:val="hr-HR"/>
        </w:rPr>
        <w:t xml:space="preserve">e-Oglasna ploča suda </w:t>
      </w:r>
    </w:p>
    <w:p w:rsidRDefault="0094373F" w:rsidP="0094373F" w:rsidR="00247D9D" w:rsidRPr="004D01C7">
      <w:pPr>
        <w:numPr>
          <w:ilvl w:val="0"/>
          <w:numId w:val="3"/>
        </w:numPr>
        <w:jc w:val="both"/>
        <w:rPr>
          <w:lang w:val="hr-HR"/>
        </w:rPr>
      </w:pPr>
      <w:r w:rsidRPr="004D01C7">
        <w:rPr>
          <w:lang w:val="hr-HR"/>
        </w:rPr>
        <w:t>u spis</w:t>
      </w:r>
    </w:p>
    <w:sectPr w:rsidSect="00082DDC" w:rsidR="00247D9D" w:rsidRPr="004D01C7">
      <w:headerReference w:type="default" r:id="rId11"/>
      <w:pgSz w:h="15840" w:w="12240"/>
      <w:pgMar w:gutter="0" w:footer="709" w:header="709" w:left="1797" w:bottom="1418" w:right="1797" w:top="42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5386" w:rsidP="003A6DA9" w:rsidR="000B5386">
      <w:r>
        <w:separator/>
      </w:r>
    </w:p>
  </w:endnote>
  <w:endnote w:id="0" w:type="continuationSeparator">
    <w:p w:rsidRDefault="000B5386" w:rsidP="003A6DA9" w:rsidR="000B53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5386" w:rsidP="003A6DA9" w:rsidR="000B5386">
      <w:r>
        <w:separator/>
      </w:r>
    </w:p>
  </w:footnote>
  <w:footnote w:id="0" w:type="continuationSeparator">
    <w:p w:rsidRDefault="000B5386" w:rsidP="003A6DA9" w:rsidR="000B53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89845114"/>
      <w:docPartObj>
        <w:docPartGallery w:val="Page Numbers (Top of Page)"/>
        <w:docPartUnique/>
      </w:docPartObj>
    </w:sdtPr>
    <w:sdtEndPr/>
    <w:sdtContent>
      <w:p w:rsidRDefault="00DF51B2" w:rsidR="00DF51B2">
        <w:pPr>
          <w:pStyle w:val="Zaglavlje"/>
          <w:jc w:val="center"/>
          <w:rPr>
            <w:lang w:val="hr-HR"/>
          </w:rPr>
        </w:pPr>
        <w:r>
          <w:t xml:space="preserve">                                                                        </w:t>
        </w:r>
        <w:r w:rsidR="005F0C38">
          <w:fldChar w:fldCharType="begin"/>
        </w:r>
        <w:r w:rsidR="005F0C38">
          <w:instrText>PAGE   \* MERGEFORMAT</w:instrText>
        </w:r>
        <w:r w:rsidR="005F0C38">
          <w:fldChar w:fldCharType="separate"/>
        </w:r>
        <w:r w:rsidR="00D36044" w:rsidRPr="00D36044">
          <w:rPr>
            <w:noProof/>
            <w:lang w:val="hr-HR"/>
          </w:rPr>
          <w:t>3</w:t>
        </w:r>
        <w:r w:rsidR="005F0C38">
          <w:fldChar w:fldCharType="end"/>
        </w:r>
        <w:r>
          <w:t xml:space="preserve">                                              </w:t>
        </w:r>
        <w:r w:rsidRPr="00DF51B2">
          <w:rPr>
            <w:lang w:val="hr-HR"/>
          </w:rPr>
          <w:t>12. St-19/2015</w:t>
        </w:r>
      </w:p>
      <w:p w:rsidRDefault="00D36044" w:rsidR="005F0C38">
        <w:pPr>
          <w:pStyle w:val="Zaglavlje"/>
          <w:jc w:val="center"/>
        </w:pPr>
      </w:p>
    </w:sdtContent>
  </w:sdt>
  <w:p w:rsidRDefault="005E4169" w:rsidR="005E4169" w:rsidRPr="0090754B">
    <w:pPr>
      <w:pStyle w:val="Zaglavlje"/>
      <w:jc w:val="center"/>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786EC2"/>
    <w:multiLevelType w:val="hybridMultilevel"/>
    <w:tmpl w:val="F936136E"/>
    <w:lvl w:tplc="E0BAE01A"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1">
    <w:nsid w:val="0DFE0C58"/>
    <w:multiLevelType w:val="hybridMultilevel"/>
    <w:tmpl w:val="1AE2C0C8"/>
    <w:lvl w:tplc="9434237E"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5307CF5"/>
    <w:multiLevelType w:val="hybridMultilevel"/>
    <w:tmpl w:val="B1302F84"/>
    <w:lvl w:tplc="6A0E0E44"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4">
    <w:nsid w:val="3F736078"/>
    <w:multiLevelType w:val="hybridMultilevel"/>
    <w:tmpl w:val="F1026E4C"/>
    <w:lvl w:tplc="698E0E74" w:ilvl="0">
      <w:start w:val="1"/>
      <w:numFmt w:val="decimal"/>
      <w:lvlText w:val="%1."/>
      <w:lvlJc w:val="left"/>
      <w:pPr>
        <w:tabs>
          <w:tab w:pos="1005" w:val="num"/>
        </w:tabs>
        <w:ind w:hanging="645" w:left="100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7A651DD"/>
    <w:multiLevelType w:val="hybridMultilevel"/>
    <w:tmpl w:val="2244E60E"/>
    <w:lvl w:tplc="E5FA515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1"/>
  </w:num>
  <w:num w:numId="2">
    <w:abstractNumId w:val="5"/>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4"/>
  </w:num>
  <w:num w:numId="6">
    <w:abstractNumId w:val="2"/>
  </w:num>
  <w:num w:numId="7">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savePreviewPicture/>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4A7F"/>
    <w:rsid w:val="000150AE"/>
    <w:rsid w:val="000262F0"/>
    <w:rsid w:val="00033601"/>
    <w:rsid w:val="00037DAA"/>
    <w:rsid w:val="000407D9"/>
    <w:rsid w:val="00044E41"/>
    <w:rsid w:val="00046FD3"/>
    <w:rsid w:val="0004782B"/>
    <w:rsid w:val="00053D26"/>
    <w:rsid w:val="00066E35"/>
    <w:rsid w:val="00072A78"/>
    <w:rsid w:val="0007420F"/>
    <w:rsid w:val="00077117"/>
    <w:rsid w:val="00082DDC"/>
    <w:rsid w:val="000843D7"/>
    <w:rsid w:val="000A0D85"/>
    <w:rsid w:val="000A72A7"/>
    <w:rsid w:val="000B0BFB"/>
    <w:rsid w:val="000B5386"/>
    <w:rsid w:val="00103E11"/>
    <w:rsid w:val="00116E67"/>
    <w:rsid w:val="001418E9"/>
    <w:rsid w:val="001472E9"/>
    <w:rsid w:val="00151630"/>
    <w:rsid w:val="0015249D"/>
    <w:rsid w:val="00152FD7"/>
    <w:rsid w:val="00160CA6"/>
    <w:rsid w:val="00161A95"/>
    <w:rsid w:val="001728A6"/>
    <w:rsid w:val="001A7172"/>
    <w:rsid w:val="001B1EFD"/>
    <w:rsid w:val="001D3A50"/>
    <w:rsid w:val="001F350F"/>
    <w:rsid w:val="0020083B"/>
    <w:rsid w:val="0020468F"/>
    <w:rsid w:val="002067E4"/>
    <w:rsid w:val="002162CC"/>
    <w:rsid w:val="0021722A"/>
    <w:rsid w:val="00220C54"/>
    <w:rsid w:val="00243C65"/>
    <w:rsid w:val="00247D9D"/>
    <w:rsid w:val="002575D0"/>
    <w:rsid w:val="002612F2"/>
    <w:rsid w:val="00280334"/>
    <w:rsid w:val="002820A8"/>
    <w:rsid w:val="00287744"/>
    <w:rsid w:val="002A092A"/>
    <w:rsid w:val="002B32D0"/>
    <w:rsid w:val="002B6C44"/>
    <w:rsid w:val="002C6BF1"/>
    <w:rsid w:val="002E04F5"/>
    <w:rsid w:val="002E70E8"/>
    <w:rsid w:val="002F4660"/>
    <w:rsid w:val="00303256"/>
    <w:rsid w:val="00303473"/>
    <w:rsid w:val="00303540"/>
    <w:rsid w:val="003109B7"/>
    <w:rsid w:val="00310FB6"/>
    <w:rsid w:val="00312205"/>
    <w:rsid w:val="00313AD8"/>
    <w:rsid w:val="0031650A"/>
    <w:rsid w:val="00330D26"/>
    <w:rsid w:val="00331293"/>
    <w:rsid w:val="00333ABE"/>
    <w:rsid w:val="003547CA"/>
    <w:rsid w:val="003A0EBA"/>
    <w:rsid w:val="003A6DA9"/>
    <w:rsid w:val="003B1F5D"/>
    <w:rsid w:val="003C2715"/>
    <w:rsid w:val="003C7897"/>
    <w:rsid w:val="003D410C"/>
    <w:rsid w:val="003E7FAE"/>
    <w:rsid w:val="003F0D42"/>
    <w:rsid w:val="003F13DF"/>
    <w:rsid w:val="003F2650"/>
    <w:rsid w:val="00405B05"/>
    <w:rsid w:val="00407472"/>
    <w:rsid w:val="004106FB"/>
    <w:rsid w:val="00423F3D"/>
    <w:rsid w:val="00442FF0"/>
    <w:rsid w:val="00461B6D"/>
    <w:rsid w:val="0047098F"/>
    <w:rsid w:val="004747E9"/>
    <w:rsid w:val="00481A51"/>
    <w:rsid w:val="00492F65"/>
    <w:rsid w:val="004A2409"/>
    <w:rsid w:val="004A37A2"/>
    <w:rsid w:val="004A6CCC"/>
    <w:rsid w:val="004D01C7"/>
    <w:rsid w:val="004D569B"/>
    <w:rsid w:val="004E661E"/>
    <w:rsid w:val="004F563E"/>
    <w:rsid w:val="005156C2"/>
    <w:rsid w:val="00517263"/>
    <w:rsid w:val="00533C57"/>
    <w:rsid w:val="00536182"/>
    <w:rsid w:val="00537170"/>
    <w:rsid w:val="00560FDA"/>
    <w:rsid w:val="00565F49"/>
    <w:rsid w:val="00572744"/>
    <w:rsid w:val="00582383"/>
    <w:rsid w:val="00596B6A"/>
    <w:rsid w:val="0059707E"/>
    <w:rsid w:val="005E4169"/>
    <w:rsid w:val="005F0C38"/>
    <w:rsid w:val="005F0CC3"/>
    <w:rsid w:val="006341EF"/>
    <w:rsid w:val="00634CD8"/>
    <w:rsid w:val="00636234"/>
    <w:rsid w:val="00636970"/>
    <w:rsid w:val="006454CC"/>
    <w:rsid w:val="0064645F"/>
    <w:rsid w:val="0065077E"/>
    <w:rsid w:val="00656DEE"/>
    <w:rsid w:val="00665CE0"/>
    <w:rsid w:val="006713BE"/>
    <w:rsid w:val="00672B58"/>
    <w:rsid w:val="006C7C9C"/>
    <w:rsid w:val="006D5F0A"/>
    <w:rsid w:val="006E07B9"/>
    <w:rsid w:val="006E2E8E"/>
    <w:rsid w:val="00724A63"/>
    <w:rsid w:val="007301D9"/>
    <w:rsid w:val="00755850"/>
    <w:rsid w:val="00755F6E"/>
    <w:rsid w:val="007624B5"/>
    <w:rsid w:val="007657A3"/>
    <w:rsid w:val="00782CE6"/>
    <w:rsid w:val="007841BB"/>
    <w:rsid w:val="007B68C5"/>
    <w:rsid w:val="007D334B"/>
    <w:rsid w:val="007D4F11"/>
    <w:rsid w:val="007D6714"/>
    <w:rsid w:val="007F26EE"/>
    <w:rsid w:val="007F27DF"/>
    <w:rsid w:val="007F3384"/>
    <w:rsid w:val="007F4B82"/>
    <w:rsid w:val="007F5FE2"/>
    <w:rsid w:val="007F73CA"/>
    <w:rsid w:val="00801AF4"/>
    <w:rsid w:val="00805EB1"/>
    <w:rsid w:val="00810544"/>
    <w:rsid w:val="00836BD1"/>
    <w:rsid w:val="0086316A"/>
    <w:rsid w:val="0089128D"/>
    <w:rsid w:val="00894AD6"/>
    <w:rsid w:val="008A6DB8"/>
    <w:rsid w:val="008B08C9"/>
    <w:rsid w:val="008B4783"/>
    <w:rsid w:val="008C6ECB"/>
    <w:rsid w:val="008F5F42"/>
    <w:rsid w:val="009067D9"/>
    <w:rsid w:val="0090754B"/>
    <w:rsid w:val="00913E4E"/>
    <w:rsid w:val="0091491C"/>
    <w:rsid w:val="00917820"/>
    <w:rsid w:val="00931330"/>
    <w:rsid w:val="00941AF2"/>
    <w:rsid w:val="0094373F"/>
    <w:rsid w:val="00944B42"/>
    <w:rsid w:val="009450E0"/>
    <w:rsid w:val="00955058"/>
    <w:rsid w:val="00964A7F"/>
    <w:rsid w:val="00966EDF"/>
    <w:rsid w:val="009745F5"/>
    <w:rsid w:val="009768A3"/>
    <w:rsid w:val="00983571"/>
    <w:rsid w:val="00993327"/>
    <w:rsid w:val="009A34FA"/>
    <w:rsid w:val="009C5D94"/>
    <w:rsid w:val="009D1F7B"/>
    <w:rsid w:val="009D59A9"/>
    <w:rsid w:val="009E4287"/>
    <w:rsid w:val="00A332C5"/>
    <w:rsid w:val="00A47CC1"/>
    <w:rsid w:val="00A50D9D"/>
    <w:rsid w:val="00A547EB"/>
    <w:rsid w:val="00A6343F"/>
    <w:rsid w:val="00A63AE2"/>
    <w:rsid w:val="00A76440"/>
    <w:rsid w:val="00A82DF4"/>
    <w:rsid w:val="00A82F7B"/>
    <w:rsid w:val="00A83B92"/>
    <w:rsid w:val="00A9290A"/>
    <w:rsid w:val="00A93CC7"/>
    <w:rsid w:val="00AD21F5"/>
    <w:rsid w:val="00AE304B"/>
    <w:rsid w:val="00AE3066"/>
    <w:rsid w:val="00AE783D"/>
    <w:rsid w:val="00AF48CD"/>
    <w:rsid w:val="00AF54CD"/>
    <w:rsid w:val="00B0258A"/>
    <w:rsid w:val="00B25EA7"/>
    <w:rsid w:val="00B33109"/>
    <w:rsid w:val="00B37596"/>
    <w:rsid w:val="00B41925"/>
    <w:rsid w:val="00B41B2D"/>
    <w:rsid w:val="00B44914"/>
    <w:rsid w:val="00B62E08"/>
    <w:rsid w:val="00B65236"/>
    <w:rsid w:val="00B66F81"/>
    <w:rsid w:val="00BA4E58"/>
    <w:rsid w:val="00BB4A85"/>
    <w:rsid w:val="00BC0788"/>
    <w:rsid w:val="00BE00BF"/>
    <w:rsid w:val="00BE4C93"/>
    <w:rsid w:val="00BF0BEA"/>
    <w:rsid w:val="00BF3636"/>
    <w:rsid w:val="00C01CFA"/>
    <w:rsid w:val="00C07389"/>
    <w:rsid w:val="00C11134"/>
    <w:rsid w:val="00C24322"/>
    <w:rsid w:val="00C460A8"/>
    <w:rsid w:val="00C6412A"/>
    <w:rsid w:val="00C7079F"/>
    <w:rsid w:val="00C76654"/>
    <w:rsid w:val="00C90A33"/>
    <w:rsid w:val="00CA2900"/>
    <w:rsid w:val="00CA4E54"/>
    <w:rsid w:val="00CC3B1A"/>
    <w:rsid w:val="00CD4524"/>
    <w:rsid w:val="00CD5119"/>
    <w:rsid w:val="00CE0630"/>
    <w:rsid w:val="00CE5EE5"/>
    <w:rsid w:val="00D075A6"/>
    <w:rsid w:val="00D10042"/>
    <w:rsid w:val="00D25F27"/>
    <w:rsid w:val="00D268E7"/>
    <w:rsid w:val="00D35403"/>
    <w:rsid w:val="00D36044"/>
    <w:rsid w:val="00D52EAE"/>
    <w:rsid w:val="00D63F94"/>
    <w:rsid w:val="00D66C2F"/>
    <w:rsid w:val="00D73D4D"/>
    <w:rsid w:val="00D824E4"/>
    <w:rsid w:val="00D82872"/>
    <w:rsid w:val="00D837DE"/>
    <w:rsid w:val="00D9457A"/>
    <w:rsid w:val="00DC0B59"/>
    <w:rsid w:val="00DD339A"/>
    <w:rsid w:val="00DD4468"/>
    <w:rsid w:val="00DF2B98"/>
    <w:rsid w:val="00DF51B2"/>
    <w:rsid w:val="00E059E1"/>
    <w:rsid w:val="00E157B7"/>
    <w:rsid w:val="00E17A90"/>
    <w:rsid w:val="00E25A2D"/>
    <w:rsid w:val="00E311FE"/>
    <w:rsid w:val="00E3179A"/>
    <w:rsid w:val="00E3302A"/>
    <w:rsid w:val="00E74F17"/>
    <w:rsid w:val="00E77705"/>
    <w:rsid w:val="00E80078"/>
    <w:rsid w:val="00E866A5"/>
    <w:rsid w:val="00E93573"/>
    <w:rsid w:val="00EA07EF"/>
    <w:rsid w:val="00ED233F"/>
    <w:rsid w:val="00EE4443"/>
    <w:rsid w:val="00F0037C"/>
    <w:rsid w:val="00F043B2"/>
    <w:rsid w:val="00F20E03"/>
    <w:rsid w:val="00F373A1"/>
    <w:rsid w:val="00F41799"/>
    <w:rsid w:val="00F41A3E"/>
    <w:rsid w:val="00F437BA"/>
    <w:rsid w:val="00F44A39"/>
    <w:rsid w:val="00F450E2"/>
    <w:rsid w:val="00F56A92"/>
    <w:rsid w:val="00F627FC"/>
    <w:rsid w:val="00F77480"/>
    <w:rsid w:val="00F833D5"/>
    <w:rsid w:val="00F9173B"/>
    <w:rsid w:val="00F96690"/>
    <w:rsid w:val="00F96EB0"/>
    <w:rsid w:val="00FB0940"/>
    <w:rsid w:val="00FB4077"/>
    <w:rsid w:val="00FD0056"/>
    <w:rsid w:val="00FD6624"/>
    <w:rsid w:val="00FE1D22"/>
    <w:rsid w:val="00FE4F81"/>
    <w:rsid w:val="00FE663C"/>
    <w:rsid w:val="00FF099B"/>
    <w:rsid w:val="00FF58C4"/>
    <w:rsid w:val="00FF5E3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cs="Tahoma" w:hAnsi="Tahoma" w:ascii="Tahoma"/>
      <w:sz w:val="16"/>
      <w:szCs w:val="16"/>
    </w:rPr>
  </w:style>
  <w:style w:customStyle="true" w:styleId="TekstbaloniaChar" w:type="character">
    <w:name w:val="Tekst balončića Char"/>
    <w:link w:val="Tekstbalonia"/>
    <w:rsid w:val="00CA2900"/>
    <w:rPr>
      <w:rFonts w:cs="Tahoma" w:hAnsi="Tahoma" w:asci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true"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true"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true" w:styleId="font5" w:type="paragraph">
    <w:name w:val="font5"/>
    <w:basedOn w:val="Normal"/>
    <w:rsid w:val="00931330"/>
    <w:pPr>
      <w:spacing w:afterAutospacing="true" w:after="100" w:beforeAutospacing="true" w:before="100"/>
    </w:pPr>
    <w:rPr>
      <w:rFonts w:cs="Arial" w:hAnsi="Arial" w:ascii="Arial"/>
      <w:b/>
      <w:bCs/>
      <w:sz w:val="16"/>
      <w:szCs w:val="16"/>
      <w:lang w:eastAsia="hr-HR" w:val="hr-HR"/>
    </w:rPr>
  </w:style>
  <w:style w:customStyle="true" w:styleId="xl65" w:type="paragraph">
    <w:name w:val="xl65"/>
    <w:basedOn w:val="Normal"/>
    <w:rsid w:val="00931330"/>
    <w:pPr>
      <w:spacing w:afterAutospacing="true" w:after="100" w:beforeAutospacing="true" w:before="100"/>
      <w:jc w:val="center"/>
      <w:textAlignment w:val="center"/>
    </w:pPr>
    <w:rPr>
      <w:sz w:val="18"/>
      <w:szCs w:val="18"/>
      <w:lang w:eastAsia="hr-HR" w:val="hr-HR"/>
    </w:rPr>
  </w:style>
  <w:style w:customStyle="true" w:styleId="xl66" w:type="paragraph">
    <w:name w:val="xl66"/>
    <w:basedOn w:val="Normal"/>
    <w:rsid w:val="00931330"/>
    <w:pPr>
      <w:spacing w:afterAutospacing="true" w:after="100" w:beforeAutospacing="true" w:before="100"/>
      <w:jc w:val="center"/>
      <w:textAlignment w:val="center"/>
    </w:pPr>
    <w:rPr>
      <w:sz w:val="18"/>
      <w:szCs w:val="18"/>
      <w:lang w:eastAsia="hr-HR" w:val="hr-HR"/>
    </w:rPr>
  </w:style>
  <w:style w:customStyle="true" w:styleId="xl67" w:type="paragraph">
    <w:name w:val="xl67"/>
    <w:basedOn w:val="Normal"/>
    <w:rsid w:val="00931330"/>
    <w:pPr>
      <w:spacing w:afterAutospacing="true" w:after="100" w:beforeAutospacing="true" w:before="100"/>
      <w:textAlignment w:val="center"/>
    </w:pPr>
    <w:rPr>
      <w:sz w:val="18"/>
      <w:szCs w:val="18"/>
      <w:lang w:eastAsia="hr-HR" w:val="hr-HR"/>
    </w:rPr>
  </w:style>
  <w:style w:customStyle="true" w:styleId="xl68" w:type="paragraph">
    <w:name w:val="xl68"/>
    <w:basedOn w:val="Normal"/>
    <w:rsid w:val="00931330"/>
    <w:pPr>
      <w:spacing w:afterAutospacing="true" w:after="100" w:beforeAutospacing="true" w:before="100"/>
      <w:textAlignment w:val="center"/>
    </w:pPr>
    <w:rPr>
      <w:sz w:val="18"/>
      <w:szCs w:val="18"/>
      <w:lang w:eastAsia="hr-HR" w:val="hr-HR"/>
    </w:rPr>
  </w:style>
  <w:style w:customStyle="true" w:styleId="xl69" w:type="paragraph">
    <w:name w:val="xl69"/>
    <w:basedOn w:val="Normal"/>
    <w:rsid w:val="00931330"/>
    <w:pPr>
      <w:spacing w:afterAutospacing="true" w:after="100" w:beforeAutospacing="true" w:before="100"/>
      <w:jc w:val="right"/>
      <w:textAlignment w:val="center"/>
    </w:pPr>
    <w:rPr>
      <w:sz w:val="18"/>
      <w:szCs w:val="18"/>
      <w:lang w:eastAsia="hr-HR" w:val="hr-HR"/>
    </w:rPr>
  </w:style>
  <w:style w:customStyle="true" w:styleId="xl70" w:type="paragraph">
    <w:name w:val="xl70"/>
    <w:basedOn w:val="Normal"/>
    <w:rsid w:val="00931330"/>
    <w:pPr>
      <w:spacing w:afterAutospacing="true" w:after="100" w:beforeAutospacing="true" w:before="100"/>
      <w:jc w:val="center"/>
      <w:textAlignment w:val="center"/>
    </w:pPr>
    <w:rPr>
      <w:b/>
      <w:bCs/>
      <w:lang w:eastAsia="hr-HR" w:val="hr-HR"/>
    </w:rPr>
  </w:style>
  <w:style w:customStyle="true" w:styleId="xl71" w:type="paragraph">
    <w:name w:val="xl71"/>
    <w:basedOn w:val="Normal"/>
    <w:rsid w:val="00931330"/>
    <w:pPr>
      <w:spacing w:afterAutospacing="true" w:after="100" w:beforeAutospacing="true" w:before="100"/>
      <w:jc w:val="center"/>
      <w:textAlignment w:val="center"/>
    </w:pPr>
    <w:rPr>
      <w:b/>
      <w:bCs/>
      <w:lang w:eastAsia="hr-HR" w:val="hr-HR"/>
    </w:rPr>
  </w:style>
  <w:style w:customStyle="true" w:styleId="xl72" w:type="paragraph">
    <w:name w:val="xl7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3" w:type="paragraph">
    <w:name w:val="xl7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4" w:type="paragraph">
    <w:name w:val="xl7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5" w:type="paragraph">
    <w:name w:val="xl7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6" w:type="paragraph">
    <w:name w:val="xl7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77" w:type="paragraph">
    <w:name w:val="xl7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78" w:type="paragraph">
    <w:name w:val="xl7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hAnsi="Arial" w:ascii="Arial"/>
      <w:sz w:val="16"/>
      <w:szCs w:val="16"/>
      <w:lang w:eastAsia="hr-HR" w:val="hr-HR"/>
    </w:rPr>
  </w:style>
  <w:style w:customStyle="true" w:styleId="xl79" w:type="paragraph">
    <w:name w:val="xl79"/>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80" w:type="paragraph">
    <w:name w:val="xl8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1" w:type="paragraph">
    <w:name w:val="xl8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lang w:eastAsia="hr-HR" w:val="hr-HR"/>
    </w:rPr>
  </w:style>
  <w:style w:customStyle="true" w:styleId="xl82" w:type="paragraph">
    <w:name w:val="xl8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83" w:type="paragraph">
    <w:name w:val="xl8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84" w:type="paragraph">
    <w:name w:val="xl84"/>
    <w:basedOn w:val="Normal"/>
    <w:rsid w:val="00931330"/>
    <w:pPr>
      <w:pBdr>
        <w:top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5" w:type="paragraph">
    <w:name w:val="xl8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6" w:type="paragraph">
    <w:name w:val="xl8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7" w:type="paragraph">
    <w:name w:val="xl8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88" w:type="paragraph">
    <w:name w:val="xl8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20"/>
      <w:szCs w:val="20"/>
      <w:lang w:eastAsia="hr-HR" w:val="hr-HR"/>
    </w:rPr>
  </w:style>
  <w:style w:customStyle="true" w:styleId="xl89" w:type="paragraph">
    <w:name w:val="xl89"/>
    <w:basedOn w:val="Normal"/>
    <w:rsid w:val="00931330"/>
    <w:pPr>
      <w:shd w:fill="FFFFFF" w:color="000000" w:val="clear"/>
      <w:spacing w:afterAutospacing="true" w:after="100" w:beforeAutospacing="true" w:before="100"/>
    </w:pPr>
    <w:rPr>
      <w:lang w:eastAsia="hr-HR" w:val="hr-HR"/>
    </w:rPr>
  </w:style>
  <w:style w:customStyle="true" w:styleId="xl90" w:type="paragraph">
    <w:name w:val="xl9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91" w:type="paragraph">
    <w:name w:val="xl9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92" w:type="paragraph">
    <w:name w:val="xl92"/>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93" w:type="paragraph">
    <w:name w:val="xl93"/>
    <w:basedOn w:val="Normal"/>
    <w:rsid w:val="00931330"/>
    <w:pPr>
      <w:spacing w:afterAutospacing="true" w:after="100" w:beforeAutospacing="true" w:before="100"/>
      <w:textAlignment w:val="center"/>
    </w:pPr>
    <w:rPr>
      <w:lang w:eastAsia="hr-HR" w:val="hr-HR"/>
    </w:rPr>
  </w:style>
  <w:style w:customStyle="true" w:styleId="xl94" w:type="paragraph">
    <w:name w:val="xl94"/>
    <w:basedOn w:val="Normal"/>
    <w:rsid w:val="00931330"/>
    <w:pPr>
      <w:spacing w:afterAutospacing="true" w:after="100" w:beforeAutospacing="true" w:before="100"/>
      <w:textAlignment w:val="center"/>
    </w:pPr>
    <w:rPr>
      <w:lang w:eastAsia="hr-HR" w:val="hr-HR"/>
    </w:rPr>
  </w:style>
  <w:style w:customStyle="true" w:styleId="xl95" w:type="paragraph">
    <w:name w:val="xl95"/>
    <w:basedOn w:val="Normal"/>
    <w:rsid w:val="00931330"/>
    <w:pPr>
      <w:spacing w:afterAutospacing="true" w:after="100" w:beforeAutospacing="true" w:before="100"/>
      <w:textAlignment w:val="center"/>
    </w:pPr>
    <w:rPr>
      <w:lang w:eastAsia="hr-HR" w:val="hr-HR"/>
    </w:rPr>
  </w:style>
  <w:style w:customStyle="true" w:styleId="xl96" w:type="paragraph">
    <w:name w:val="xl96"/>
    <w:basedOn w:val="Normal"/>
    <w:rsid w:val="00931330"/>
    <w:pPr>
      <w:spacing w:afterAutospacing="true" w:after="100" w:beforeAutospacing="true" w:before="100"/>
      <w:textAlignment w:val="center"/>
    </w:pPr>
    <w:rPr>
      <w:sz w:val="18"/>
      <w:szCs w:val="18"/>
      <w:lang w:eastAsia="hr-HR" w:val="hr-HR"/>
    </w:rPr>
  </w:style>
  <w:style w:customStyle="true" w:styleId="xl97" w:type="paragraph">
    <w:name w:val="xl9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b/>
      <w:bCs/>
      <w:sz w:val="16"/>
      <w:szCs w:val="16"/>
      <w:lang w:eastAsia="hr-HR" w:val="hr-HR"/>
    </w:rPr>
  </w:style>
  <w:style w:customStyle="true" w:styleId="xl98" w:type="paragraph">
    <w:name w:val="xl98"/>
    <w:basedOn w:val="Normal"/>
    <w:rsid w:val="00931330"/>
    <w:pPr>
      <w:spacing w:afterAutospacing="true" w:after="100" w:beforeAutospacing="true" w:before="100"/>
      <w:jc w:val="center"/>
      <w:textAlignment w:val="center"/>
    </w:pPr>
    <w:rPr>
      <w:sz w:val="18"/>
      <w:szCs w:val="18"/>
      <w:lang w:eastAsia="hr-HR" w:val="hr-HR"/>
    </w:rPr>
  </w:style>
  <w:style w:customStyle="true" w:styleId="xl99" w:type="paragraph">
    <w:name w:val="xl99"/>
    <w:basedOn w:val="Normal"/>
    <w:rsid w:val="00931330"/>
    <w:pPr>
      <w:spacing w:afterAutospacing="true" w:after="100" w:beforeAutospacing="true" w:before="100"/>
      <w:textAlignment w:val="center"/>
    </w:pPr>
    <w:rPr>
      <w:lang w:eastAsia="hr-HR" w:val="hr-HR"/>
    </w:rPr>
  </w:style>
  <w:style w:customStyle="true" w:styleId="xl100" w:type="paragraph">
    <w:name w:val="xl10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1" w:type="paragraph">
    <w:name w:val="xl10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2" w:type="paragraph">
    <w:name w:val="xl102"/>
    <w:basedOn w:val="Normal"/>
    <w:rsid w:val="00931330"/>
    <w:pPr>
      <w:spacing w:afterAutospacing="true" w:after="100" w:beforeAutospacing="true" w:before="100"/>
      <w:textAlignment w:val="center"/>
    </w:pPr>
    <w:rPr>
      <w:color w:val="993300"/>
      <w:sz w:val="18"/>
      <w:szCs w:val="18"/>
      <w:lang w:eastAsia="hr-HR" w:val="hr-HR"/>
    </w:rPr>
  </w:style>
  <w:style w:customStyle="true" w:styleId="xl103" w:type="paragraph">
    <w:name w:val="xl103"/>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4" w:type="paragraph">
    <w:name w:val="xl104"/>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5" w:type="paragraph">
    <w:name w:val="xl105"/>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6" w:type="paragraph">
    <w:name w:val="xl106"/>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7" w:type="paragraph">
    <w:name w:val="xl10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20"/>
      <w:szCs w:val="20"/>
      <w:lang w:eastAsia="hr-HR" w:val="hr-HR"/>
    </w:rPr>
  </w:style>
  <w:style w:customStyle="true" w:styleId="xl108" w:type="paragraph">
    <w:name w:val="xl108"/>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09" w:type="paragraph">
    <w:name w:val="xl109"/>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10" w:type="paragraph">
    <w:name w:val="xl110"/>
    <w:basedOn w:val="Normal"/>
    <w:rsid w:val="00931330"/>
    <w:pPr>
      <w:shd w:fill="FFFFFF" w:color="000000" w:val="clear"/>
      <w:spacing w:afterAutospacing="true" w:after="100" w:beforeAutospacing="true" w:before="100"/>
      <w:jc w:val="center"/>
      <w:textAlignment w:val="center"/>
    </w:pPr>
    <w:rPr>
      <w:lang w:eastAsia="hr-HR" w:val="hr-HR"/>
    </w:rPr>
  </w:style>
  <w:style w:customStyle="true" w:styleId="xl111" w:type="paragraph">
    <w:name w:val="xl11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12" w:type="paragraph">
    <w:name w:val="xl112"/>
    <w:basedOn w:val="Normal"/>
    <w:rsid w:val="00931330"/>
    <w:pPr>
      <w:shd w:fill="FFFFFF" w:color="000000" w:val="clear"/>
      <w:spacing w:afterAutospacing="true" w:after="100" w:beforeAutospacing="true" w:before="100"/>
      <w:jc w:val="center"/>
      <w:textAlignment w:val="center"/>
    </w:pPr>
    <w:rPr>
      <w:b/>
      <w:bCs/>
      <w:lang w:eastAsia="hr-HR" w:val="hr-HR"/>
    </w:rPr>
  </w:style>
  <w:style w:customStyle="true" w:styleId="xl113" w:type="paragraph">
    <w:name w:val="xl113"/>
    <w:basedOn w:val="Normal"/>
    <w:rsid w:val="00931330"/>
    <w:pPr>
      <w:shd w:fill="CCCCFF" w:color="000000" w:val="clear"/>
      <w:spacing w:afterAutospacing="true" w:after="100" w:beforeAutospacing="true" w:before="100"/>
      <w:textAlignment w:val="center"/>
    </w:pPr>
    <w:rPr>
      <w:b/>
      <w:bCs/>
      <w:sz w:val="18"/>
      <w:szCs w:val="18"/>
      <w:lang w:eastAsia="hr-HR" w:val="hr-HR"/>
    </w:rPr>
  </w:style>
  <w:style w:customStyle="true" w:styleId="xl114" w:type="paragraph">
    <w:name w:val="xl11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15" w:type="paragraph">
    <w:name w:val="xl115"/>
    <w:basedOn w:val="Normal"/>
    <w:rsid w:val="00931330"/>
    <w:pPr>
      <w:pBdr>
        <w:bottom w:space="0" w:sz="4" w:color="auto" w:val="single"/>
      </w:pBdr>
      <w:shd w:fill="CCCCFF" w:color="000000" w:val="clear"/>
      <w:spacing w:afterAutospacing="true" w:after="100" w:beforeAutospacing="true" w:before="100"/>
      <w:textAlignment w:val="center"/>
    </w:pPr>
    <w:rPr>
      <w:b/>
      <w:bCs/>
      <w:lang w:eastAsia="hr-HR" w:val="hr-HR"/>
    </w:rPr>
  </w:style>
  <w:style w:customStyle="true" w:styleId="xl116" w:type="paragraph">
    <w:name w:val="xl11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17" w:type="paragraph">
    <w:name w:val="xl117"/>
    <w:basedOn w:val="Normal"/>
    <w:rsid w:val="00931330"/>
    <w:pPr>
      <w:spacing w:afterAutospacing="true" w:after="100" w:beforeAutospacing="true" w:before="100"/>
      <w:jc w:val="right"/>
      <w:textAlignment w:val="center"/>
    </w:pPr>
    <w:rPr>
      <w:sz w:val="18"/>
      <w:szCs w:val="18"/>
      <w:lang w:eastAsia="hr-HR" w:val="hr-HR"/>
    </w:rPr>
  </w:style>
  <w:style w:customStyle="true" w:styleId="xl118" w:type="paragraph">
    <w:name w:val="xl118"/>
    <w:basedOn w:val="Normal"/>
    <w:rsid w:val="00931330"/>
    <w:pPr>
      <w:spacing w:afterAutospacing="true" w:after="100" w:beforeAutospacing="true" w:before="100"/>
      <w:jc w:val="right"/>
      <w:textAlignment w:val="center"/>
    </w:pPr>
    <w:rPr>
      <w:sz w:val="18"/>
      <w:szCs w:val="18"/>
      <w:lang w:eastAsia="hr-HR" w:val="hr-HR"/>
    </w:rPr>
  </w:style>
  <w:style w:customStyle="true" w:styleId="xl119" w:type="paragraph">
    <w:name w:val="xl11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20" w:type="paragraph">
    <w:name w:val="xl12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1" w:type="paragraph">
    <w:name w:val="xl121"/>
    <w:basedOn w:val="Normal"/>
    <w:rsid w:val="00931330"/>
    <w:pPr>
      <w:spacing w:afterAutospacing="true" w:after="100" w:beforeAutospacing="true" w:before="100"/>
      <w:jc w:val="center"/>
      <w:textAlignment w:val="center"/>
    </w:pPr>
    <w:rPr>
      <w:sz w:val="18"/>
      <w:szCs w:val="18"/>
      <w:lang w:eastAsia="hr-HR" w:val="hr-HR"/>
    </w:rPr>
  </w:style>
  <w:style w:customStyle="true" w:styleId="xl122" w:type="paragraph">
    <w:name w:val="xl122"/>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23" w:type="paragraph">
    <w:name w:val="xl12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4" w:type="paragraph">
    <w:name w:val="xl12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25" w:type="paragraph">
    <w:name w:val="xl12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126" w:type="paragraph">
    <w:name w:val="xl12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127" w:type="paragraph">
    <w:name w:val="xl127"/>
    <w:basedOn w:val="Normal"/>
    <w:rsid w:val="00931330"/>
    <w:pPr>
      <w:spacing w:afterAutospacing="true" w:after="100" w:beforeAutospacing="true" w:before="100"/>
      <w:textAlignment w:val="center"/>
    </w:pPr>
    <w:rPr>
      <w:sz w:val="18"/>
      <w:szCs w:val="18"/>
      <w:lang w:eastAsia="hr-HR" w:val="hr-HR"/>
    </w:rPr>
  </w:style>
  <w:style w:customStyle="true" w:styleId="xl128" w:type="paragraph">
    <w:name w:val="xl128"/>
    <w:basedOn w:val="Normal"/>
    <w:rsid w:val="00931330"/>
    <w:pPr>
      <w:spacing w:afterAutospacing="true" w:after="100" w:beforeAutospacing="true" w:before="100"/>
    </w:pPr>
    <w:rPr>
      <w:lang w:eastAsia="hr-HR" w:val="hr-HR"/>
    </w:rPr>
  </w:style>
  <w:style w:customStyle="true" w:styleId="xl129" w:type="paragraph">
    <w:name w:val="xl12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0" w:type="paragraph">
    <w:name w:val="xl130"/>
    <w:basedOn w:val="Normal"/>
    <w:rsid w:val="00931330"/>
    <w:pPr>
      <w:pBdr>
        <w:top w:space="0" w:sz="4" w:color="auto" w:val="single"/>
        <w:left w:space="0" w:sz="4" w:color="auto" w:val="single"/>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1" w:type="paragraph">
    <w:name w:val="xl131"/>
    <w:basedOn w:val="Normal"/>
    <w:rsid w:val="00931330"/>
    <w:pPr>
      <w:pBdr>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2" w:type="paragraph">
    <w:name w:val="xl132"/>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33" w:type="paragraph">
    <w:name w:val="xl133"/>
    <w:basedOn w:val="Normal"/>
    <w:rsid w:val="00931330"/>
    <w:pPr>
      <w:spacing w:afterAutospacing="true" w:after="100" w:beforeAutospacing="true" w:before="100"/>
    </w:pPr>
    <w:rPr>
      <w:lang w:eastAsia="hr-HR" w:val="hr-HR"/>
    </w:rPr>
  </w:style>
  <w:style w:customStyle="true" w:styleId="xl134" w:type="paragraph">
    <w:name w:val="xl134"/>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lang w:eastAsia="hr-HR" w:val="hr-HR"/>
    </w:rPr>
  </w:style>
  <w:style w:customStyle="true" w:styleId="xl135" w:type="paragraph">
    <w:name w:val="xl135"/>
    <w:basedOn w:val="Normal"/>
    <w:rsid w:val="00931330"/>
    <w:pPr>
      <w:spacing w:afterAutospacing="true" w:after="100" w:beforeAutospacing="true" w:before="100"/>
      <w:textAlignment w:val="center"/>
    </w:pPr>
    <w:rPr>
      <w:lang w:eastAsia="hr-HR" w:val="hr-HR"/>
    </w:rPr>
  </w:style>
  <w:style w:customStyle="true" w:styleId="xl136" w:type="paragraph">
    <w:name w:val="xl136"/>
    <w:basedOn w:val="Normal"/>
    <w:rsid w:val="00931330"/>
    <w:pPr>
      <w:pBdr>
        <w:bottom w:space="0" w:sz="4" w:color="auto" w:val="single"/>
      </w:pBdr>
      <w:shd w:fill="CCCCFF" w:color="000000" w:val="clear"/>
      <w:spacing w:afterAutospacing="true" w:after="100" w:beforeAutospacing="true" w:before="100"/>
      <w:textAlignment w:val="center"/>
    </w:pPr>
    <w:rPr>
      <w:lang w:eastAsia="hr-HR" w:val="hr-HR"/>
    </w:rPr>
  </w:style>
  <w:style w:customStyle="true" w:styleId="xl137" w:type="paragraph">
    <w:name w:val="xl13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sz w:val="18"/>
      <w:szCs w:val="18"/>
      <w:lang w:eastAsia="hr-HR" w:val="hr-HR"/>
    </w:rPr>
  </w:style>
  <w:style w:customStyle="true" w:styleId="xl138" w:type="paragraph">
    <w:name w:val="xl13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lang w:eastAsia="hr-HR" w:val="hr-HR"/>
    </w:rPr>
  </w:style>
  <w:style w:customStyle="true" w:styleId="xl139" w:type="paragraph">
    <w:name w:val="xl13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140" w:type="paragraph">
    <w:name w:val="xl14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141" w:type="paragraph">
    <w:name w:val="xl141"/>
    <w:basedOn w:val="Normal"/>
    <w:rsid w:val="00931330"/>
    <w:pPr>
      <w:spacing w:afterAutospacing="true" w:after="100" w:beforeAutospacing="true" w:before="100"/>
    </w:pPr>
    <w:rPr>
      <w:sz w:val="18"/>
      <w:szCs w:val="18"/>
      <w:lang w:eastAsia="hr-HR" w:val="hr-HR"/>
    </w:rPr>
  </w:style>
  <w:style w:customStyle="true" w:styleId="xl142" w:type="paragraph">
    <w:name w:val="xl142"/>
    <w:basedOn w:val="Normal"/>
    <w:rsid w:val="00931330"/>
    <w:pPr>
      <w:shd w:fill="FFFFFF" w:color="000000" w:val="clear"/>
      <w:spacing w:afterAutospacing="true" w:after="100" w:beforeAutospacing="true" w:before="100"/>
    </w:pPr>
    <w:rPr>
      <w:sz w:val="18"/>
      <w:szCs w:val="18"/>
      <w:lang w:eastAsia="hr-HR" w:val="hr-HR"/>
    </w:rPr>
  </w:style>
  <w:style w:customStyle="true" w:styleId="xl143" w:type="paragraph">
    <w:name w:val="xl143"/>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pPr>
    <w:rPr>
      <w:sz w:val="18"/>
      <w:szCs w:val="18"/>
      <w:lang w:eastAsia="hr-HR" w:val="hr-HR"/>
    </w:rPr>
  </w:style>
  <w:style w:customStyle="true" w:styleId="xl144" w:type="paragraph">
    <w:name w:val="xl14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sz w:val="18"/>
      <w:szCs w:val="18"/>
      <w:lang w:eastAsia="hr-HR" w:val="hr-HR"/>
    </w:rPr>
  </w:style>
  <w:style w:customStyle="true" w:styleId="xl145" w:type="paragraph">
    <w:name w:val="xl145"/>
    <w:basedOn w:val="Normal"/>
    <w:rsid w:val="00931330"/>
    <w:pPr>
      <w:shd w:fill="CCCCFF" w:color="000000" w:val="clear"/>
      <w:spacing w:afterAutospacing="true" w:after="100" w:beforeAutospacing="true" w:before="100"/>
    </w:pPr>
    <w:rPr>
      <w:sz w:val="18"/>
      <w:szCs w:val="18"/>
      <w:lang w:eastAsia="hr-HR" w:val="hr-HR"/>
    </w:rPr>
  </w:style>
  <w:style w:customStyle="true" w:styleId="xl146" w:type="paragraph">
    <w:name w:val="xl146"/>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7" w:type="paragraph">
    <w:name w:val="xl147"/>
    <w:basedOn w:val="Normal"/>
    <w:rsid w:val="00931330"/>
    <w:pPr>
      <w:pBdr>
        <w:bottom w:space="0" w:sz="8"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48" w:type="paragraph">
    <w:name w:val="xl148"/>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9" w:type="paragraph">
    <w:name w:val="xl14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0" w:type="paragraph">
    <w:name w:val="xl150"/>
    <w:basedOn w:val="Normal"/>
    <w:rsid w:val="00931330"/>
    <w:pPr>
      <w:pBdr>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1" w:type="paragraph">
    <w:name w:val="xl151"/>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152" w:type="paragraph">
    <w:name w:val="xl152"/>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styleId="Reetkatablice" w:type="table">
    <w:name w:val="Table Grid"/>
    <w:basedOn w:val="Obinatablica"/>
    <w:rsid w:val="007F5FE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330D26"/>
    <w:pPr>
      <w:ind w:left="720"/>
      <w:contextualSpacing/>
    </w:pPr>
  </w:style>
  <w:style w:styleId="Tekstrezerviranogmjesta" w:type="character">
    <w:name w:val="Placeholder Text"/>
    <w:basedOn w:val="Zadanifontodlomka"/>
    <w:uiPriority w:val="99"/>
    <w:semiHidden/>
    <w:rsid w:val="00D36044"/>
    <w:rPr>
      <w:color w:val="808080"/>
      <w:bdr w:space="0" w:sz="0" w:color="auto" w:val="none"/>
      <w:shd w:fill="auto" w:color="auto" w:val="clear"/>
    </w:rPr>
  </w:style>
  <w:style w:customStyle="true" w:styleId="eSPISCCParagraphDefaultFont" w:type="character">
    <w:name w:val="eSPIS_CC_Paragraph Default Font"/>
    <w:basedOn w:val="Zadanifontodlomka"/>
    <w:rsid w:val="00D36044"/>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D36044"/>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D36044"/>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36044"/>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ascii="Tahoma" w:cs="Tahoma" w:hAnsi="Tahoma"/>
      <w:sz w:val="16"/>
      <w:szCs w:val="16"/>
    </w:rPr>
  </w:style>
  <w:style w:customStyle="1" w:styleId="TekstbaloniaChar" w:type="character">
    <w:name w:val="Tekst balončića Char"/>
    <w:link w:val="Tekstbalonia"/>
    <w:rsid w:val="00CA2900"/>
    <w:rPr>
      <w:rFonts w:ascii="Tahoma" w:cs="Tahoma" w:hAns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1"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1"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1" w:styleId="font5" w:type="paragraph">
    <w:name w:val="font5"/>
    <w:basedOn w:val="Normal"/>
    <w:rsid w:val="00931330"/>
    <w:pPr>
      <w:spacing w:after="100" w:afterAutospacing="1" w:before="100" w:beforeAutospacing="1"/>
    </w:pPr>
    <w:rPr>
      <w:rFonts w:ascii="Arial" w:cs="Arial" w:hAnsi="Arial"/>
      <w:b/>
      <w:bCs/>
      <w:sz w:val="16"/>
      <w:szCs w:val="16"/>
      <w:lang w:eastAsia="hr-HR" w:val="hr-HR"/>
    </w:rPr>
  </w:style>
  <w:style w:customStyle="1" w:styleId="xl65" w:type="paragraph">
    <w:name w:val="xl65"/>
    <w:basedOn w:val="Normal"/>
    <w:rsid w:val="00931330"/>
    <w:pPr>
      <w:spacing w:after="100" w:afterAutospacing="1" w:before="100" w:beforeAutospacing="1"/>
      <w:jc w:val="center"/>
      <w:textAlignment w:val="center"/>
    </w:pPr>
    <w:rPr>
      <w:sz w:val="18"/>
      <w:szCs w:val="18"/>
      <w:lang w:eastAsia="hr-HR" w:val="hr-HR"/>
    </w:rPr>
  </w:style>
  <w:style w:customStyle="1" w:styleId="xl66" w:type="paragraph">
    <w:name w:val="xl66"/>
    <w:basedOn w:val="Normal"/>
    <w:rsid w:val="00931330"/>
    <w:pPr>
      <w:spacing w:after="100" w:afterAutospacing="1" w:before="100" w:beforeAutospacing="1"/>
      <w:jc w:val="center"/>
      <w:textAlignment w:val="center"/>
    </w:pPr>
    <w:rPr>
      <w:sz w:val="18"/>
      <w:szCs w:val="18"/>
      <w:lang w:eastAsia="hr-HR" w:val="hr-HR"/>
    </w:rPr>
  </w:style>
  <w:style w:customStyle="1" w:styleId="xl67" w:type="paragraph">
    <w:name w:val="xl67"/>
    <w:basedOn w:val="Normal"/>
    <w:rsid w:val="00931330"/>
    <w:pPr>
      <w:spacing w:after="100" w:afterAutospacing="1" w:before="100" w:beforeAutospacing="1"/>
      <w:textAlignment w:val="center"/>
    </w:pPr>
    <w:rPr>
      <w:sz w:val="18"/>
      <w:szCs w:val="18"/>
      <w:lang w:eastAsia="hr-HR" w:val="hr-HR"/>
    </w:rPr>
  </w:style>
  <w:style w:customStyle="1" w:styleId="xl68" w:type="paragraph">
    <w:name w:val="xl68"/>
    <w:basedOn w:val="Normal"/>
    <w:rsid w:val="00931330"/>
    <w:pPr>
      <w:spacing w:after="100" w:afterAutospacing="1" w:before="100" w:beforeAutospacing="1"/>
      <w:textAlignment w:val="center"/>
    </w:pPr>
    <w:rPr>
      <w:sz w:val="18"/>
      <w:szCs w:val="18"/>
      <w:lang w:eastAsia="hr-HR" w:val="hr-HR"/>
    </w:rPr>
  </w:style>
  <w:style w:customStyle="1" w:styleId="xl69" w:type="paragraph">
    <w:name w:val="xl69"/>
    <w:basedOn w:val="Normal"/>
    <w:rsid w:val="00931330"/>
    <w:pPr>
      <w:spacing w:after="100" w:afterAutospacing="1" w:before="100" w:beforeAutospacing="1"/>
      <w:jc w:val="right"/>
      <w:textAlignment w:val="center"/>
    </w:pPr>
    <w:rPr>
      <w:sz w:val="18"/>
      <w:szCs w:val="18"/>
      <w:lang w:eastAsia="hr-HR" w:val="hr-HR"/>
    </w:rPr>
  </w:style>
  <w:style w:customStyle="1" w:styleId="xl70" w:type="paragraph">
    <w:name w:val="xl70"/>
    <w:basedOn w:val="Normal"/>
    <w:rsid w:val="00931330"/>
    <w:pPr>
      <w:spacing w:after="100" w:afterAutospacing="1" w:before="100" w:beforeAutospacing="1"/>
      <w:jc w:val="center"/>
      <w:textAlignment w:val="center"/>
    </w:pPr>
    <w:rPr>
      <w:b/>
      <w:bCs/>
      <w:lang w:eastAsia="hr-HR" w:val="hr-HR"/>
    </w:rPr>
  </w:style>
  <w:style w:customStyle="1" w:styleId="xl71" w:type="paragraph">
    <w:name w:val="xl71"/>
    <w:basedOn w:val="Normal"/>
    <w:rsid w:val="00931330"/>
    <w:pPr>
      <w:spacing w:after="100" w:afterAutospacing="1" w:before="100" w:beforeAutospacing="1"/>
      <w:jc w:val="center"/>
      <w:textAlignment w:val="center"/>
    </w:pPr>
    <w:rPr>
      <w:b/>
      <w:bCs/>
      <w:lang w:eastAsia="hr-HR" w:val="hr-HR"/>
    </w:rPr>
  </w:style>
  <w:style w:customStyle="1" w:styleId="xl72" w:type="paragraph">
    <w:name w:val="xl7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3" w:type="paragraph">
    <w:name w:val="xl7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4" w:type="paragraph">
    <w:name w:val="xl7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5" w:type="paragraph">
    <w:name w:val="xl7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6" w:type="paragraph">
    <w:name w:val="xl7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77" w:type="paragraph">
    <w:name w:val="xl7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78" w:type="paragraph">
    <w:name w:val="xl7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hAnsi="Arial"/>
      <w:sz w:val="16"/>
      <w:szCs w:val="16"/>
      <w:lang w:eastAsia="hr-HR" w:val="hr-HR"/>
    </w:rPr>
  </w:style>
  <w:style w:customStyle="1" w:styleId="xl79" w:type="paragraph">
    <w:name w:val="xl79"/>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80" w:type="paragraph">
    <w:name w:val="xl8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1" w:type="paragraph">
    <w:name w:val="xl8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lang w:eastAsia="hr-HR" w:val="hr-HR"/>
    </w:rPr>
  </w:style>
  <w:style w:customStyle="1" w:styleId="xl82" w:type="paragraph">
    <w:name w:val="xl8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83" w:type="paragraph">
    <w:name w:val="xl8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84" w:type="paragraph">
    <w:name w:val="xl84"/>
    <w:basedOn w:val="Normal"/>
    <w:rsid w:val="00931330"/>
    <w:pPr>
      <w:pBdr>
        <w:top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5" w:type="paragraph">
    <w:name w:val="xl8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6" w:type="paragraph">
    <w:name w:val="xl8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7" w:type="paragraph">
    <w:name w:val="xl8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88" w:type="paragraph">
    <w:name w:val="xl8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20"/>
      <w:szCs w:val="20"/>
      <w:lang w:eastAsia="hr-HR" w:val="hr-HR"/>
    </w:rPr>
  </w:style>
  <w:style w:customStyle="1" w:styleId="xl89" w:type="paragraph">
    <w:name w:val="xl89"/>
    <w:basedOn w:val="Normal"/>
    <w:rsid w:val="00931330"/>
    <w:pPr>
      <w:shd w:color="000000" w:fill="FFFFFF" w:val="clear"/>
      <w:spacing w:after="100" w:afterAutospacing="1" w:before="100" w:beforeAutospacing="1"/>
    </w:pPr>
    <w:rPr>
      <w:lang w:eastAsia="hr-HR" w:val="hr-HR"/>
    </w:rPr>
  </w:style>
  <w:style w:customStyle="1" w:styleId="xl90" w:type="paragraph">
    <w:name w:val="xl9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91" w:type="paragraph">
    <w:name w:val="xl9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92" w:type="paragraph">
    <w:name w:val="xl92"/>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93" w:type="paragraph">
    <w:name w:val="xl93"/>
    <w:basedOn w:val="Normal"/>
    <w:rsid w:val="00931330"/>
    <w:pPr>
      <w:spacing w:after="100" w:afterAutospacing="1" w:before="100" w:beforeAutospacing="1"/>
      <w:textAlignment w:val="center"/>
    </w:pPr>
    <w:rPr>
      <w:lang w:eastAsia="hr-HR" w:val="hr-HR"/>
    </w:rPr>
  </w:style>
  <w:style w:customStyle="1" w:styleId="xl94" w:type="paragraph">
    <w:name w:val="xl94"/>
    <w:basedOn w:val="Normal"/>
    <w:rsid w:val="00931330"/>
    <w:pPr>
      <w:spacing w:after="100" w:afterAutospacing="1" w:before="100" w:beforeAutospacing="1"/>
      <w:textAlignment w:val="center"/>
    </w:pPr>
    <w:rPr>
      <w:lang w:eastAsia="hr-HR" w:val="hr-HR"/>
    </w:rPr>
  </w:style>
  <w:style w:customStyle="1" w:styleId="xl95" w:type="paragraph">
    <w:name w:val="xl95"/>
    <w:basedOn w:val="Normal"/>
    <w:rsid w:val="00931330"/>
    <w:pPr>
      <w:spacing w:after="100" w:afterAutospacing="1" w:before="100" w:beforeAutospacing="1"/>
      <w:textAlignment w:val="center"/>
    </w:pPr>
    <w:rPr>
      <w:lang w:eastAsia="hr-HR" w:val="hr-HR"/>
    </w:rPr>
  </w:style>
  <w:style w:customStyle="1" w:styleId="xl96" w:type="paragraph">
    <w:name w:val="xl96"/>
    <w:basedOn w:val="Normal"/>
    <w:rsid w:val="00931330"/>
    <w:pPr>
      <w:spacing w:after="100" w:afterAutospacing="1" w:before="100" w:beforeAutospacing="1"/>
      <w:textAlignment w:val="center"/>
    </w:pPr>
    <w:rPr>
      <w:sz w:val="18"/>
      <w:szCs w:val="18"/>
      <w:lang w:eastAsia="hr-HR" w:val="hr-HR"/>
    </w:rPr>
  </w:style>
  <w:style w:customStyle="1" w:styleId="xl97" w:type="paragraph">
    <w:name w:val="xl9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b/>
      <w:bCs/>
      <w:sz w:val="16"/>
      <w:szCs w:val="16"/>
      <w:lang w:eastAsia="hr-HR" w:val="hr-HR"/>
    </w:rPr>
  </w:style>
  <w:style w:customStyle="1" w:styleId="xl98" w:type="paragraph">
    <w:name w:val="xl98"/>
    <w:basedOn w:val="Normal"/>
    <w:rsid w:val="00931330"/>
    <w:pPr>
      <w:spacing w:after="100" w:afterAutospacing="1" w:before="100" w:beforeAutospacing="1"/>
      <w:jc w:val="center"/>
      <w:textAlignment w:val="center"/>
    </w:pPr>
    <w:rPr>
      <w:sz w:val="18"/>
      <w:szCs w:val="18"/>
      <w:lang w:eastAsia="hr-HR" w:val="hr-HR"/>
    </w:rPr>
  </w:style>
  <w:style w:customStyle="1" w:styleId="xl99" w:type="paragraph">
    <w:name w:val="xl99"/>
    <w:basedOn w:val="Normal"/>
    <w:rsid w:val="00931330"/>
    <w:pPr>
      <w:spacing w:after="100" w:afterAutospacing="1" w:before="100" w:beforeAutospacing="1"/>
      <w:textAlignment w:val="center"/>
    </w:pPr>
    <w:rPr>
      <w:lang w:eastAsia="hr-HR" w:val="hr-HR"/>
    </w:rPr>
  </w:style>
  <w:style w:customStyle="1" w:styleId="xl100" w:type="paragraph">
    <w:name w:val="xl10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1" w:type="paragraph">
    <w:name w:val="xl10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2" w:type="paragraph">
    <w:name w:val="xl102"/>
    <w:basedOn w:val="Normal"/>
    <w:rsid w:val="00931330"/>
    <w:pPr>
      <w:spacing w:after="100" w:afterAutospacing="1" w:before="100" w:beforeAutospacing="1"/>
      <w:textAlignment w:val="center"/>
    </w:pPr>
    <w:rPr>
      <w:color w:val="993300"/>
      <w:sz w:val="18"/>
      <w:szCs w:val="18"/>
      <w:lang w:eastAsia="hr-HR" w:val="hr-HR"/>
    </w:rPr>
  </w:style>
  <w:style w:customStyle="1" w:styleId="xl103" w:type="paragraph">
    <w:name w:val="xl103"/>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4" w:type="paragraph">
    <w:name w:val="xl104"/>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5" w:type="paragraph">
    <w:name w:val="xl105"/>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6" w:type="paragraph">
    <w:name w:val="xl106"/>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7" w:type="paragraph">
    <w:name w:val="xl10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20"/>
      <w:szCs w:val="20"/>
      <w:lang w:eastAsia="hr-HR" w:val="hr-HR"/>
    </w:rPr>
  </w:style>
  <w:style w:customStyle="1" w:styleId="xl108" w:type="paragraph">
    <w:name w:val="xl108"/>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09" w:type="paragraph">
    <w:name w:val="xl109"/>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10" w:type="paragraph">
    <w:name w:val="xl110"/>
    <w:basedOn w:val="Normal"/>
    <w:rsid w:val="00931330"/>
    <w:pPr>
      <w:shd w:color="000000" w:fill="FFFFFF" w:val="clear"/>
      <w:spacing w:after="100" w:afterAutospacing="1" w:before="100" w:beforeAutospacing="1"/>
      <w:jc w:val="center"/>
      <w:textAlignment w:val="center"/>
    </w:pPr>
    <w:rPr>
      <w:lang w:eastAsia="hr-HR" w:val="hr-HR"/>
    </w:rPr>
  </w:style>
  <w:style w:customStyle="1" w:styleId="xl111" w:type="paragraph">
    <w:name w:val="xl11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12" w:type="paragraph">
    <w:name w:val="xl112"/>
    <w:basedOn w:val="Normal"/>
    <w:rsid w:val="00931330"/>
    <w:pPr>
      <w:shd w:color="000000" w:fill="FFFFFF" w:val="clear"/>
      <w:spacing w:after="100" w:afterAutospacing="1" w:before="100" w:beforeAutospacing="1"/>
      <w:jc w:val="center"/>
      <w:textAlignment w:val="center"/>
    </w:pPr>
    <w:rPr>
      <w:b/>
      <w:bCs/>
      <w:lang w:eastAsia="hr-HR" w:val="hr-HR"/>
    </w:rPr>
  </w:style>
  <w:style w:customStyle="1" w:styleId="xl113" w:type="paragraph">
    <w:name w:val="xl113"/>
    <w:basedOn w:val="Normal"/>
    <w:rsid w:val="00931330"/>
    <w:pPr>
      <w:shd w:color="000000" w:fill="CCCCFF" w:val="clear"/>
      <w:spacing w:after="100" w:afterAutospacing="1" w:before="100" w:beforeAutospacing="1"/>
      <w:textAlignment w:val="center"/>
    </w:pPr>
    <w:rPr>
      <w:b/>
      <w:bCs/>
      <w:sz w:val="18"/>
      <w:szCs w:val="18"/>
      <w:lang w:eastAsia="hr-HR" w:val="hr-HR"/>
    </w:rPr>
  </w:style>
  <w:style w:customStyle="1" w:styleId="xl114" w:type="paragraph">
    <w:name w:val="xl11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15" w:type="paragraph">
    <w:name w:val="xl115"/>
    <w:basedOn w:val="Normal"/>
    <w:rsid w:val="00931330"/>
    <w:pPr>
      <w:pBdr>
        <w:bottom w:color="auto" w:space="0" w:sz="4" w:val="single"/>
      </w:pBdr>
      <w:shd w:color="000000" w:fill="CCCCFF" w:val="clear"/>
      <w:spacing w:after="100" w:afterAutospacing="1" w:before="100" w:beforeAutospacing="1"/>
      <w:textAlignment w:val="center"/>
    </w:pPr>
    <w:rPr>
      <w:b/>
      <w:bCs/>
      <w:lang w:eastAsia="hr-HR" w:val="hr-HR"/>
    </w:rPr>
  </w:style>
  <w:style w:customStyle="1" w:styleId="xl116" w:type="paragraph">
    <w:name w:val="xl11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17" w:type="paragraph">
    <w:name w:val="xl117"/>
    <w:basedOn w:val="Normal"/>
    <w:rsid w:val="00931330"/>
    <w:pPr>
      <w:spacing w:after="100" w:afterAutospacing="1" w:before="100" w:beforeAutospacing="1"/>
      <w:jc w:val="right"/>
      <w:textAlignment w:val="center"/>
    </w:pPr>
    <w:rPr>
      <w:sz w:val="18"/>
      <w:szCs w:val="18"/>
      <w:lang w:eastAsia="hr-HR" w:val="hr-HR"/>
    </w:rPr>
  </w:style>
  <w:style w:customStyle="1" w:styleId="xl118" w:type="paragraph">
    <w:name w:val="xl118"/>
    <w:basedOn w:val="Normal"/>
    <w:rsid w:val="00931330"/>
    <w:pPr>
      <w:spacing w:after="100" w:afterAutospacing="1" w:before="100" w:beforeAutospacing="1"/>
      <w:jc w:val="right"/>
      <w:textAlignment w:val="center"/>
    </w:pPr>
    <w:rPr>
      <w:sz w:val="18"/>
      <w:szCs w:val="18"/>
      <w:lang w:eastAsia="hr-HR" w:val="hr-HR"/>
    </w:rPr>
  </w:style>
  <w:style w:customStyle="1" w:styleId="xl119" w:type="paragraph">
    <w:name w:val="xl11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20" w:type="paragraph">
    <w:name w:val="xl12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1" w:type="paragraph">
    <w:name w:val="xl121"/>
    <w:basedOn w:val="Normal"/>
    <w:rsid w:val="00931330"/>
    <w:pPr>
      <w:spacing w:after="100" w:afterAutospacing="1" w:before="100" w:beforeAutospacing="1"/>
      <w:jc w:val="center"/>
      <w:textAlignment w:val="center"/>
    </w:pPr>
    <w:rPr>
      <w:sz w:val="18"/>
      <w:szCs w:val="18"/>
      <w:lang w:eastAsia="hr-HR" w:val="hr-HR"/>
    </w:rPr>
  </w:style>
  <w:style w:customStyle="1" w:styleId="xl122" w:type="paragraph">
    <w:name w:val="xl122"/>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23" w:type="paragraph">
    <w:name w:val="xl12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4" w:type="paragraph">
    <w:name w:val="xl12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25" w:type="paragraph">
    <w:name w:val="xl12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126" w:type="paragraph">
    <w:name w:val="xl12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127" w:type="paragraph">
    <w:name w:val="xl127"/>
    <w:basedOn w:val="Normal"/>
    <w:rsid w:val="00931330"/>
    <w:pPr>
      <w:spacing w:after="100" w:afterAutospacing="1" w:before="100" w:beforeAutospacing="1"/>
      <w:textAlignment w:val="center"/>
    </w:pPr>
    <w:rPr>
      <w:sz w:val="18"/>
      <w:szCs w:val="18"/>
      <w:lang w:eastAsia="hr-HR" w:val="hr-HR"/>
    </w:rPr>
  </w:style>
  <w:style w:customStyle="1" w:styleId="xl128" w:type="paragraph">
    <w:name w:val="xl128"/>
    <w:basedOn w:val="Normal"/>
    <w:rsid w:val="00931330"/>
    <w:pPr>
      <w:spacing w:after="100" w:afterAutospacing="1" w:before="100" w:beforeAutospacing="1"/>
    </w:pPr>
    <w:rPr>
      <w:lang w:eastAsia="hr-HR" w:val="hr-HR"/>
    </w:rPr>
  </w:style>
  <w:style w:customStyle="1" w:styleId="xl129" w:type="paragraph">
    <w:name w:val="xl12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0" w:type="paragraph">
    <w:name w:val="xl130"/>
    <w:basedOn w:val="Normal"/>
    <w:rsid w:val="00931330"/>
    <w:pPr>
      <w:pBdr>
        <w:top w:color="auto" w:space="0" w:sz="4" w:val="single"/>
        <w:left w:color="auto" w:space="0" w:sz="4" w:val="single"/>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1" w:type="paragraph">
    <w:name w:val="xl131"/>
    <w:basedOn w:val="Normal"/>
    <w:rsid w:val="00931330"/>
    <w:pPr>
      <w:pBdr>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2" w:type="paragraph">
    <w:name w:val="xl132"/>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33" w:type="paragraph">
    <w:name w:val="xl133"/>
    <w:basedOn w:val="Normal"/>
    <w:rsid w:val="00931330"/>
    <w:pPr>
      <w:spacing w:after="100" w:afterAutospacing="1" w:before="100" w:beforeAutospacing="1"/>
    </w:pPr>
    <w:rPr>
      <w:lang w:eastAsia="hr-HR" w:val="hr-HR"/>
    </w:rPr>
  </w:style>
  <w:style w:customStyle="1" w:styleId="xl134" w:type="paragraph">
    <w:name w:val="xl134"/>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lang w:eastAsia="hr-HR" w:val="hr-HR"/>
    </w:rPr>
  </w:style>
  <w:style w:customStyle="1" w:styleId="xl135" w:type="paragraph">
    <w:name w:val="xl135"/>
    <w:basedOn w:val="Normal"/>
    <w:rsid w:val="00931330"/>
    <w:pPr>
      <w:spacing w:after="100" w:afterAutospacing="1" w:before="100" w:beforeAutospacing="1"/>
      <w:textAlignment w:val="center"/>
    </w:pPr>
    <w:rPr>
      <w:lang w:eastAsia="hr-HR" w:val="hr-HR"/>
    </w:rPr>
  </w:style>
  <w:style w:customStyle="1" w:styleId="xl136" w:type="paragraph">
    <w:name w:val="xl136"/>
    <w:basedOn w:val="Normal"/>
    <w:rsid w:val="00931330"/>
    <w:pPr>
      <w:pBdr>
        <w:bottom w:color="auto" w:space="0" w:sz="4" w:val="single"/>
      </w:pBdr>
      <w:shd w:color="000000" w:fill="CCCCFF" w:val="clear"/>
      <w:spacing w:after="100" w:afterAutospacing="1" w:before="100" w:beforeAutospacing="1"/>
      <w:textAlignment w:val="center"/>
    </w:pPr>
    <w:rPr>
      <w:lang w:eastAsia="hr-HR" w:val="hr-HR"/>
    </w:rPr>
  </w:style>
  <w:style w:customStyle="1" w:styleId="xl137" w:type="paragraph">
    <w:name w:val="xl13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sz w:val="18"/>
      <w:szCs w:val="18"/>
      <w:lang w:eastAsia="hr-HR" w:val="hr-HR"/>
    </w:rPr>
  </w:style>
  <w:style w:customStyle="1" w:styleId="xl138" w:type="paragraph">
    <w:name w:val="xl13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lang w:eastAsia="hr-HR" w:val="hr-HR"/>
    </w:rPr>
  </w:style>
  <w:style w:customStyle="1" w:styleId="xl139" w:type="paragraph">
    <w:name w:val="xl13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140" w:type="paragraph">
    <w:name w:val="xl14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141" w:type="paragraph">
    <w:name w:val="xl141"/>
    <w:basedOn w:val="Normal"/>
    <w:rsid w:val="00931330"/>
    <w:pPr>
      <w:spacing w:after="100" w:afterAutospacing="1" w:before="100" w:beforeAutospacing="1"/>
    </w:pPr>
    <w:rPr>
      <w:sz w:val="18"/>
      <w:szCs w:val="18"/>
      <w:lang w:eastAsia="hr-HR" w:val="hr-HR"/>
    </w:rPr>
  </w:style>
  <w:style w:customStyle="1" w:styleId="xl142" w:type="paragraph">
    <w:name w:val="xl142"/>
    <w:basedOn w:val="Normal"/>
    <w:rsid w:val="00931330"/>
    <w:pPr>
      <w:shd w:color="000000" w:fill="FFFFFF" w:val="clear"/>
      <w:spacing w:after="100" w:afterAutospacing="1" w:before="100" w:beforeAutospacing="1"/>
    </w:pPr>
    <w:rPr>
      <w:sz w:val="18"/>
      <w:szCs w:val="18"/>
      <w:lang w:eastAsia="hr-HR" w:val="hr-HR"/>
    </w:rPr>
  </w:style>
  <w:style w:customStyle="1" w:styleId="xl143" w:type="paragraph">
    <w:name w:val="xl143"/>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pPr>
    <w:rPr>
      <w:sz w:val="18"/>
      <w:szCs w:val="18"/>
      <w:lang w:eastAsia="hr-HR" w:val="hr-HR"/>
    </w:rPr>
  </w:style>
  <w:style w:customStyle="1" w:styleId="xl144" w:type="paragraph">
    <w:name w:val="xl14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pPr>
    <w:rPr>
      <w:sz w:val="18"/>
      <w:szCs w:val="18"/>
      <w:lang w:eastAsia="hr-HR" w:val="hr-HR"/>
    </w:rPr>
  </w:style>
  <w:style w:customStyle="1" w:styleId="xl145" w:type="paragraph">
    <w:name w:val="xl145"/>
    <w:basedOn w:val="Normal"/>
    <w:rsid w:val="00931330"/>
    <w:pPr>
      <w:shd w:color="000000" w:fill="CCCCFF" w:val="clear"/>
      <w:spacing w:after="100" w:afterAutospacing="1" w:before="100" w:beforeAutospacing="1"/>
    </w:pPr>
    <w:rPr>
      <w:sz w:val="18"/>
      <w:szCs w:val="18"/>
      <w:lang w:eastAsia="hr-HR" w:val="hr-HR"/>
    </w:rPr>
  </w:style>
  <w:style w:customStyle="1" w:styleId="xl146" w:type="paragraph">
    <w:name w:val="xl146"/>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7" w:type="paragraph">
    <w:name w:val="xl147"/>
    <w:basedOn w:val="Normal"/>
    <w:rsid w:val="00931330"/>
    <w:pPr>
      <w:pBdr>
        <w:bottom w:color="auto" w:space="0" w:sz="8"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48" w:type="paragraph">
    <w:name w:val="xl148"/>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9" w:type="paragraph">
    <w:name w:val="xl14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0" w:type="paragraph">
    <w:name w:val="xl150"/>
    <w:basedOn w:val="Normal"/>
    <w:rsid w:val="00931330"/>
    <w:pPr>
      <w:pBdr>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1" w:type="paragraph">
    <w:name w:val="xl151"/>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152" w:type="paragraph">
    <w:name w:val="xl152"/>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textAlignment w:val="center"/>
    </w:pPr>
    <w:rPr>
      <w:sz w:val="18"/>
      <w:szCs w:val="18"/>
      <w:lang w:eastAsia="hr-HR" w:val="hr-HR"/>
    </w:rPr>
  </w:style>
  <w:style w:styleId="Reetkatablice" w:type="table">
    <w:name w:val="Table Grid"/>
    <w:basedOn w:val="Obinatablica"/>
    <w:rsid w:val="007F5FE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330D26"/>
    <w:pPr>
      <w:ind w:left="720"/>
      <w:contextualSpacing/>
    </w:pPr>
  </w:style>
  <w:style w:styleId="Tekstrezerviranogmjesta" w:type="character">
    <w:name w:val="Placeholder Text"/>
    <w:basedOn w:val="Zadanifontodlomka"/>
    <w:uiPriority w:val="99"/>
    <w:semiHidden/>
    <w:rsid w:val="00D36044"/>
    <w:rPr>
      <w:color w:val="808080"/>
      <w:bdr w:color="auto" w:space="0" w:sz="0" w:val="none"/>
      <w:shd w:color="auto" w:fill="auto" w:val="clear"/>
    </w:rPr>
  </w:style>
  <w:style w:customStyle="1" w:styleId="eSPISCCParagraphDefaultFont" w:type="character">
    <w:name w:val="eSPIS_CC_Paragraph Default Font"/>
    <w:basedOn w:val="Zadanifontodlomka"/>
    <w:rsid w:val="00D36044"/>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D36044"/>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D36044"/>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36044"/>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6861527">
      <w:bodyDiv w:val="true"/>
      <w:marLeft w:val="0"/>
      <w:marRight w:val="0"/>
      <w:marTop w:val="0"/>
      <w:marBottom w:val="0"/>
      <w:divBdr>
        <w:top w:space="0" w:sz="0" w:color="auto" w:val="none"/>
        <w:left w:space="0" w:sz="0" w:color="auto" w:val="none"/>
        <w:bottom w:space="0" w:sz="0" w:color="auto" w:val="none"/>
        <w:right w:space="0" w:sz="0" w:color="auto" w:val="none"/>
      </w:divBdr>
    </w:div>
    <w:div w:id="577324849">
      <w:bodyDiv w:val="true"/>
      <w:marLeft w:val="0"/>
      <w:marRight w:val="0"/>
      <w:marTop w:val="0"/>
      <w:marBottom w:val="0"/>
      <w:divBdr>
        <w:top w:space="0" w:sz="0" w:color="auto" w:val="none"/>
        <w:left w:space="0" w:sz="0" w:color="auto" w:val="none"/>
        <w:bottom w:space="0" w:sz="0" w:color="auto" w:val="none"/>
        <w:right w:space="0" w:sz="0" w:color="auto" w:val="none"/>
      </w:divBdr>
    </w:div>
    <w:div w:id="1086800785">
      <w:bodyDiv w:val="true"/>
      <w:marLeft w:val="0"/>
      <w:marRight w:val="0"/>
      <w:marTop w:val="0"/>
      <w:marBottom w:val="0"/>
      <w:divBdr>
        <w:top w:space="0" w:sz="0" w:color="auto" w:val="none"/>
        <w:left w:space="0" w:sz="0" w:color="auto" w:val="none"/>
        <w:bottom w:space="0" w:sz="0" w:color="auto" w:val="none"/>
        <w:right w:space="0" w:sz="0" w:color="auto" w:val="none"/>
      </w:divBdr>
    </w:div>
    <w:div w:id="1437171390">
      <w:bodyDiv w:val="true"/>
      <w:marLeft w:val="0"/>
      <w:marRight w:val="0"/>
      <w:marTop w:val="0"/>
      <w:marBottom w:val="0"/>
      <w:divBdr>
        <w:top w:space="0" w:sz="0" w:color="auto" w:val="none"/>
        <w:left w:space="0" w:sz="0" w:color="auto" w:val="none"/>
        <w:bottom w:space="0" w:sz="0" w:color="auto" w:val="none"/>
        <w:right w:space="0" w:sz="0" w:color="auto" w:val="none"/>
      </w:divBdr>
    </w:div>
    <w:div w:id="16569554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travnja 2018.</izvorni_sadrzaj>
    <derivirana_varijabla naziv="DomainObject.DatumDonosenjaOdluke_1">26.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izvorni_sadrzaj>
    <derivirana_varijabla naziv="DomainObject.Predmet.Broj_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2015.</izvorni_sadrzaj>
    <derivirana_varijabla naziv="DomainObject.Predmet.DatumOsnivanja_1">10.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St-19/2015</izvorni_sadrzaj>
    <derivirana_varijabla naziv="DomainObject.Predmet.OznakaBroj_1">St-19/2015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KAŠTELANSKI STAKLENICI dioničko društvo za poljoprivrednu proizvodnju, usluge i promet roba u stečaju</izvorni_sadrzaj>
    <derivirana_varijabla naziv="DomainObject.Predmet.ProtustrankaFormated_1">  KAŠTELANSKI STAKLENICI dioničko društvo za poljoprivrednu proizvodnju, usluge i promet roba u stečaju</derivirana_varijabla>
  </DomainObject.Predmet.ProtustrankaFormated>
  <DomainObject.Predmet.ProtustrankaFormatedOIB>
    <izvorni_sadrzaj>  KAŠTELANSKI STAKLENICI dioničko društvo za poljoprivrednu proizvodnju, usluge i promet roba u stečaju, OIB 47079015776</izvorni_sadrzaj>
    <derivirana_varijabla naziv="DomainObject.Predmet.ProtustrankaFormatedOIB_1">  KAŠTELANSKI STAKLENICI dioničko društvo za poljoprivrednu proizvodnju, usluge i promet roba u stečaju, OIB 47079015776</derivirana_varijabla>
  </DomainObject.Predmet.ProtustrankaFormatedOIB>
  <DomainObject.Predmet.ProtustrankaFormatedWithAdress>
    <izvorni_sadrzaj> KAŠTELANSKI STAKLENICI dioničko društvo za poljoprivrednu proizvodnju, usluge i promet roba u stečaju, Kaštel štafilić, Ivana Pavla II 404, 21217 Kaštel Štafilić</izvorni_sadrzaj>
    <derivirana_varijabla naziv="DomainObject.Predmet.ProtustrankaFormatedWithAdress_1"> KAŠTELANSKI STAKLENICI dioničko društvo za poljoprivrednu proizvodnju, usluge i promet roba u stečaju, Kaštel štafilić, Ivana Pavla II 404, 21217 Kaštel Štafilić</derivirana_varijabla>
  </DomainObject.Predmet.ProtustrankaFormatedWithAdress>
  <DomainObject.Predmet.ProtustrankaFormatedWithAdressOIB>
    <izvorni_sadrzaj> KAŠTELANSKI STAKLENICI dioničko društvo za poljoprivrednu proizvodnju, usluge i promet roba u stečaju, OIB 47079015776, Kaštel štafilić, Ivana Pavla II 404, 21217 Kaštel Štafilić</izvorni_sadrzaj>
    <derivirana_varijabla naziv="DomainObject.Predmet.ProtustrankaFormatedWithAdressOIB_1"> KAŠTELANSKI STAKLENICI dioničko društvo za poljoprivrednu proizvodnju, usluge i promet roba u stečaju, OIB 47079015776, Kaštel štafilić, Ivana Pavla II 404, 21217 Kaštel Štafilić</derivirana_varijabla>
  </DomainObject.Predmet.ProtustrankaFormatedWithAdressOIB>
  <DomainObject.Predmet.ProtustrankaWithAdress>
    <izvorni_sadrzaj>KAŠTELANSKI STAKLENICI dioničko društvo za poljoprivrednu proizvodnju, usluge i promet roba u stečaju Kaštel štafilić, Ivana Pavla II 404, 21217 Kaštel Štafilić</izvorni_sadrzaj>
    <derivirana_varijabla naziv="DomainObject.Predmet.ProtustrankaWithAdress_1">KAŠTELANSKI STAKLENICI dioničko društvo za poljoprivrednu proizvodnju, usluge i promet roba u stečaju Kaštel štafilić, Ivana Pavla II 404, 21217 Kaštel Štafilić</derivirana_varijabla>
  </DomainObject.Predmet.ProtustrankaWithAdress>
  <DomainObject.Predmet.ProtustrankaWithAdressOIB>
    <izvorni_sadrzaj>KAŠTELANSKI STAKLENICI dioničko društvo za poljoprivrednu proizvodnju, usluge i promet roba u stečaju, OIB 47079015776, Kaštel štafilić, Ivana Pavla II 404, 21217 Kaštel Štafilić</izvorni_sadrzaj>
    <derivirana_varijabla naziv="DomainObject.Predmet.ProtustrankaWithAdressOIB_1">KAŠTELANSKI STAKLENICI dioničko društvo za poljoprivrednu proizvodnju, usluge i promet roba u stečaju, OIB 47079015776, Kaštel štafilić, Ivana Pavla II 404, 21217 Kaštel Štafilić</derivirana_varijabla>
  </DomainObject.Predmet.ProtustrankaWithAdressOIB>
  <DomainObject.Predmet.ProtustrankaNazivFormated>
    <izvorni_sadrzaj>KAŠTELANSKI STAKLENICI dioničko društvo za poljoprivrednu proizvodnju, usluge i promet roba u stečaju</izvorni_sadrzaj>
    <derivirana_varijabla naziv="DomainObject.Predmet.ProtustrankaNazivFormated_1">KAŠTELANSKI STAKLENICI dioničko društvo za poljoprivrednu proizvodnju, usluge i promet roba u stečaju</derivirana_varijabla>
  </DomainObject.Predmet.ProtustrankaNazivFormated>
  <DomainObject.Predmet.ProtustrankaNazivFormatedOIB>
    <izvorni_sadrzaj>KAŠTELANSKI STAKLENICI dioničko društvo za poljoprivrednu proizvodnju, usluge i promet roba u stečaju, OIB 47079015776</izvorni_sadrzaj>
    <derivirana_varijabla naziv="DomainObject.Predmet.ProtustrankaNazivFormatedOIB_1">KAŠTELANSKI STAKLENICI dioničko društvo za poljoprivrednu proizvodnju, usluge i promet roba u stečaju, OIB 47079015776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ANTE BIŠKO; ADRIAFLORA društvo s ograničenom odgovornošću za poljoprivrednu proizvodnju, trgovinu i zastupanje; AGENCIJA MIJANOVIĆ; AGROALBA d.o.o. za trgovinu i usluge; ANTE DEDIĆ; ASAP d.o.o. za građenje i usluge; BRKOMAX, vl. Ante Brko; ČISTI KONTI jednostavno društvo s ograničenom odgovornošću za računovodstvo i usluge; DANKO MEŠTROVIĆ; DRAŽEN ĐOKOVIĆ; FILIP PLEĆAŠ; IVAN ČAGALJ; IVAN ČAVKA; ZORKA ČAVAJDA; KULA COMMERCE-94, d.o.o. za tgovinu, usluge i ugostiteljstvo; LADA RAMLJAK; LIBERTIN NAKLADA d.o.o. za izdavaštvo; MARKO DUVANČIĆ; VESNA ROŽIĆ-ŠIBIĆ; MICRONIC, d.o.o. za proizvodnju, trgovinu i usluge; NARNIA, vl. Miljen Chovan; NOVI SINDIKAT; STIPICA KOVAČEVIĆ; VINKO SAMARDŽIĆ; ROSO, vl. Mario Roso; SINDIKAT PPDIV HRVATSKE; Tele2 d.o.o. za telekomunikacijske usluge; VALESCO, d.o.o. za usluge i trgovinu; VIP CARS, vl. Boris Gruica; ZELENA OBALA d.o.o. za proizvodnju, trgovinu i usluge; ŽELJKO AĐUTANOV; ŽELJKO ČIČAK</izvorni_sadrzaj>
    <derivirana_varijabla naziv="DomainObject.Predmet.StrankaFormated_1">  FINA ZAGREB; ANTE BIŠKO; ADRIAFLORA društvo s ograničenom odgovornošću za poljoprivrednu proizvodnju, trgovinu i zastupanje; AGENCIJA MIJANOVIĆ; AGROALBA d.o.o. za trgovinu i usluge; ANTE DEDIĆ; ASAP d.o.o. za građenje i usluge; BRKOMAX, vl. Ante Brko; ČISTI KONTI jednostavno društvo s ograničenom odgovornošću za računovodstvo i usluge; DANKO MEŠTROVIĆ; DRAŽEN ĐOKOVIĆ; FILIP PLEĆAŠ; IVAN ČAGALJ; IVAN ČAVKA; ZORKA ČAVAJDA; KULA COMMERCE-94, d.o.o. za tgovinu, usluge i ugostiteljstvo; LADA RAMLJAK; LIBERTIN NAKLADA d.o.o. za izdavaštvo; MARKO DUVANČIĆ; VESNA ROŽIĆ-ŠIBIĆ; MICRONIC, d.o.o. za proizvodnju, trgovinu i usluge; NARNIA, vl. Miljen Chovan; NOVI SINDIKAT; STIPICA KOVAČEVIĆ; VINKO SAMARDŽIĆ; ROSO, vl. Mario Roso; SINDIKAT PPDIV HRVATSKE; Tele2 d.o.o. za telekomunikacijske usluge; VALESCO, d.o.o. za usluge i trgovinu; VIP CARS, vl. Boris Gruica; ZELENA OBALA d.o.o. za proizvodnju, trgovinu i usluge; ŽELJKO AĐUTANOV; ŽELJKO ČIČAK</derivirana_varijabla>
  </DomainObject.Predmet.StrankaFormated>
  <DomainObject.Predmet.StrankaFormatedOIB>
    <izvorni_sadrzaj>  FINA ZAGREB, OIB 85821130368; ANTE BIŠKO, OIB 21287479323; ADRIAFLORA društvo s ograničenom odgovornošću za poljoprivrednu proizvodnju, trgovinu i zastupanje, OIB 27179471386; AGENCIJA MIJANOVIĆ, OIB 06923490274; AGROALBA d.o.o. za trgovinu i usluge, OIB 16252998270; ANTE DEDIĆ, OIB 17645829527; ASAP d.o.o. za građenje i usluge, OIB 08215755285; BRKOMAX, vl. Ante Brko, OIB 03582975940; ČISTI KONTI jednostavno društvo s ograničenom odgovornošću za računovodstvo i usluge, OIB 68018364436; DANKO MEŠTROVIĆ, OIB 82136862103; DRAŽEN ĐOKOVIĆ, OIB 80725680083; FILIP PLEĆAŠ, OIB 23069766282; IVAN ČAGALJ, OIB 76947266729; IVAN ČAVKA, OIB 79525169207; ZORKA ČAVAJDA, OIB 41592708808; KULA COMMERCE-94, d.o.o. za tgovinu, usluge i ugostiteljstvo, OIB 14310277977; LADA RAMLJAK, OIB 48256725605; LIBERTIN NAKLADA d.o.o. za izdavaštvo, OIB 94737937781; MARKO DUVANČIĆ, OIB 21086749148; VESNA ROŽIĆ-ŠIBIĆ, OIB 31350659027; MICRONIC, d.o.o. za proizvodnju, trgovinu i usluge, OIB 89489773101; NARNIA, vl. Miljen Chovan, OIB 69777581492; NOVI SINDIKAT, OIB 50244479249; STIPICA KOVAČEVIĆ, OIB 31178257485; VINKO SAMARDŽIĆ, OIB 51470568169; ROSO, vl. Mario Roso, OIB 51383479235; SINDIKAT PPDIV HRVATSKE, OIB 01122438757; Tele2 d.o.o. za telekomunikacijske usluge, OIB 70133616033; VALESCO, d.o.o. za usluge i trgovinu, OIB 82581306289; VIP CARS, vl. Boris Gruica, OIB 64471045170; ZELENA OBALA d.o.o. za proizvodnju, trgovinu i usluge, OIB 40907873869; ŽELJKO AĐUTANOV, OIB 88218453195; ŽELJKO ČIČAK, OIB 84254908228</izvorni_sadrzaj>
    <derivirana_varijabla naziv="DomainObject.Predmet.StrankaFormatedOIB_1">  FINA ZAGREB, OIB 85821130368; ANTE BIŠKO, OIB 21287479323; ADRIAFLORA društvo s ograničenom odgovornošću za poljoprivrednu proizvodnju, trgovinu i zastupanje, OIB 27179471386; AGENCIJA MIJANOVIĆ, OIB 06923490274; AGROALBA d.o.o. za trgovinu i usluge, OIB 16252998270; ANTE DEDIĆ, OIB 17645829527; ASAP d.o.o. za građenje i usluge, OIB 08215755285; BRKOMAX, vl. Ante Brko, OIB 03582975940; ČISTI KONTI jednostavno društvo s ograničenom odgovornošću za računovodstvo i usluge, OIB 68018364436; DANKO MEŠTROVIĆ, OIB 82136862103; DRAŽEN ĐOKOVIĆ, OIB 80725680083; FILIP PLEĆAŠ, OIB 23069766282; IVAN ČAGALJ, OIB 76947266729; IVAN ČAVKA, OIB 79525169207; ZORKA ČAVAJDA, OIB 41592708808; KULA COMMERCE-94, d.o.o. za tgovinu, usluge i ugostiteljstvo, OIB 14310277977; LADA RAMLJAK, OIB 48256725605; LIBERTIN NAKLADA d.o.o. za izdavaštvo, OIB 94737937781; MARKO DUVANČIĆ, OIB 21086749148; VESNA ROŽIĆ-ŠIBIĆ, OIB 31350659027; MICRONIC, d.o.o. za proizvodnju, trgovinu i usluge, OIB 89489773101; NARNIA, vl. Miljen Chovan, OIB 69777581492; NOVI SINDIKAT, OIB 50244479249; STIPICA KOVAČEVIĆ, OIB 31178257485; VINKO SAMARDŽIĆ, OIB 51470568169; ROSO, vl. Mario Roso, OIB 51383479235; SINDIKAT PPDIV HRVATSKE, OIB 01122438757; Tele2 d.o.o. za telekomunikacijske usluge, OIB 70133616033; VALESCO, d.o.o. za usluge i trgovinu, OIB 82581306289; VIP CARS, vl. Boris Gruica, OIB 64471045170; ZELENA OBALA d.o.o. za proizvodnju, trgovinu i usluge, OIB 40907873869; ŽELJKO AĐUTANOV, OIB 88218453195; ŽELJKO ČIČAK, OIB 84254908228</derivirana_varijabla>
  </DomainObject.Predmet.StrankaFormatedOIB>
  <DomainObject.Predmet.StrankaFormatedWithAdress>
    <izvorni_sadrzaj> FINA ZAGREB, Koturaška 43, 10000 Zagreb; ANTE BIŠKO; ADRIAFLORA društvo s ograničenom odgovornošću za poljoprivrednu proizvodnju, trgovinu i zastupanje, Dr. Franje Tuđmana 82, 23210 Biograd Na Moru; AGENCIJA MIJANOVIĆ; AGROALBA d.o.o. za trgovinu i usluge, 21220 Arbanija; ANTE DEDIĆ; ASAP d.o.o. za građenje i usluge, Uskočka 5, 21000 Split; BRKOMAX, vl. Ante Brko; ČISTI KONTI jednostavno društvo s ograničenom odgovornošću za računovodstvo i usluge, Ruđera Boškovića 21, 21000 Split; DANKO MEŠTROVIĆ; DRAŽEN ĐOKOVIĆ; FILIP PLEĆAŠ; IVAN ČAGALJ; IVAN ČAVKA; ZORKA ČAVAJDA; KULA COMMERCE-94, d.o.o. za tgovinu, usluge i ugostiteljstvo, Ponikvice 5, 21217 Kaštel Novi; LADA RAMLJAK; LIBERTIN NAKLADA d.o.o. za izdavaštvo, Frana Supila 11, 51000 Rijeka; MARKO DUVANČIĆ; VESNA ROŽIĆ-ŠIBIĆ; MICRONIC, d.o.o. za proizvodnju, trgovinu i usluge, Gotovčeva 8, 21000 Split; NARNIA, vl. Miljen Chovan; NOVI SINDIKAT; STIPICA KOVAČEVIĆ; VINKO SAMARDŽIĆ; ROSO, vl. Mario Roso; SINDIKAT PPDIV HRVATSKE; Tele2 d.o.o. za telekomunikacijske usluge, Ulica grada Vukovara 269/D, Zagreb; VALESCO, d.o.o. za usluge i trgovinu, Hercegovačka 120, 21000 Split; VIP CARS, vl. Boris Gruica; ZELENA OBALA d.o.o. za proizvodnju, trgovinu i usluge, Put Svetog Lovre 89, 21214 Kaštel Lukšić; ŽELJKO AĐUTANOV; ŽELJKO ČIČAK</izvorni_sadrzaj>
    <derivirana_varijabla naziv="DomainObject.Predmet.StrankaFormatedWithAdress_1"> FINA ZAGREB, Koturaška 43, 10000 Zagreb; ANTE BIŠKO; ADRIAFLORA društvo s ograničenom odgovornošću za poljoprivrednu proizvodnju, trgovinu i zastupanje, Dr. Franje Tuđmana 82, 23210 Biograd Na Moru; AGENCIJA MIJANOVIĆ; AGROALBA d.o.o. za trgovinu i usluge, 21220 Arbanija; ANTE DEDIĆ; ASAP d.o.o. za građenje i usluge, Uskočka 5, 21000 Split; BRKOMAX, vl. Ante Brko; ČISTI KONTI jednostavno društvo s ograničenom odgovornošću za računovodstvo i usluge, Ruđera Boškovića 21, 21000 Split; DANKO MEŠTROVIĆ; DRAŽEN ĐOKOVIĆ; FILIP PLEĆAŠ; IVAN ČAGALJ; IVAN ČAVKA; ZORKA ČAVAJDA; KULA COMMERCE-94, d.o.o. za tgovinu, usluge i ugostiteljstvo, Ponikvice 5, 21217 Kaštel Novi; LADA RAMLJAK; LIBERTIN NAKLADA d.o.o. za izdavaštvo, Frana Supila 11, 51000 Rijeka; MARKO DUVANČIĆ; VESNA ROŽIĆ-ŠIBIĆ; MICRONIC, d.o.o. za proizvodnju, trgovinu i usluge, Gotovčeva 8, 21000 Split; NARNIA, vl. Miljen Chovan; NOVI SINDIKAT; STIPICA KOVAČEVIĆ; VINKO SAMARDŽIĆ; ROSO, vl. Mario Roso; SINDIKAT PPDIV HRVATSKE; Tele2 d.o.o. za telekomunikacijske usluge, Ulica grada Vukovara 269/D, Zagreb; VALESCO, d.o.o. za usluge i trgovinu, Hercegovačka 120, 21000 Split; VIP CARS, vl. Boris Gruica; ZELENA OBALA d.o.o. za proizvodnju, trgovinu i usluge, Put Svetog Lovre 89, 21214 Kaštel Lukšić; ŽELJKO AĐUTANOV; ŽELJKO ČIČAK</derivirana_varijabla>
  </DomainObject.Predmet.StrankaFormatedWithAdress>
  <DomainObject.Predmet.StrankaFormatedWithAdressOIB>
    <izvorni_sadrzaj> FINA ZAGREB, OIB 85821130368, Koturaška 43, 10000 Zagreb; ANTE BIŠKO, OIB 21287479323; ADRIAFLORA društvo s ograničenom odgovornošću za poljoprivrednu proizvodnju, trgovinu i zastupanje, OIB 27179471386, Dr. Franje Tuđmana 82, 23210 Biograd Na Moru; AGENCIJA MIJANOVIĆ, OIB 06923490274; AGROALBA d.o.o. za trgovinu i usluge, OIB 16252998270, 21220 Arbanija; ANTE DEDIĆ, OIB 17645829527; ASAP d.o.o. za građenje i usluge, OIB 08215755285, Uskočka 5, 21000 Split; BRKOMAX, vl. Ante Brko, OIB 03582975940; ČISTI KONTI jednostavno društvo s ograničenom odgovornošću za računovodstvo i usluge, OIB 68018364436, Ruđera Boškovića 21, 21000 Split; DANKO MEŠTROVIĆ, OIB 82136862103; DRAŽEN ĐOKOVIĆ, OIB 80725680083; FILIP PLEĆAŠ, OIB 23069766282; IVAN ČAGALJ, OIB 76947266729; IVAN ČAVKA, OIB 79525169207; ZORKA ČAVAJDA, OIB 41592708808; KULA COMMERCE-94, d.o.o. za tgovinu, usluge i ugostiteljstvo, OIB 14310277977, Ponikvice 5, 21217 Kaštel Novi; LADA RAMLJAK, OIB 48256725605; LIBERTIN NAKLADA d.o.o. za izdavaštvo, OIB 94737937781, Frana Supila 11, 51000 Rijeka; MARKO DUVANČIĆ, OIB 21086749148; VESNA ROŽIĆ-ŠIBIĆ, OIB 31350659027; MICRONIC, d.o.o. za proizvodnju, trgovinu i usluge, OIB 89489773101, Gotovčeva 8, 21000 Split; NARNIA, vl. Miljen Chovan, OIB 69777581492; NOVI SINDIKAT, OIB 50244479249; STIPICA KOVAČEVIĆ, OIB 31178257485; VINKO SAMARDŽIĆ, OIB 51470568169; ROSO, vl. Mario Roso, OIB 51383479235; SINDIKAT PPDIV HRVATSKE, OIB 01122438757; Tele2 d.o.o. za telekomunikacijske usluge, OIB 70133616033, Ulica grada Vukovara 269/D, Zagreb; VALESCO, d.o.o. za usluge i trgovinu, OIB 82581306289, Hercegovačka 120, 21000 Split; VIP CARS, vl. Boris Gruica, OIB 64471045170; ZELENA OBALA d.o.o. za proizvodnju, trgovinu i usluge, OIB 40907873869, Put Svetog Lovre 89, 21214 Kaštel Lukšić; ŽELJKO AĐUTANOV, OIB 88218453195; ŽELJKO ČIČAK, OIB 84254908228</izvorni_sadrzaj>
    <derivirana_varijabla naziv="DomainObject.Predmet.StrankaFormatedWithAdressOIB_1"> FINA ZAGREB, OIB 85821130368, Koturaška 43, 10000 Zagreb; ANTE BIŠKO, OIB 21287479323; ADRIAFLORA društvo s ograničenom odgovornošću za poljoprivrednu proizvodnju, trgovinu i zastupanje, OIB 27179471386, Dr. Franje Tuđmana 82, 23210 Biograd Na Moru; AGENCIJA MIJANOVIĆ, OIB 06923490274; AGROALBA d.o.o. za trgovinu i usluge, OIB 16252998270, 21220 Arbanija; ANTE DEDIĆ, OIB 17645829527; ASAP d.o.o. za građenje i usluge, OIB 08215755285, Uskočka 5, 21000 Split; BRKOMAX, vl. Ante Brko, OIB 03582975940; ČISTI KONTI jednostavno društvo s ograničenom odgovornošću za računovodstvo i usluge, OIB 68018364436, Ruđera Boškovića 21, 21000 Split; DANKO MEŠTROVIĆ, OIB 82136862103; DRAŽEN ĐOKOVIĆ, OIB 80725680083; FILIP PLEĆAŠ, OIB 23069766282; IVAN ČAGALJ, OIB 76947266729; IVAN ČAVKA, OIB 79525169207; ZORKA ČAVAJDA, OIB 41592708808; KULA COMMERCE-94, d.o.o. za tgovinu, usluge i ugostiteljstvo, OIB 14310277977, Ponikvice 5, 21217 Kaštel Novi; LADA RAMLJAK, OIB 48256725605; LIBERTIN NAKLADA d.o.o. za izdavaštvo, OIB 94737937781, Frana Supila 11, 51000 Rijeka; MARKO DUVANČIĆ, OIB 21086749148; VESNA ROŽIĆ-ŠIBIĆ, OIB 31350659027; MICRONIC, d.o.o. za proizvodnju, trgovinu i usluge, OIB 89489773101, Gotovčeva 8, 21000 Split; NARNIA, vl. Miljen Chovan, OIB 69777581492; NOVI SINDIKAT, OIB 50244479249; STIPICA KOVAČEVIĆ, OIB 31178257485; VINKO SAMARDŽIĆ, OIB 51470568169; ROSO, vl. Mario Roso, OIB 51383479235; SINDIKAT PPDIV HRVATSKE, OIB 01122438757; Tele2 d.o.o. za telekomunikacijske usluge, OIB 70133616033, Ulica grada Vukovara 269/D, Zagreb; VALESCO, d.o.o. za usluge i trgovinu, OIB 82581306289, Hercegovačka 120, 21000 Split; VIP CARS, vl. Boris Gruica, OIB 64471045170; ZELENA OBALA d.o.o. za proizvodnju, trgovinu i usluge, OIB 40907873869, Put Svetog Lovre 89, 21214 Kaštel Lukšić; ŽELJKO AĐUTANOV, OIB 88218453195; ŽELJKO ČIČAK, OIB 84254908228</derivirana_varijabla>
  </DomainObject.Predmet.StrankaFormatedWithAdressOIB>
  <DomainObject.Predmet.StrankaWithAdress>
    <izvorni_sadrzaj>FINA ZAGREB Koturaška 43,10000 Zagreb,ANTE BIŠKO ,ADRIAFLORA društvo s ograničenom odgovornošću za poljoprivrednu proizvodnju, trgovinu i zastupanje Dr. Franje Tuđmana 82,23210 Biograd Na Moru,AGENCIJA MIJANOVIĆ ,AGROALBA d.o.o. za trgovinu i usluge 21220 Arbanija,ANTE DEDIĆ ,ASAP d.o.o. za građenje i usluge Uskočka 5,21000 Split,BRKOMAX, vl. Ante Brko ,ČISTI KONTI jednostavno društvo s ograničenom odgovornošću za računovodstvo i usluge Ruđera Boškovića 21,21000 Split,DANKO MEŠTROVIĆ ,DRAŽEN ĐOKOVIĆ ,FILIP PLEĆAŠ ,IVAN ČAGALJ ,IVAN ČAVKA ,ZORKA ČAVAJDA ,KULA COMMERCE-94, d.o.o. za tgovinu, usluge i ugostiteljstvo Ponikvice 5,21217 Kaštel Novi,LADA RAMLJAK ,LIBERTIN NAKLADA d.o.o. za izdavaštvo Frana Supila 11,51000 Rijeka,MARKO DUVANČIĆ ,VESNA ROŽIĆ-ŠIBIĆ ,MICRONIC, d.o.o. za proizvodnju, trgovinu i usluge Gotovčeva 8,21000 Split,NARNIA, vl. Miljen Chovan ,NOVI SINDIKAT ,STIPICA KOVAČEVIĆ ,VINKO SAMARDŽIĆ ,ROSO, vl. Mario Roso ,SINDIKAT PPDIV HRVATSKE ,Tele2 d.o.o. za telekomunikacijske usluge Ulica grada Vukovara 269/D,Zagreb,VALESCO, d.o.o. za usluge i trgovinu Hercegovačka 120,21000 Split,VIP CARS, vl. Boris Gruica ,ZELENA OBALA d.o.o. za proizvodnju, trgovinu i usluge Put Svetog Lovre 89,21214 Kaštel Lukšić,ŽELJKO AĐUTANOV ,ŽELJKO ČIČAK </izvorni_sadrzaj>
    <derivirana_varijabla naziv="DomainObject.Predmet.StrankaWithAdress_1">FINA ZAGREB Koturaška 43,10000 Zagreb,ANTE BIŠKO ,ADRIAFLORA društvo s ograničenom odgovornošću za poljoprivrednu proizvodnju, trgovinu i zastupanje Dr. Franje Tuđmana 82,23210 Biograd Na Moru,AGENCIJA MIJANOVIĆ ,AGROALBA d.o.o. za trgovinu i usluge 21220 Arbanija,ANTE DEDIĆ ,ASAP d.o.o. za građenje i usluge Uskočka 5,21000 Split,BRKOMAX, vl. Ante Brko ,ČISTI KONTI jednostavno društvo s ograničenom odgovornošću za računovodstvo i usluge Ruđera Boškovića 21,21000 Split,DANKO MEŠTROVIĆ ,DRAŽEN ĐOKOVIĆ ,FILIP PLEĆAŠ ,IVAN ČAGALJ ,IVAN ČAVKA ,ZORKA ČAVAJDA ,KULA COMMERCE-94, d.o.o. za tgovinu, usluge i ugostiteljstvo Ponikvice 5,21217 Kaštel Novi,LADA RAMLJAK ,LIBERTIN NAKLADA d.o.o. za izdavaštvo Frana Supila 11,51000 Rijeka,MARKO DUVANČIĆ ,VESNA ROŽIĆ-ŠIBIĆ ,MICRONIC, d.o.o. za proizvodnju, trgovinu i usluge Gotovčeva 8,21000 Split,NARNIA, vl. Miljen Chovan ,NOVI SINDIKAT ,STIPICA KOVAČEVIĆ ,VINKO SAMARDŽIĆ ,ROSO, vl. Mario Roso ,SINDIKAT PPDIV HRVATSKE ,Tele2 d.o.o. za telekomunikacijske usluge Ulica grada Vukovara 269/D,Zagreb,VALESCO, d.o.o. za usluge i trgovinu Hercegovačka 120,21000 Split,VIP CARS, vl. Boris Gruica ,ZELENA OBALA d.o.o. za proizvodnju, trgovinu i usluge Put Svetog Lovre 89,21214 Kaštel Lukšić,ŽELJKO AĐUTANOV ,ŽELJKO ČIČAK </derivirana_varijabla>
  </DomainObject.Predmet.StrankaWithAdress>
  <DomainObject.Predmet.StrankaWithAdressOIB>
    <izvorni_sadrzaj>FINA ZAGREB, OIB 85821130368, Koturaška 43,10000 Zagreb,ANTE BIŠKO, OIB 21287479323,ADRIAFLORA društvo s ograničenom odgovornošću za poljoprivrednu proizvodnju, trgovinu i zastupanje, OIB 27179471386, Dr. Franje Tuđmana 82,23210 Biograd Na Moru,AGENCIJA MIJANOVIĆ, OIB 06923490274,AGROALBA d.o.o. za trgovinu i usluge, OIB 16252998270, 21220 Arbanija,ANTE DEDIĆ, OIB 17645829527,ASAP d.o.o. za građenje i usluge, OIB 08215755285, Uskočka 5,21000 Split,BRKOMAX, vl. Ante Brko, OIB 03582975940,ČISTI KONTI jednostavno društvo s ograničenom odgovornošću za računovodstvo i usluge, OIB 68018364436, Ruđera Boškovića 21,21000 Split,DANKO MEŠTROVIĆ, OIB 82136862103,DRAŽEN ĐOKOVIĆ, OIB 80725680083,FILIP PLEĆAŠ, OIB 23069766282,IVAN ČAGALJ, OIB 76947266729,IVAN ČAVKA, OIB 79525169207,ZORKA ČAVAJDA, OIB 41592708808,KULA COMMERCE-94, d.o.o. za tgovinu, usluge i ugostiteljstvo, OIB 14310277977, Ponikvice 5,21217 Kaštel Novi,LADA RAMLJAK, OIB 48256725605,LIBERTIN NAKLADA d.o.o. za izdavaštvo, OIB 94737937781, Frana Supila 11,51000 Rijeka,MARKO DUVANČIĆ, OIB 21086749148,VESNA ROŽIĆ-ŠIBIĆ, OIB 31350659027,MICRONIC, d.o.o. za proizvodnju, trgovinu i usluge, OIB 89489773101, Gotovčeva 8,21000 Split,NARNIA, vl. Miljen Chovan, OIB 69777581492,NOVI SINDIKAT, OIB 50244479249,STIPICA KOVAČEVIĆ, OIB 31178257485,VINKO SAMARDŽIĆ, OIB 51470568169,ROSO, vl. Mario Roso, OIB 51383479235,SINDIKAT PPDIV HRVATSKE, OIB 01122438757,Tele2 d.o.o. za telekomunikacijske usluge, OIB 70133616033, Ulica grada Vukovara 269/D,Zagreb,VALESCO, d.o.o. za usluge i trgovinu, OIB 82581306289, Hercegovačka 120,21000 Split,VIP CARS, vl. Boris Gruica, OIB 64471045170,ZELENA OBALA d.o.o. za proizvodnju, trgovinu i usluge, OIB 40907873869, Put Svetog Lovre 89,21214 Kaštel Lukšić,ŽELJKO AĐUTANOV, OIB 88218453195,ŽELJKO ČIČAK, OIB 84254908228</izvorni_sadrzaj>
    <derivirana_varijabla naziv="DomainObject.Predmet.StrankaWithAdressOIB_1">FINA ZAGREB, OIB 85821130368, Koturaška 43,10000 Zagreb,ANTE BIŠKO, OIB 21287479323,ADRIAFLORA društvo s ograničenom odgovornošću za poljoprivrednu proizvodnju, trgovinu i zastupanje, OIB 27179471386, Dr. Franje Tuđmana 82,23210 Biograd Na Moru,AGENCIJA MIJANOVIĆ, OIB 06923490274,AGROALBA d.o.o. za trgovinu i usluge, OIB 16252998270, 21220 Arbanija,ANTE DEDIĆ, OIB 17645829527,ASAP d.o.o. za građenje i usluge, OIB 08215755285, Uskočka 5,21000 Split,BRKOMAX, vl. Ante Brko, OIB 03582975940,ČISTI KONTI jednostavno društvo s ograničenom odgovornošću za računovodstvo i usluge, OIB 68018364436, Ruđera Boškovića 21,21000 Split,DANKO MEŠTROVIĆ, OIB 82136862103,DRAŽEN ĐOKOVIĆ, OIB 80725680083,FILIP PLEĆAŠ, OIB 23069766282,IVAN ČAGALJ, OIB 76947266729,IVAN ČAVKA, OIB 79525169207,ZORKA ČAVAJDA, OIB 41592708808,KULA COMMERCE-94, d.o.o. za tgovinu, usluge i ugostiteljstvo, OIB 14310277977, Ponikvice 5,21217 Kaštel Novi,LADA RAMLJAK, OIB 48256725605,LIBERTIN NAKLADA d.o.o. za izdavaštvo, OIB 94737937781, Frana Supila 11,51000 Rijeka,MARKO DUVANČIĆ, OIB 21086749148,VESNA ROŽIĆ-ŠIBIĆ, OIB 31350659027,MICRONIC, d.o.o. za proizvodnju, trgovinu i usluge, OIB 89489773101, Gotovčeva 8,21000 Split,NARNIA, vl. Miljen Chovan, OIB 69777581492,NOVI SINDIKAT, OIB 50244479249,STIPICA KOVAČEVIĆ, OIB 31178257485,VINKO SAMARDŽIĆ, OIB 51470568169,ROSO, vl. Mario Roso, OIB 51383479235,SINDIKAT PPDIV HRVATSKE, OIB 01122438757,Tele2 d.o.o. za telekomunikacijske usluge, OIB 70133616033, Ulica grada Vukovara 269/D,Zagreb,VALESCO, d.o.o. za usluge i trgovinu, OIB 82581306289, Hercegovačka 120,21000 Split,VIP CARS, vl. Boris Gruica, OIB 64471045170,ZELENA OBALA d.o.o. za proizvodnju, trgovinu i usluge, OIB 40907873869, Put Svetog Lovre 89,21214 Kaštel Lukšić,ŽELJKO AĐUTANOV, OIB 88218453195,ŽELJKO ČIČAK, OIB 84254908228</derivirana_varijabla>
  </DomainObject.Predmet.StrankaWithAdressOIB>
  <DomainObject.Predmet.StrankaNazivFormated>
    <izvorni_sadrzaj>FINA ZAGREB,ANTE BIŠKO,ADRIAFLORA društvo s ograničenom odgovornošću za poljoprivrednu proizvodnju, trgovinu i zastupanje,AGENCIJA MIJANOVIĆ,AGROALBA d.o.o. za trgovinu i usluge,ANTE DEDIĆ,ASAP d.o.o. za građenje i usluge,BRKOMAX, vl. Ante Brko,ČISTI KONTI jednostavno društvo s ograničenom odgovornošću za računovodstvo i usluge,DANKO MEŠTROVIĆ,DRAŽEN ĐOKOVIĆ,FILIP PLEĆAŠ,IVAN ČAGALJ,IVAN ČAVKA,ZORKA ČAVAJDA,KULA COMMERCE-94, d.o.o. za tgovinu, usluge i ugostiteljstvo,LADA RAMLJAK,LIBERTIN NAKLADA d.o.o. za izdavaštvo,MARKO DUVANČIĆ,VESNA ROŽIĆ-ŠIBIĆ,MICRONIC, d.o.o. za proizvodnju, trgovinu i usluge,NARNIA, vl. Miljen Chovan,NOVI SINDIKAT,STIPICA KOVAČEVIĆ,VINKO SAMARDŽIĆ,ROSO, vl. Mario Roso,SINDIKAT PPDIV HRVATSKE,Tele2 d.o.o. za telekomunikacijske usluge,VALESCO, d.o.o. za usluge i trgovinu,VIP CARS, vl. Boris Gruica,ZELENA OBALA d.o.o. za proizvodnju, trgovinu i usluge,ŽELJKO AĐUTANOV,ŽELJKO ČIČAK</izvorni_sadrzaj>
    <derivirana_varijabla naziv="DomainObject.Predmet.StrankaNazivFormated_1">FINA ZAGREB,ANTE BIŠKO,ADRIAFLORA društvo s ograničenom odgovornošću za poljoprivrednu proizvodnju, trgovinu i zastupanje,AGENCIJA MIJANOVIĆ,AGROALBA d.o.o. za trgovinu i usluge,ANTE DEDIĆ,ASAP d.o.o. za građenje i usluge,BRKOMAX, vl. Ante Brko,ČISTI KONTI jednostavno društvo s ograničenom odgovornošću za računovodstvo i usluge,DANKO MEŠTROVIĆ,DRAŽEN ĐOKOVIĆ,FILIP PLEĆAŠ,IVAN ČAGALJ,IVAN ČAVKA,ZORKA ČAVAJDA,KULA COMMERCE-94, d.o.o. za tgovinu, usluge i ugostiteljstvo,LADA RAMLJAK,LIBERTIN NAKLADA d.o.o. za izdavaštvo,MARKO DUVANČIĆ,VESNA ROŽIĆ-ŠIBIĆ,MICRONIC, d.o.o. za proizvodnju, trgovinu i usluge,NARNIA, vl. Miljen Chovan,NOVI SINDIKAT,STIPICA KOVAČEVIĆ,VINKO SAMARDŽIĆ,ROSO, vl. Mario Roso,SINDIKAT PPDIV HRVATSKE,Tele2 d.o.o. za telekomunikacijske usluge,VALESCO, d.o.o. za usluge i trgovinu,VIP CARS, vl. Boris Gruica,ZELENA OBALA d.o.o. za proizvodnju, trgovinu i usluge,ŽELJKO AĐUTANOV,ŽELJKO ČIČAK</derivirana_varijabla>
  </DomainObject.Predmet.StrankaNazivFormated>
  <DomainObject.Predmet.StrankaNazivFormatedOIB>
    <izvorni_sadrzaj>FINA ZAGREB, OIB 85821130368,ANTE BIŠKO, OIB 21287479323,ADRIAFLORA društvo s ograničenom odgovornošću za poljoprivrednu proizvodnju, trgovinu i zastupanje, OIB 27179471386,AGENCIJA MIJANOVIĆ, OIB 06923490274,AGROALBA d.o.o. za trgovinu i usluge, OIB 16252998270,ANTE DEDIĆ, OIB 17645829527,ASAP d.o.o. za građenje i usluge, OIB 08215755285,BRKOMAX, vl. Ante Brko, OIB 03582975940,ČISTI KONTI jednostavno društvo s ograničenom odgovornošću za računovodstvo i usluge, OIB 68018364436,DANKO MEŠTROVIĆ, OIB 82136862103,DRAŽEN ĐOKOVIĆ, OIB 80725680083,FILIP PLEĆAŠ, OIB 23069766282,IVAN ČAGALJ, OIB 76947266729,IVAN ČAVKA, OIB 79525169207,ZORKA ČAVAJDA, OIB 41592708808,KULA COMMERCE-94, d.o.o. za tgovinu, usluge i ugostiteljstvo, OIB 14310277977,LADA RAMLJAK, OIB 48256725605,LIBERTIN NAKLADA d.o.o. za izdavaštvo, OIB 94737937781,MARKO DUVANČIĆ, OIB 21086749148,VESNA ROŽIĆ-ŠIBIĆ, OIB 31350659027,MICRONIC, d.o.o. za proizvodnju, trgovinu i usluge, OIB 89489773101,NARNIA, vl. Miljen Chovan, OIB 69777581492,NOVI SINDIKAT, OIB 50244479249,STIPICA KOVAČEVIĆ, OIB 31178257485,VINKO SAMARDŽIĆ, OIB 51470568169,ROSO, vl. Mario Roso, OIB 51383479235,SINDIKAT PPDIV HRVATSKE, OIB 01122438757,Tele2 d.o.o. za telekomunikacijske usluge, OIB 70133616033,VALESCO, d.o.o. za usluge i trgovinu, OIB 82581306289,VIP CARS, vl. Boris Gruica, OIB 64471045170,ZELENA OBALA d.o.o. za proizvodnju, trgovinu i usluge, OIB 40907873869,ŽELJKO AĐUTANOV, OIB 88218453195,ŽELJKO ČIČAK, OIB 84254908228</izvorni_sadrzaj>
    <derivirana_varijabla naziv="DomainObject.Predmet.StrankaNazivFormatedOIB_1">FINA ZAGREB, OIB 85821130368,ANTE BIŠKO, OIB 21287479323,ADRIAFLORA društvo s ograničenom odgovornošću za poljoprivrednu proizvodnju, trgovinu i zastupanje, OIB 27179471386,AGENCIJA MIJANOVIĆ, OIB 06923490274,AGROALBA d.o.o. za trgovinu i usluge, OIB 16252998270,ANTE DEDIĆ, OIB 17645829527,ASAP d.o.o. za građenje i usluge, OIB 08215755285,BRKOMAX, vl. Ante Brko, OIB 03582975940,ČISTI KONTI jednostavno društvo s ograničenom odgovornošću za računovodstvo i usluge, OIB 68018364436,DANKO MEŠTROVIĆ, OIB 82136862103,DRAŽEN ĐOKOVIĆ, OIB 80725680083,FILIP PLEĆAŠ, OIB 23069766282,IVAN ČAGALJ, OIB 76947266729,IVAN ČAVKA, OIB 79525169207,ZORKA ČAVAJDA, OIB 41592708808,KULA COMMERCE-94, d.o.o. za tgovinu, usluge i ugostiteljstvo, OIB 14310277977,LADA RAMLJAK, OIB 48256725605,LIBERTIN NAKLADA d.o.o. za izdavaštvo, OIB 94737937781,MARKO DUVANČIĆ, OIB 21086749148,VESNA ROŽIĆ-ŠIBIĆ, OIB 31350659027,MICRONIC, d.o.o. za proizvodnju, trgovinu i usluge, OIB 89489773101,NARNIA, vl. Miljen Chovan, OIB 69777581492,NOVI SINDIKAT, OIB 50244479249,STIPICA KOVAČEVIĆ, OIB 31178257485,VINKO SAMARDŽIĆ, OIB 51470568169,ROSO, vl. Mario Roso, OIB 51383479235,SINDIKAT PPDIV HRVATSKE, OIB 01122438757,Tele2 d.o.o. za telekomunikacijske usluge, OIB 70133616033,VALESCO, d.o.o. za usluge i trgovinu, OIB 82581306289,VIP CARS, vl. Boris Gruica, OIB 64471045170,ZELENA OBALA d.o.o. za proizvodnju, trgovinu i usluge, OIB 40907873869,ŽELJKO AĐUTANOV, OIB 88218453195,ŽELJKO ČIČAK, OIB 84254908228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 ZAGREB</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izvorni_sadrzaj>
    <derivirana_varijabla naziv="DomainObject.Predmet.StrankaListFormated_1">
      <item>FINA ZAGREB</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derivirana_varijabla>
  </DomainObject.Predmet.StrankaListFormated>
  <DomainObject.Predmet.StrankaListFormatedOIB>
    <izvorni_sadrzaj>
      <item>FINA ZAGREB, OIB 85821130368</item>
      <item>ANTE BIŠKO, OIB 21287479323</item>
      <item>ADRIAFLORA društvo s ograničenom odgovornošću za poljoprivrednu proizvodnju, trgovinu i zastupanje, OIB 27179471386</item>
      <item>AGENCIJA MIJANOVIĆ, OIB 06923490274</item>
      <item>AGROALBA d.o.o. za trgovinu i usluge, OIB 16252998270</item>
      <item>ANTE DEDIĆ, OIB 17645829527</item>
      <item>ASAP d.o.o. za građenje i usluge, OIB 08215755285</item>
      <item>BRKOMAX, vl. Ante Brko, OIB 03582975940</item>
      <item>ČISTI KONTI jednostavno društvo s ograničenom odgovornošću za računovodstvo i usluge, OIB 68018364436</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item>
      <item>LADA RAMLJAK, OIB 48256725605</item>
      <item>LIBERTIN NAKLADA d.o.o. za izdavaštvo, OIB 94737937781</item>
      <item>MARKO DUVANČIĆ, OIB 21086749148</item>
      <item>VESNA ROŽIĆ-ŠIBIĆ, OIB 31350659027</item>
      <item>MICRONIC, d.o.o. za proizvodnju, trgovinu i usluge, OIB 89489773101</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item>
      <item>VALESCO, d.o.o. za usluge i trgovinu, OIB 82581306289</item>
      <item>VIP CARS, vl. Boris Gruica, OIB 64471045170</item>
      <item>ZELENA OBALA d.o.o. za proizvodnju, trgovinu i usluge, OIB 40907873869</item>
      <item>ŽELJKO AĐUTANOV, OIB 88218453195</item>
      <item>ŽELJKO ČIČAK, OIB 84254908228</item>
    </izvorni_sadrzaj>
    <derivirana_varijabla naziv="DomainObject.Predmet.StrankaListFormatedOIB_1">
      <item>FINA ZAGREB, OIB 85821130368</item>
      <item>ANTE BIŠKO, OIB 21287479323</item>
      <item>ADRIAFLORA društvo s ograničenom odgovornošću za poljoprivrednu proizvodnju, trgovinu i zastupanje, OIB 27179471386</item>
      <item>AGENCIJA MIJANOVIĆ, OIB 06923490274</item>
      <item>AGROALBA d.o.o. za trgovinu i usluge, OIB 16252998270</item>
      <item>ANTE DEDIĆ, OIB 17645829527</item>
      <item>ASAP d.o.o. za građenje i usluge, OIB 08215755285</item>
      <item>BRKOMAX, vl. Ante Brko, OIB 03582975940</item>
      <item>ČISTI KONTI jednostavno društvo s ograničenom odgovornošću za računovodstvo i usluge, OIB 68018364436</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item>
      <item>LADA RAMLJAK, OIB 48256725605</item>
      <item>LIBERTIN NAKLADA d.o.o. za izdavaštvo, OIB 94737937781</item>
      <item>MARKO DUVANČIĆ, OIB 21086749148</item>
      <item>VESNA ROŽIĆ-ŠIBIĆ, OIB 31350659027</item>
      <item>MICRONIC, d.o.o. za proizvodnju, trgovinu i usluge, OIB 89489773101</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item>
      <item>VALESCO, d.o.o. za usluge i trgovinu, OIB 82581306289</item>
      <item>VIP CARS, vl. Boris Gruica, OIB 64471045170</item>
      <item>ZELENA OBALA d.o.o. za proizvodnju, trgovinu i usluge, OIB 40907873869</item>
      <item>ŽELJKO AĐUTANOV, OIB 88218453195</item>
      <item>ŽELJKO ČIČAK, OIB 84254908228</item>
    </derivirana_varijabla>
  </DomainObject.Predmet.StrankaListFormatedOIB>
  <DomainObject.Predmet.StrankaListFormatedWithAdress>
    <izvorni_sadrzaj>
      <item>FINA ZAGREB, Koturaška 43, 10000 Zagreb</item>
      <item>ANTE BIŠKO</item>
      <item>ADRIAFLORA društvo s ograničenom odgovornošću za poljoprivrednu proizvodnju, trgovinu i zastupanje, Dr. Franje Tuđmana 82, 23210 Biograd Na Moru</item>
      <item>AGENCIJA MIJANOVIĆ</item>
      <item>AGROALBA d.o.o. za trgovinu i usluge, 21220 Arbanija</item>
      <item>ANTE DEDIĆ</item>
      <item>ASAP d.o.o. za građenje i usluge, Uskočka 5, 21000 Split</item>
      <item>BRKOMAX, vl. Ante Brko</item>
      <item>ČISTI KONTI jednostavno društvo s ograničenom odgovornošću za računovodstvo i usluge, Ruđera Boškovića 21, 21000 Split</item>
      <item>DANKO MEŠTROVIĆ</item>
      <item>DRAŽEN ĐOKOVIĆ</item>
      <item>FILIP PLEĆAŠ</item>
      <item>IVAN ČAGALJ</item>
      <item>IVAN ČAVKA</item>
      <item>ZORKA ČAVAJDA</item>
      <item>KULA COMMERCE-94, d.o.o. za tgovinu, usluge i ugostiteljstvo, Ponikvice 5, 21217 Kaštel Novi</item>
      <item>LADA RAMLJAK</item>
      <item>LIBERTIN NAKLADA d.o.o. za izdavaštvo, Frana Supila 11, 51000 Rijeka</item>
      <item>MARKO DUVANČIĆ</item>
      <item>VESNA ROŽIĆ-ŠIBIĆ</item>
      <item>MICRONIC, d.o.o. za proizvodnju, trgovinu i usluge, Gotovčeva 8, 21000 Split</item>
      <item>NARNIA, vl. Miljen Chovan</item>
      <item>NOVI SINDIKAT</item>
      <item>STIPICA KOVAČEVIĆ</item>
      <item>VINKO SAMARDŽIĆ</item>
      <item>ROSO, vl. Mario Roso</item>
      <item>SINDIKAT PPDIV HRVATSKE</item>
      <item>Tele2 d.o.o. za telekomunikacijske usluge, Ulica grada Vukovara 269/D, Zagreb</item>
      <item>VALESCO, d.o.o. za usluge i trgovinu, Hercegovačka 120, 21000 Split</item>
      <item>VIP CARS, vl. Boris Gruica</item>
      <item>ZELENA OBALA d.o.o. za proizvodnju, trgovinu i usluge, Put Svetog Lovre 89, 21214 Kaštel Lukšić</item>
      <item>ŽELJKO AĐUTANOV</item>
      <item>ŽELJKO ČIČAK</item>
    </izvorni_sadrzaj>
    <derivirana_varijabla naziv="DomainObject.Predmet.StrankaListFormatedWithAdress_1">
      <item>FINA ZAGREB, Koturaška 43, 10000 Zagreb</item>
      <item>ANTE BIŠKO</item>
      <item>ADRIAFLORA društvo s ograničenom odgovornošću za poljoprivrednu proizvodnju, trgovinu i zastupanje, Dr. Franje Tuđmana 82, 23210 Biograd Na Moru</item>
      <item>AGENCIJA MIJANOVIĆ</item>
      <item>AGROALBA d.o.o. za trgovinu i usluge, 21220 Arbanija</item>
      <item>ANTE DEDIĆ</item>
      <item>ASAP d.o.o. za građenje i usluge, Uskočka 5, 21000 Split</item>
      <item>BRKOMAX, vl. Ante Brko</item>
      <item>ČISTI KONTI jednostavno društvo s ograničenom odgovornošću za računovodstvo i usluge, Ruđera Boškovića 21, 21000 Split</item>
      <item>DANKO MEŠTROVIĆ</item>
      <item>DRAŽEN ĐOKOVIĆ</item>
      <item>FILIP PLEĆAŠ</item>
      <item>IVAN ČAGALJ</item>
      <item>IVAN ČAVKA</item>
      <item>ZORKA ČAVAJDA</item>
      <item>KULA COMMERCE-94, d.o.o. za tgovinu, usluge i ugostiteljstvo, Ponikvice 5, 21217 Kaštel Novi</item>
      <item>LADA RAMLJAK</item>
      <item>LIBERTIN NAKLADA d.o.o. za izdavaštvo, Frana Supila 11, 51000 Rijeka</item>
      <item>MARKO DUVANČIĆ</item>
      <item>VESNA ROŽIĆ-ŠIBIĆ</item>
      <item>MICRONIC, d.o.o. za proizvodnju, trgovinu i usluge, Gotovčeva 8, 21000 Split</item>
      <item>NARNIA, vl. Miljen Chovan</item>
      <item>NOVI SINDIKAT</item>
      <item>STIPICA KOVAČEVIĆ</item>
      <item>VINKO SAMARDŽIĆ</item>
      <item>ROSO, vl. Mario Roso</item>
      <item>SINDIKAT PPDIV HRVATSKE</item>
      <item>Tele2 d.o.o. za telekomunikacijske usluge, Ulica grada Vukovara 269/D, Zagreb</item>
      <item>VALESCO, d.o.o. za usluge i trgovinu, Hercegovačka 120, 21000 Split</item>
      <item>VIP CARS, vl. Boris Gruica</item>
      <item>ZELENA OBALA d.o.o. za proizvodnju, trgovinu i usluge, Put Svetog Lovre 89, 21214 Kaštel Lukšić</item>
      <item>ŽELJKO AĐUTANOV</item>
      <item>ŽELJKO ČIČAK</item>
    </derivirana_varijabla>
  </DomainObject.Predmet.StrankaListFormatedWithAdress>
  <DomainObject.Predmet.StrankaListFormatedWithAdressOIB>
    <izvorni_sadrzaj>
      <item>FINA ZAGREB, OIB 85821130368, Koturaška 43, 10000 Zagreb</item>
      <item>ANTE BIŠKO, OIB 21287479323</item>
      <item>ADRIAFLORA društvo s ograničenom odgovornošću za poljoprivrednu proizvodnju, trgovinu i zastupanje, OIB 27179471386, Dr. Franje Tuđmana 82, 23210 Biograd Na Moru</item>
      <item>AGENCIJA MIJANOVIĆ, OIB 06923490274</item>
      <item>AGROALBA d.o.o. za trgovinu i usluge, OIB 16252998270, 21220 Arbanija</item>
      <item>ANTE DEDIĆ, OIB 17645829527</item>
      <item>ASAP d.o.o. za građenje i usluge, OIB 08215755285, Uskočka 5, 21000 Split</item>
      <item>BRKOMAX, vl. Ante Brko, OIB 03582975940</item>
      <item>ČISTI KONTI jednostavno društvo s ograničenom odgovornošću za računovodstvo i usluge, OIB 68018364436, Ruđera Boškovića 21, 21000 Split</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 Ponikvice 5, 21217 Kaštel Novi</item>
      <item>LADA RAMLJAK, OIB 48256725605</item>
      <item>LIBERTIN NAKLADA d.o.o. za izdavaštvo, OIB 94737937781, Frana Supila 11, 51000 Rijeka</item>
      <item>MARKO DUVANČIĆ, OIB 21086749148</item>
      <item>VESNA ROŽIĆ-ŠIBIĆ, OIB 31350659027</item>
      <item>MICRONIC, d.o.o. za proizvodnju, trgovinu i usluge, OIB 89489773101, Gotovčeva 8, 21000 Split</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 Ulica grada Vukovara 269/D, Zagreb</item>
      <item>VALESCO, d.o.o. za usluge i trgovinu, OIB 82581306289, Hercegovačka 120, 21000 Split</item>
      <item>VIP CARS, vl. Boris Gruica, OIB 64471045170</item>
      <item>ZELENA OBALA d.o.o. za proizvodnju, trgovinu i usluge, OIB 40907873869, Put Svetog Lovre 89, 21214 Kaštel Lukšić</item>
      <item>ŽELJKO AĐUTANOV, OIB 88218453195</item>
      <item>ŽELJKO ČIČAK, OIB 84254908228</item>
    </izvorni_sadrzaj>
    <derivirana_varijabla naziv="DomainObject.Predmet.StrankaListFormatedWithAdressOIB_1">
      <item>FINA ZAGREB, OIB 85821130368, Koturaška 43, 10000 Zagreb</item>
      <item>ANTE BIŠKO, OIB 21287479323</item>
      <item>ADRIAFLORA društvo s ograničenom odgovornošću za poljoprivrednu proizvodnju, trgovinu i zastupanje, OIB 27179471386, Dr. Franje Tuđmana 82, 23210 Biograd Na Moru</item>
      <item>AGENCIJA MIJANOVIĆ, OIB 06923490274</item>
      <item>AGROALBA d.o.o. za trgovinu i usluge, OIB 16252998270, 21220 Arbanija</item>
      <item>ANTE DEDIĆ, OIB 17645829527</item>
      <item>ASAP d.o.o. za građenje i usluge, OIB 08215755285, Uskočka 5, 21000 Split</item>
      <item>BRKOMAX, vl. Ante Brko, OIB 03582975940</item>
      <item>ČISTI KONTI jednostavno društvo s ograničenom odgovornošću za računovodstvo i usluge, OIB 68018364436, Ruđera Boškovića 21, 21000 Split</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 Ponikvice 5, 21217 Kaštel Novi</item>
      <item>LADA RAMLJAK, OIB 48256725605</item>
      <item>LIBERTIN NAKLADA d.o.o. za izdavaštvo, OIB 94737937781, Frana Supila 11, 51000 Rijeka</item>
      <item>MARKO DUVANČIĆ, OIB 21086749148</item>
      <item>VESNA ROŽIĆ-ŠIBIĆ, OIB 31350659027</item>
      <item>MICRONIC, d.o.o. za proizvodnju, trgovinu i usluge, OIB 89489773101, Gotovčeva 8, 21000 Split</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 Ulica grada Vukovara 269/D, Zagreb</item>
      <item>VALESCO, d.o.o. za usluge i trgovinu, OIB 82581306289, Hercegovačka 120, 21000 Split</item>
      <item>VIP CARS, vl. Boris Gruica, OIB 64471045170</item>
      <item>ZELENA OBALA d.o.o. za proizvodnju, trgovinu i usluge, OIB 40907873869, Put Svetog Lovre 89, 21214 Kaštel Lukšić</item>
      <item>ŽELJKO AĐUTANOV, OIB 88218453195</item>
      <item>ŽELJKO ČIČAK, OIB 84254908228</item>
    </derivirana_varijabla>
  </DomainObject.Predmet.StrankaListFormatedWithAdressOIB>
  <DomainObject.Predmet.StrankaListNazivFormated>
    <izvorni_sadrzaj>
      <item>FINA ZAGREB</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izvorni_sadrzaj>
    <derivirana_varijabla naziv="DomainObject.Predmet.StrankaListNazivFormated_1">
      <item>FINA ZAGREB</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derivirana_varijabla>
  </DomainObject.Predmet.StrankaListNazivFormated>
  <DomainObject.Predmet.StrankaListNazivFormatedOIB>
    <izvorni_sadrzaj>
      <item>FINA ZAGREB, OIB 85821130368</item>
      <item>ANTE BIŠKO, OIB 21287479323</item>
      <item>ADRIAFLORA društvo s ograničenom odgovornošću za poljoprivrednu proizvodnju, trgovinu i zastupanje, OIB 27179471386</item>
      <item>AGENCIJA MIJANOVIĆ, OIB 06923490274</item>
      <item>AGROALBA d.o.o. za trgovinu i usluge, OIB 16252998270</item>
      <item>ANTE DEDIĆ, OIB 17645829527</item>
      <item>ASAP d.o.o. za građenje i usluge, OIB 08215755285</item>
      <item>BRKOMAX, vl. Ante Brko, OIB 03582975940</item>
      <item>ČISTI KONTI jednostavno društvo s ograničenom odgovornošću za računovodstvo i usluge, OIB 68018364436</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item>
      <item>LADA RAMLJAK, OIB 48256725605</item>
      <item>LIBERTIN NAKLADA d.o.o. za izdavaštvo, OIB 94737937781</item>
      <item>MARKO DUVANČIĆ, OIB 21086749148</item>
      <item>VESNA ROŽIĆ-ŠIBIĆ, OIB 31350659027</item>
      <item>MICRONIC, d.o.o. za proizvodnju, trgovinu i usluge, OIB 89489773101</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item>
      <item>VALESCO, d.o.o. za usluge i trgovinu, OIB 82581306289</item>
      <item>VIP CARS, vl. Boris Gruica, OIB 64471045170</item>
      <item>ZELENA OBALA d.o.o. za proizvodnju, trgovinu i usluge, OIB 40907873869</item>
      <item>ŽELJKO AĐUTANOV, OIB 88218453195</item>
      <item>ŽELJKO ČIČAK, OIB 84254908228</item>
    </izvorni_sadrzaj>
    <derivirana_varijabla naziv="DomainObject.Predmet.StrankaListNazivFormatedOIB_1">
      <item>FINA ZAGREB, OIB 85821130368</item>
      <item>ANTE BIŠKO, OIB 21287479323</item>
      <item>ADRIAFLORA društvo s ograničenom odgovornošću za poljoprivrednu proizvodnju, trgovinu i zastupanje, OIB 27179471386</item>
      <item>AGENCIJA MIJANOVIĆ, OIB 06923490274</item>
      <item>AGROALBA d.o.o. za trgovinu i usluge, OIB 16252998270</item>
      <item>ANTE DEDIĆ, OIB 17645829527</item>
      <item>ASAP d.o.o. za građenje i usluge, OIB 08215755285</item>
      <item>BRKOMAX, vl. Ante Brko, OIB 03582975940</item>
      <item>ČISTI KONTI jednostavno društvo s ograničenom odgovornošću za računovodstvo i usluge, OIB 68018364436</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item>
      <item>LADA RAMLJAK, OIB 48256725605</item>
      <item>LIBERTIN NAKLADA d.o.o. za izdavaštvo, OIB 94737937781</item>
      <item>MARKO DUVANČIĆ, OIB 21086749148</item>
      <item>VESNA ROŽIĆ-ŠIBIĆ, OIB 31350659027</item>
      <item>MICRONIC, d.o.o. za proizvodnju, trgovinu i usluge, OIB 89489773101</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item>
      <item>VALESCO, d.o.o. za usluge i trgovinu, OIB 82581306289</item>
      <item>VIP CARS, vl. Boris Gruica, OIB 64471045170</item>
      <item>ZELENA OBALA d.o.o. za proizvodnju, trgovinu i usluge, OIB 40907873869</item>
      <item>ŽELJKO AĐUTANOV, OIB 88218453195</item>
      <item>ŽELJKO ČIČAK, OIB 84254908228</item>
    </derivirana_varijabla>
  </DomainObject.Predmet.StrankaListNazivFormatedOIB>
  <DomainObject.Predmet.ProtuStrankaListFormated>
    <izvorni_sadrzaj>
      <item>KAŠTELANSKI STAKLENICI dioničko društvo za poljoprivrednu proizvodnju, usluge i promet roba u stečaju</item>
    </izvorni_sadrzaj>
    <derivirana_varijabla naziv="DomainObject.Predmet.ProtuStrankaListFormated_1">
      <item>KAŠTELANSKI STAKLENICI dioničko društvo za poljoprivrednu proizvodnju, usluge i promet roba u stečaju</item>
    </derivirana_varijabla>
  </DomainObject.Predmet.ProtuStrankaListFormated>
  <DomainObject.Predmet.ProtuStrankaListFormatedOIB>
    <izvorni_sadrzaj>
      <item>KAŠTELANSKI STAKLENICI dioničko društvo za poljoprivrednu proizvodnju, usluge i promet roba u stečaju, OIB 47079015776</item>
    </izvorni_sadrzaj>
    <derivirana_varijabla naziv="DomainObject.Predmet.ProtuStrankaListFormatedOIB_1">
      <item>KAŠTELANSKI STAKLENICI dioničko društvo za poljoprivrednu proizvodnju, usluge i promet roba u stečaju, OIB 47079015776</item>
    </derivirana_varijabla>
  </DomainObject.Predmet.ProtuStrankaListFormatedOIB>
  <DomainObject.Predmet.ProtuStrankaListFormatedWithAdress>
    <izvorni_sadrzaj>
      <item>KAŠTELANSKI STAKLENICI dioničko društvo za poljoprivrednu proizvodnju, usluge i promet roba u stečaju, Kaštel štafilić, Ivana Pavla II 404, 21217 Kaštel Štafilić</item>
    </izvorni_sadrzaj>
    <derivirana_varijabla naziv="DomainObject.Predmet.ProtuStrankaListFormatedWithAdress_1">
      <item>KAŠTELANSKI STAKLENICI dioničko društvo za poljoprivrednu proizvodnju, usluge i promet roba u stečaju, Kaštel štafilić, Ivana Pavla II 404, 21217 Kaštel Štafilić</item>
    </derivirana_varijabla>
  </DomainObject.Predmet.ProtuStrankaListFormatedWithAdress>
  <DomainObject.Predmet.ProtuStrankaListFormatedWithAdressOIB>
    <izvorni_sadrzaj>
      <item>KAŠTELANSKI STAKLENICI dioničko društvo za poljoprivrednu proizvodnju, usluge i promet roba u stečaju, OIB 47079015776, Kaštel štafilić, Ivana Pavla II 404, 21217 Kaštel Štafilić</item>
    </izvorni_sadrzaj>
    <derivirana_varijabla naziv="DomainObject.Predmet.ProtuStrankaListFormatedWithAdressOIB_1">
      <item>KAŠTELANSKI STAKLENICI dioničko društvo za poljoprivrednu proizvodnju, usluge i promet roba u stečaju, OIB 47079015776, Kaštel štafilić, Ivana Pavla II 404, 21217 Kaštel Štafilić</item>
    </derivirana_varijabla>
  </DomainObject.Predmet.ProtuStrankaListFormatedWithAdressOIB>
  <DomainObject.Predmet.ProtuStrankaListNazivFormated>
    <izvorni_sadrzaj>
      <item>KAŠTELANSKI STAKLENICI dioničko društvo za poljoprivrednu proizvodnju, usluge i promet roba u stečaju</item>
    </izvorni_sadrzaj>
    <derivirana_varijabla naziv="DomainObject.Predmet.ProtuStrankaListNazivFormated_1">
      <item>KAŠTELANSKI STAKLENICI dioničko društvo za poljoprivrednu proizvodnju, usluge i promet roba u stečaju</item>
    </derivirana_varijabla>
  </DomainObject.Predmet.ProtuStrankaListNazivFormated>
  <DomainObject.Predmet.ProtuStrankaListNazivFormatedOIB>
    <izvorni_sadrzaj>
      <item>KAŠTELANSKI STAKLENICI dioničko društvo za poljoprivrednu proizvodnju, usluge i promet roba u stečaju, OIB 47079015776</item>
    </izvorni_sadrzaj>
    <derivirana_varijabla naziv="DomainObject.Predmet.ProtuStrankaListNazivFormatedOIB_1">
      <item>KAŠTELANSKI STAKLENICI dioničko društvo za poljoprivrednu proizvodnju, usluge i promet roba u stečaju, OIB 47079015776</item>
    </derivirana_varijabla>
  </DomainObject.Predmet.ProtuStrankaListNazivFormatedOIB>
  <DomainObject.Predmet.OstaliListFormated>
    <izvorni_sadrzaj>
      <item>VEDRAN ŠEPAROVIĆ</item>
    </izvorni_sadrzaj>
    <derivirana_varijabla naziv="DomainObject.Predmet.OstaliListFormated_1">
      <item>VEDRAN ŠEPAROVIĆ</item>
    </derivirana_varijabla>
  </DomainObject.Predmet.OstaliListFormated>
  <DomainObject.Predmet.OstaliListFormatedOIB>
    <izvorni_sadrzaj>
      <item>VEDRAN ŠEPAROVIĆ, OIB 48360997733</item>
    </izvorni_sadrzaj>
    <derivirana_varijabla naziv="DomainObject.Predmet.OstaliListFormatedOIB_1">
      <item>VEDRAN ŠEPAROVIĆ, OIB 48360997733</item>
    </derivirana_varijabla>
  </DomainObject.Predmet.OstaliListFormatedOIB>
  <DomainObject.Predmet.OstaliListFormatedWithAdress>
    <izvorni_sadrzaj>
      <item>VEDRAN ŠEPAROVIĆ</item>
    </izvorni_sadrzaj>
    <derivirana_varijabla naziv="DomainObject.Predmet.OstaliListFormatedWithAdress_1">
      <item>VEDRAN ŠEPAROVIĆ</item>
    </derivirana_varijabla>
  </DomainObject.Predmet.OstaliListFormatedWithAdress>
  <DomainObject.Predmet.OstaliListFormatedWithAdressOIB>
    <izvorni_sadrzaj>
      <item>VEDRAN ŠEPAROVIĆ, OIB 48360997733</item>
    </izvorni_sadrzaj>
    <derivirana_varijabla naziv="DomainObject.Predmet.OstaliListFormatedWithAdressOIB_1">
      <item>VEDRAN ŠEPAROVIĆ, OIB 48360997733</item>
    </derivirana_varijabla>
  </DomainObject.Predmet.OstaliListFormatedWithAdressOIB>
  <DomainObject.Predmet.OstaliListNazivFormated>
    <izvorni_sadrzaj>
      <item>VEDRAN ŠEPAROVIĆ</item>
    </izvorni_sadrzaj>
    <derivirana_varijabla naziv="DomainObject.Predmet.OstaliListNazivFormated_1">
      <item>VEDRAN ŠEPAROVIĆ</item>
    </derivirana_varijabla>
  </DomainObject.Predmet.OstaliListNazivFormated>
  <DomainObject.Predmet.OstaliListNazivFormatedOIB>
    <izvorni_sadrzaj>
      <item>VEDRAN ŠEPAROVIĆ, OIB 48360997733</item>
    </izvorni_sadrzaj>
    <derivirana_varijabla naziv="DomainObject.Predmet.OstaliListNazivFormatedOIB_1">
      <item>VEDRAN ŠEPAROVIĆ, OIB 48360997733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2018.</izvorni_sadrzaj>
    <derivirana_varijabla naziv="DomainObject.Datum_1">26. travnja 2018.</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KAŠTELANSKI STAKLENICI dioničko društvo za poljoprivrednu proizvodnju, usluge i promet roba u stečaju</izvorni_sadrzaj>
    <derivirana_varijabla naziv="DomainObject.Predmet.ProtustrankaIDrugi_1">KAŠTELANSKI STAKLENICI dioničko društvo za poljoprivrednu proizvodnju, usluge i promet roba u stečaju</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KAŠTELANSKI STAKLENICI dioničko društvo za poljoprivrednu proizvodnju, usluge i promet roba u stečaju, OIB 47079015776, Kaštel štafilić, Ivana Pavla II 404, 21217 Kaštel Štafilić</izvorni_sadrzaj>
    <derivirana_varijabla naziv="DomainObject.Predmet.ProtustrankaIDrugiAdressOIB_1">KAŠTELANSKI STAKLENICI dioničko društvo za poljoprivrednu proizvodnju, usluge i promet roba u stečaju, OIB 47079015776, Kaštel štafilić, Ivana Pavla II 404, 21217 Kaštel Štafilić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KAŠTELANSKI STAKLENICI dioničko društvo za poljoprivrednu proizvodnju, usluge i promet roba u stečaju</item>
      <item>VEDRAN ŠEPAROVIĆ</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izvorni_sadrzaj>
    <derivirana_varijabla naziv="DomainObject.Predmet.SudioniciListNaziv_1">
      <item>FINA ZAGREB</item>
      <item>KAŠTELANSKI STAKLENICI dioničko društvo za poljoprivrednu proizvodnju, usluge i promet roba u stečaju</item>
      <item>VEDRAN ŠEPAROVIĆ</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derivirana_varijabla>
  </DomainObject.Predmet.SudioniciListNaziv>
  <DomainObject.Predmet.SudioniciListAdressOIB>
    <izvorni_sadrzaj>
      <item>FINA ZAGREB, OIB 85821130368, Koturaška 43,10000 Zagreb</item>
      <item>KAŠTELANSKI STAKLENICI dioničko društvo za poljoprivrednu proizvodnju, usluge i promet roba u stečaju, OIB 47079015776, Kaštel štafilić, Ivana Pavla II 404,21217 Kaštel Štafilić</item>
      <item>VEDRAN ŠEPAROVIĆ, OIB 48360997733</item>
      <item>ANTE BIŠKO, OIB 21287479323</item>
      <item>ADRIAFLORA društvo s ograničenom odgovornošću za poljoprivrednu proizvodnju, trgovinu i zastupanje, OIB 27179471386, Dr. Franje Tuđmana 82,23210 Biograd Na Moru</item>
      <item>AGENCIJA MIJANOVIĆ, OIB 06923490274</item>
      <item>AGROALBA d.o.o. za trgovinu i usluge, OIB 16252998270, 21220 Arbanija</item>
      <item>ANTE DEDIĆ, OIB 17645829527</item>
      <item>ASAP d.o.o. za građenje i usluge, OIB 08215755285, Uskočka 5,21000 Split</item>
      <item>BRKOMAX, vl. Ante Brko, OIB 03582975940</item>
      <item>ČISTI KONTI jednostavno društvo s ograničenom odgovornošću za računovodstvo i usluge, OIB 68018364436, Ruđera Boškovića 21,21000 Split</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 Ponikvice 5,21217 Kaštel Novi</item>
      <item>LADA RAMLJAK, OIB 48256725605</item>
      <item>LIBERTIN NAKLADA d.o.o. za izdavaštvo, OIB 94737937781, Frana Supila 11,51000 Rijeka</item>
      <item>MARKO DUVANČIĆ, OIB 21086749148</item>
      <item>VESNA ROŽIĆ-ŠIBIĆ, OIB 31350659027</item>
      <item>MICRONIC, d.o.o. za proizvodnju, trgovinu i usluge, OIB 89489773101, Gotovčeva 8,21000 Split</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 Ulica grada Vukovara 269/D,Zagreb</item>
      <item>VALESCO, d.o.o. za usluge i trgovinu, OIB 82581306289, Hercegovačka 120,21000 Split</item>
      <item>VIP CARS, vl. Boris Gruica, OIB 64471045170</item>
      <item>ZELENA OBALA d.o.o. za proizvodnju, trgovinu i usluge, OIB 40907873869, Put Svetog Lovre 89,21214 Kaštel Lukšić</item>
      <item>ŽELJKO AĐUTANOV, OIB 88218453195</item>
      <item>ŽELJKO ČIČAK, OIB 84254908228</item>
    </izvorni_sadrzaj>
    <derivirana_varijabla naziv="DomainObject.Predmet.SudioniciListAdressOIB_1">
      <item>FINA ZAGREB, OIB 85821130368, Koturaška 43,10000 Zagreb</item>
      <item>KAŠTELANSKI STAKLENICI dioničko društvo za poljoprivrednu proizvodnju, usluge i promet roba u stečaju, OIB 47079015776, Kaštel štafilić, Ivana Pavla II 404,21217 Kaštel Štafilić</item>
      <item>VEDRAN ŠEPAROVIĆ, OIB 48360997733</item>
      <item>ANTE BIŠKO, OIB 21287479323</item>
      <item>ADRIAFLORA društvo s ograničenom odgovornošću za poljoprivrednu proizvodnju, trgovinu i zastupanje, OIB 27179471386, Dr. Franje Tuđmana 82,23210 Biograd Na Moru</item>
      <item>AGENCIJA MIJANOVIĆ, OIB 06923490274</item>
      <item>AGROALBA d.o.o. za trgovinu i usluge, OIB 16252998270, 21220 Arbanija</item>
      <item>ANTE DEDIĆ, OIB 17645829527</item>
      <item>ASAP d.o.o. za građenje i usluge, OIB 08215755285, Uskočka 5,21000 Split</item>
      <item>BRKOMAX, vl. Ante Brko, OIB 03582975940</item>
      <item>ČISTI KONTI jednostavno društvo s ograničenom odgovornošću za računovodstvo i usluge, OIB 68018364436, Ruđera Boškovića 21,21000 Split</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 Ponikvice 5,21217 Kaštel Novi</item>
      <item>LADA RAMLJAK, OIB 48256725605</item>
      <item>LIBERTIN NAKLADA d.o.o. za izdavaštvo, OIB 94737937781, Frana Supila 11,51000 Rijeka</item>
      <item>MARKO DUVANČIĆ, OIB 21086749148</item>
      <item>VESNA ROŽIĆ-ŠIBIĆ, OIB 31350659027</item>
      <item>MICRONIC, d.o.o. za proizvodnju, trgovinu i usluge, OIB 89489773101, Gotovčeva 8,21000 Split</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 Ulica grada Vukovara 269/D,Zagreb</item>
      <item>VALESCO, d.o.o. za usluge i trgovinu, OIB 82581306289, Hercegovačka 120,21000 Split</item>
      <item>VIP CARS, vl. Boris Gruica, OIB 64471045170</item>
      <item>ZELENA OBALA d.o.o. za proizvodnju, trgovinu i usluge, OIB 40907873869, Put Svetog Lovre 89,21214 Kaštel Lukšić</item>
      <item>ŽELJKO AĐUTANOV, OIB 88218453195</item>
      <item>ŽELJKO ČIČAK, OIB 84254908228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47079015776</item>
      <item>, OIB 48360997733</item>
      <item>, OIB 21287479323</item>
      <item>, OIB 27179471386</item>
      <item>, OIB 06923490274</item>
      <item>, OIB 16252998270</item>
      <item>, OIB 17645829527</item>
      <item>, OIB 08215755285</item>
      <item>, OIB 03582975940</item>
      <item>, OIB 68018364436</item>
      <item>, OIB 82136862103</item>
      <item>, OIB 80725680083</item>
      <item>, OIB 23069766282</item>
      <item>, OIB 76947266729</item>
      <item>, OIB 79525169207</item>
      <item>, OIB 41592708808</item>
      <item>, OIB 14310277977</item>
      <item>, OIB 48256725605</item>
      <item>, OIB 94737937781</item>
      <item>, OIB 21086749148</item>
      <item>, OIB 31350659027</item>
      <item>, OIB 89489773101</item>
      <item>, OIB 69777581492</item>
      <item>, OIB 50244479249</item>
      <item>, OIB 31178257485</item>
      <item>, OIB 51470568169</item>
      <item>, OIB 51383479235</item>
      <item>, OIB 01122438757</item>
      <item>, OIB 70133616033</item>
      <item>, OIB 82581306289</item>
      <item>, OIB 64471045170</item>
      <item>, OIB 40907873869</item>
      <item>, OIB 88218453195</item>
      <item>, OIB 84254908228</item>
    </izvorni_sadrzaj>
    <derivirana_varijabla naziv="DomainObject.Predmet.SudioniciListNazivOIB_1">
      <item>, OIB 85821130368</item>
      <item>, OIB 47079015776</item>
      <item>, OIB 48360997733</item>
      <item>, OIB 21287479323</item>
      <item>, OIB 27179471386</item>
      <item>, OIB 06923490274</item>
      <item>, OIB 16252998270</item>
      <item>, OIB 17645829527</item>
      <item>, OIB 08215755285</item>
      <item>, OIB 03582975940</item>
      <item>, OIB 68018364436</item>
      <item>, OIB 82136862103</item>
      <item>, OIB 80725680083</item>
      <item>, OIB 23069766282</item>
      <item>, OIB 76947266729</item>
      <item>, OIB 79525169207</item>
      <item>, OIB 41592708808</item>
      <item>, OIB 14310277977</item>
      <item>, OIB 48256725605</item>
      <item>, OIB 94737937781</item>
      <item>, OIB 21086749148</item>
      <item>, OIB 31350659027</item>
      <item>, OIB 89489773101</item>
      <item>, OIB 69777581492</item>
      <item>, OIB 50244479249</item>
      <item>, OIB 31178257485</item>
      <item>, OIB 51470568169</item>
      <item>, OIB 51383479235</item>
      <item>, OIB 01122438757</item>
      <item>, OIB 70133616033</item>
      <item>, OIB 82581306289</item>
      <item>, OIB 64471045170</item>
      <item>, OIB 40907873869</item>
      <item>, OIB 88218453195</item>
      <item>, OIB 84254908228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Vedran Šeparović, OIB 48360997733, Dubrovačka 31 Split</item>
    </izvorni_sadrzaj>
    <derivirana_varijabla naziv="DomainObject.Predmet.StecajniUpraviteljiListAddressOIB_1">
      <item>Vedran Šeparović, OIB 48360997733, Dubrovačka 31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EB72478-2945-4ACF-A5E9-75BEF971A04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1112</properties:Words>
  <properties:Characters>6230</properties:Characters>
  <properties:Lines>128</properties:Lines>
  <properties:Paragraphs>29</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7432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2018-04-23T10:12:00Z</dcterms:created>
  <dc:creator>pbacic</dc:creator>
  <cp:lastModifiedBy>Paško Bačić</cp:lastModifiedBy>
  <cp:lastPrinted>2017-12-20T14:25:00Z</cp:lastPrinted>
  <dcterms:modified xmlns:xsi="http://www.w3.org/2001/XMLSchema-instance" xsi:type="dcterms:W3CDTF">2018-04-26T10:45:00Z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(rješenje-odobrenje za ugovore o radu-13.docx)</vt:lpwstr>
  </prop:property>
  <prop:property name="CC_coloring" pid="4" fmtid="{D5CDD505-2E9C-101B-9397-08002B2CF9AE}">
    <vt:bool>false</vt:bool>
  </prop:property>
  <prop:property name="BrojStranica" pid="5" fmtid="{D5CDD505-2E9C-101B-9397-08002B2CF9AE}">
    <vt:i4>3</vt:i4>
  </prop:property>
</prop:Properties>
</file>