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4ba7" w14:paraId="4df4ba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D4DDE">
        <w:t>2</w:t>
      </w:r>
      <w:r w:rsidR="00D5300F">
        <w:t>482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21.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AC4528">
        <w:t xml:space="preserve"> </w:t>
      </w:r>
      <w:r w:rsidR="00D5300F">
        <w:t>KROVIŠTA BRANDIĆ d.o.o. Brckovljani, Stanka Vraza 15, MBS: 080192146, OIB: 32305989706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5300F">
        <w:t>3.418,90</w:t>
      </w:r>
      <w:r w:rsidR="005D4DDE">
        <w:t xml:space="preserve"> 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21.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2631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5300F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St-2482/2015</izvorni_sadrzaj>
    <derivirana_varijabla naziv="DomainObject.Predmet.OznakaBroj_1">St-2482/2015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KROVIŠTA BRANDIĆ d.o.o. zastupanog po punomoćniku Mirko Brandić</izvorni_sadrzaj>
    <derivirana_varijabla naziv="DomainObject.Predmet.ProtustrankaFormated_1">  KROVIŠTA BRANDIĆ d.o.o. zastupanog po punomoćniku Mirko Brandić</derivirana_varijabla>
  </DomainObject.Predmet.ProtustrankaFormated>
  <DomainObject.Predmet.ProtustrankaFormatedOIB>
    <izvorni_sadrzaj>  KROVIŠTA BRANDIĆ d.o.o., OIB 32305989706 zastupanog po punomoćniku Mirko Brandić</izvorni_sadrzaj>
    <derivirana_varijabla naziv="DomainObject.Predmet.ProtustrankaFormatedOIB_1">  KROVIŠTA BRANDIĆ d.o.o., OIB 32305989706 zastupanog po punomoćniku Mirko Brandić</derivirana_varijabla>
  </DomainObject.Predmet.ProtustrankaFormatedOIB>
  <DomainObject.Predmet.ProtustrankaFormatedWithAdress>
    <izvorni_sadrzaj> KROVIŠTA BRANDIĆ d.o.o., Stanka Vraza 15, 10370 Brckovljani zastupanog po punomoćniku Mirko Brandić</izvorni_sadrzaj>
    <derivirana_varijabla naziv="DomainObject.Predmet.ProtustrankaFormatedWithAdress_1"> KROVIŠTA BRANDIĆ d.o.o., Stanka Vraza 15, 10370 Brckovljani zastupanog po punomoćniku Mirko Brandić</derivirana_varijabla>
  </DomainObject.Predmet.ProtustrankaFormatedWithAdress>
  <DomainObject.Predmet.ProtustrankaFormatedWithAdressOIB>
    <izvorni_sadrzaj> KROVIŠTA BRANDIĆ d.o.o., OIB 32305989706, Stanka Vraza 15, 10370 Brckovljani zastupanog po punomoćniku Mirko Brandić</izvorni_sadrzaj>
    <derivirana_varijabla naziv="DomainObject.Predmet.ProtustrankaFormatedWithAdressOIB_1"> KROVIŠTA BRANDIĆ d.o.o., OIB 32305989706, Stanka Vraza 15, 10370 Brckovljani zastupanog po punomoćniku Mirko Brandić</derivirana_varijabla>
  </DomainObject.Predmet.ProtustrankaFormatedWithAdressOIB>
  <DomainObject.Predmet.ProtustrankaWithAdress>
    <izvorni_sadrzaj>KROVIŠTA BRANDIĆ d.o.o. Stanka Vraza 15, 10370 Brckovljani</izvorni_sadrzaj>
    <derivirana_varijabla naziv="DomainObject.Predmet.ProtustrankaWithAdress_1">KROVIŠTA BRANDIĆ d.o.o. Stanka Vraza 15, 10370 Brckovljani</derivirana_varijabla>
  </DomainObject.Predmet.ProtustrankaWithAdress>
  <DomainObject.Predmet.ProtustrankaWithAdressOIB>
    <izvorni_sadrzaj>KROVIŠTA BRANDIĆ d.o.o., OIB 32305989706, Stanka Vraza 15, 10370 Brckovljani</izvorni_sadrzaj>
    <derivirana_varijabla naziv="DomainObject.Predmet.ProtustrankaWithAdressOIB_1">KROVIŠTA BRANDIĆ d.o.o., OIB 32305989706, Stanka Vraza 15, 10370 Brckovljani</derivirana_varijabla>
  </DomainObject.Predmet.ProtustrankaWithAdressOIB>
  <DomainObject.Predmet.ProtustrankaNazivFormated>
    <izvorni_sadrzaj>KROVIŠTA BRANDIĆ d.o.o.</izvorni_sadrzaj>
    <derivirana_varijabla naziv="DomainObject.Predmet.ProtustrankaNazivFormated_1">KROVIŠTA BRANDIĆ d.o.o.</derivirana_varijabla>
  </DomainObject.Predmet.ProtustrankaNazivFormated>
  <DomainObject.Predmet.ProtustrankaNazivFormatedOIB>
    <izvorni_sadrzaj>KROVIŠTA BRANDIĆ d.o.o., OIB 32305989706</izvorni_sadrzaj>
    <derivirana_varijabla naziv="DomainObject.Predmet.ProtustrankaNazivFormatedOIB_1">KROVIŠTA BRANDIĆ d.o.o., OIB 32305989706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KROVIŠTA BRANDIĆ d.o.o. zastupanog po punomoćniku Mirko Brandić</item>
    </izvorni_sadrzaj>
    <derivirana_varijabla naziv="DomainObject.Predmet.ProtuStrankaListFormated_1">
      <item>KROVIŠTA BRANDIĆ d.o.o. zastupanog po punomoćniku Mirko Brandić</item>
    </derivirana_varijabla>
  </DomainObject.Predmet.ProtuStrankaListFormated>
  <DomainObject.Predmet.ProtuStrankaListFormatedOIB>
    <izvorni_sadrzaj>
      <item>KROVIŠTA BRANDIĆ d.o.o., OIB 32305989706 zastupanog po punomoćniku Mirko Brandić</item>
    </izvorni_sadrzaj>
    <derivirana_varijabla naziv="DomainObject.Predmet.ProtuStrankaListFormatedOIB_1">
      <item>KROVIŠTA BRANDIĆ d.o.o., OIB 32305989706 zastupanog po punomoćniku Mirko Brandić</item>
    </derivirana_varijabla>
  </DomainObject.Predmet.ProtuStrankaListFormatedOIB>
  <DomainObject.Predmet.ProtuStrankaListFormatedWithAdress>
    <izvorni_sadrzaj>
      <item>KROVIŠTA BRANDIĆ d.o.o., Stanka Vraza 15, 10370 Brckovljani zastupanog po punomoćniku Mirko Brandić</item>
    </izvorni_sadrzaj>
    <derivirana_varijabla naziv="DomainObject.Predmet.ProtuStrankaListFormatedWithAdress_1">
      <item>KROVIŠTA BRANDIĆ d.o.o., Stanka Vraza 15, 10370 Brckovljani zastupanog po punomoćniku Mirko Brandić</item>
    </derivirana_varijabla>
  </DomainObject.Predmet.ProtuStrankaListFormatedWithAdress>
  <DomainObject.Predmet.ProtuStrankaListFormatedWithAdressOIB>
    <izvorni_sadrzaj>
      <item>KROVIŠTA BRANDIĆ d.o.o., OIB 32305989706, Stanka Vraza 15, 10370 Brckovljani zastupanog po punomoćniku Mirko Brandić</item>
    </izvorni_sadrzaj>
    <derivirana_varijabla naziv="DomainObject.Predmet.ProtuStrankaListFormatedWithAdressOIB_1">
      <item>KROVIŠTA BRANDIĆ d.o.o., OIB 32305989706, Stanka Vraza 15, 10370 Brckovljani zastupanog po punomoćniku Mirko Brandić</item>
    </derivirana_varijabla>
  </DomainObject.Predmet.ProtuStrankaListFormatedWithAdressOIB>
  <DomainObject.Predmet.ProtuStrankaListNazivFormated>
    <izvorni_sadrzaj>
      <item>KROVIŠTA BRANDIĆ d.o.o.</item>
    </izvorni_sadrzaj>
    <derivirana_varijabla naziv="DomainObject.Predmet.ProtuStrankaListNazivFormated_1">
      <item>KROVIŠTA BRANDIĆ d.o.o.</item>
    </derivirana_varijabla>
  </DomainObject.Predmet.ProtuStrankaListNazivFormated>
  <DomainObject.Predmet.ProtuStrankaListNazivFormatedOIB>
    <izvorni_sadrzaj>
      <item>KROVIŠTA BRANDIĆ d.o.o., OIB 32305989706</item>
    </izvorni_sadrzaj>
    <derivirana_varijabla naziv="DomainObject.Predmet.ProtuStrankaListNazivFormatedOIB_1">
      <item>KROVIŠTA BRANDIĆ d.o.o., OIB 32305989706</item>
    </derivirana_varijabla>
  </DomainObject.Predmet.ProtuStrankaListNazivFormatedOIB>
  <DomainObject.Predmet.OstaliListFormated>
    <izvorni_sadrzaj>
      <item>Mirko Brandić punomoćnik sudionika u postupku KROVIŠTA BRANDIĆ d.o.o.</item>
    </izvorni_sadrzaj>
    <derivirana_varijabla naziv="DomainObject.Predmet.OstaliListFormated_1">
      <item>Mirko Brandić punomoćnik sudionika u postupku KROVIŠTA BRANDIĆ d.o.o.</item>
    </derivirana_varijabla>
  </DomainObject.Predmet.OstaliListFormated>
  <DomainObject.Predmet.OstaliListFormatedOIB>
    <izvorni_sadrzaj>
      <item>Mirko Brandić, OIB 69342386130 punomoćnik sudionika u postupku KROVIŠTA BRANDIĆ d.o.o.</item>
    </izvorni_sadrzaj>
    <derivirana_varijabla naziv="DomainObject.Predmet.OstaliListFormatedOIB_1">
      <item>Mirko Brandić, OIB 69342386130 punomoćnik sudionika u postupku KROVIŠTA BRANDIĆ d.o.o.</item>
    </derivirana_varijabla>
  </DomainObject.Predmet.OstaliListFormatedOIB>
  <DomainObject.Predmet.OstaliListFormatedWithAdress>
    <izvorni_sadrzaj>
      <item>Mirko Brandić, Stanka Vraza 15, 10370 Brckovljani punomoćnik sudionika u postupku KROVIŠTA BRANDIĆ d.o.o.</item>
    </izvorni_sadrzaj>
    <derivirana_varijabla naziv="DomainObject.Predmet.OstaliListFormatedWithAdress_1">
      <item>Mirko Brandić, Stanka Vraza 15, 10370 Brckovljani punomoćnik sudionika u postupku KROVIŠTA BRANDIĆ d.o.o.</item>
    </derivirana_varijabla>
  </DomainObject.Predmet.OstaliListFormatedWithAdress>
  <DomainObject.Predmet.OstaliListFormatedWithAdressOIB>
    <izvorni_sadrzaj>
      <item>Mirko Brandić, OIB 69342386130, Stanka Vraza 15, 10370 Brckovljani punomoćnik sudionika u postupku KROVIŠTA BRANDIĆ d.o.o.</item>
    </izvorni_sadrzaj>
    <derivirana_varijabla naziv="DomainObject.Predmet.OstaliListFormatedWithAdressOIB_1">
      <item>Mirko Brandić, OIB 69342386130, Stanka Vraza 15, 10370 Brckovljani punomoćnik sudionika u postupku KROVIŠTA BRANDIĆ d.o.o.</item>
    </derivirana_varijabla>
  </DomainObject.Predmet.OstaliListFormatedWithAdressOIB>
  <DomainObject.Predmet.OstaliListNazivFormated>
    <izvorni_sadrzaj>
      <item>Mirko Brandić</item>
    </izvorni_sadrzaj>
    <derivirana_varijabla naziv="DomainObject.Predmet.OstaliListNazivFormated_1">
      <item>Mirko Brandić</item>
    </derivirana_varijabla>
  </DomainObject.Predmet.OstaliListNazivFormated>
  <DomainObject.Predmet.OstaliListNazivFormatedOIB>
    <izvorni_sadrzaj>
      <item>Mirko Brandić, OIB 69342386130</item>
    </izvorni_sadrzaj>
    <derivirana_varijabla naziv="DomainObject.Predmet.OstaliListNazivFormatedOIB_1">
      <item>Mirko Brandić, OIB 69342386130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KROVIŠTA BRANDIĆ d.o.o.</izvorni_sadrzaj>
    <derivirana_varijabla naziv="DomainObject.Predmet.ProtustrankaIDrugi_1">KROVIŠTA BRANDIĆ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KROVIŠTA BRANDIĆ d.o.o., OIB 32305989706, Stanka Vraza 15, 10370 Brckovljani</izvorni_sadrzaj>
    <derivirana_varijabla naziv="DomainObject.Predmet.ProtustrankaIDrugiAdressOIB_1">KROVIŠTA BRANDIĆ d.o.o., OIB 32305989706, Stanka Vraza 15,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KROVIŠTA BRANDIĆ d.o.o.</item>
      <item>FINA Regionalni centar Zagreb</item>
      <item>Mirko Brandić</item>
    </izvorni_sadrzaj>
    <derivirana_varijabla naziv="DomainObject.Predmet.SudioniciListNaziv_1">
      <item>KROVIŠTA BRANDIĆ d.o.o.</item>
      <item>FINA Regionalni centar Zagreb</item>
      <item>Mirko Brandić</item>
    </derivirana_varijabla>
  </DomainObject.Predmet.SudioniciListNaziv>
  <DomainObject.Predmet.SudioniciListAdressOIB>
    <izvorni_sadrzaj>
      <item>KROVIŠTA BRANDIĆ d.o.o., OIB 32305989706, Stanka Vraza 15,10370 Brckovljani</item>
      <item>FINA Regionalni centar Zagreb, OIB 85821130368, Trg Svibanjskih žrtava 1995. br. 1,10000 Zagreb</item>
      <item>Mirko Brandić, OIB 69342386130, Stanka Vraza 15,10370 Brckovljani</item>
    </izvorni_sadrzaj>
    <derivirana_varijabla naziv="DomainObject.Predmet.SudioniciListAdressOIB_1">
      <item>KROVIŠTA BRANDIĆ d.o.o., OIB 32305989706, Stanka Vraza 15,10370 Brckovljani</item>
      <item>FINA Regionalni centar Zagreb, OIB 85821130368, Trg Svibanjskih žrtava 1995. br. 1,10000 Zagreb</item>
      <item>Mirko Brandić, OIB 69342386130, Stanka Vraza 15,10370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32305989706</item>
      <item>, OIB 85821130368</item>
      <item>, OIB 69342386130</item>
    </izvorni_sadrzaj>
    <derivirana_varijabla naziv="DomainObject.Predmet.SudioniciListNazivOIB_1">
      <item>, OIB 32305989706</item>
      <item>, OIB 85821130368</item>
      <item>, OIB 69342386130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2015-12-21T10:42:00Z</dcterms:created>
  <dc:creator>ilukac</dc:creator>
  <cp:lastModifiedBy>Marija Kojić</cp:lastModifiedBy>
  <cp:lastPrinted>2015-12-21T10:31:00Z</cp:lastPrinted>
  <dcterms:modified xmlns:xsi="http://www.w3.org/2001/XMLSchema-instance" xsi:type="dcterms:W3CDTF">2015-12-21T10:42:00Z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