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6b18" w14:paraId="6696b18" w:rsidRDefault="002B3727" w:rsidP="002B3727" w:rsidR="002B372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St-1</w:t>
      </w:r>
      <w:r>
        <w:rPr>
          <w:szCs w:val="24"/>
        </w:rPr>
        <w:t>177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2B3727" w:rsidP="002B3727" w:rsidR="002B372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B3727" w:rsidP="002B3727" w:rsidR="002B372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B3727" w:rsidP="002B3727" w:rsidR="002B372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B3727" w:rsidP="002B3727" w:rsidR="002B372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HA-MA j.d.o.o., OIB: 95630823193 sa sjedištem u Ulica Marcela </w:t>
      </w:r>
      <w:proofErr w:type="spellStart"/>
      <w:r>
        <w:t>Kiepacha</w:t>
      </w:r>
      <w:proofErr w:type="spellEnd"/>
      <w:r>
        <w:t xml:space="preserve"> 22, Križevci</w:t>
      </w:r>
      <w:r>
        <w:t>, dana 10. ožujka 2016. godine</w:t>
      </w:r>
    </w:p>
    <w:p w:rsidRDefault="002B3727" w:rsidP="002B3727" w:rsidR="002B3727">
      <w:pPr>
        <w:jc w:val="both"/>
      </w:pPr>
    </w:p>
    <w:p w:rsidRDefault="002B3727" w:rsidP="002B3727" w:rsidR="002B372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HA-MA j.d.o.o., OIB: 95630823193 sa sjedištem u Ulica Marcela </w:t>
      </w:r>
      <w:proofErr w:type="spellStart"/>
      <w:r>
        <w:t>Kiepacha</w:t>
      </w:r>
      <w:proofErr w:type="spellEnd"/>
      <w:r>
        <w:t xml:space="preserve"> 22, Križevci</w:t>
      </w:r>
      <w:r>
        <w:rPr>
          <w:szCs w:val="24"/>
        </w:rPr>
        <w:t>, s danom 10. ožujka 2016. u 13,00 sati.</w:t>
      </w:r>
    </w:p>
    <w:p w:rsidRDefault="002B3727" w:rsidP="002B3727" w:rsidR="002B3727">
      <w:pPr>
        <w:jc w:val="both"/>
        <w:rPr>
          <w:szCs w:val="24"/>
        </w:rPr>
      </w:pPr>
    </w:p>
    <w:p w:rsidRDefault="002B3727" w:rsidP="002B3727" w:rsidR="002B372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HA-MA j.d.o.o., OIB: 95630823193 sa sjedištem u Ulica Marcela </w:t>
      </w:r>
      <w:proofErr w:type="spellStart"/>
      <w:r>
        <w:t>Kiepacha</w:t>
      </w:r>
      <w:proofErr w:type="spellEnd"/>
      <w:r>
        <w:t xml:space="preserve"> 22, Križevci.</w:t>
      </w:r>
    </w:p>
    <w:p w:rsidRDefault="002B3727" w:rsidP="002B3727" w:rsidR="002B3727">
      <w:pPr>
        <w:jc w:val="both"/>
      </w:pPr>
    </w:p>
    <w:p w:rsidRDefault="002B3727" w:rsidP="002B3727" w:rsidR="002B3727">
      <w:pPr>
        <w:jc w:val="both"/>
      </w:pPr>
      <w:r>
        <w:tab/>
        <w:t xml:space="preserve">III Za stečajnog upravitelja imenuje se </w:t>
      </w:r>
      <w:r>
        <w:t>Sven Pirker, Trg kralja Tomislava 2, Varaždin.</w:t>
      </w:r>
    </w:p>
    <w:p w:rsidRDefault="002B3727" w:rsidP="002B3727" w:rsidR="002B3727">
      <w:pPr>
        <w:jc w:val="both"/>
        <w:rPr>
          <w:color w:val="FF0000"/>
        </w:rPr>
      </w:pPr>
    </w:p>
    <w:p w:rsidRDefault="002B3727" w:rsidP="002B3727" w:rsidR="002B372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B3727" w:rsidP="002B3727" w:rsidR="002B3727">
      <w:pPr>
        <w:jc w:val="both"/>
        <w:rPr>
          <w:szCs w:val="24"/>
        </w:rPr>
      </w:pPr>
    </w:p>
    <w:p w:rsidRDefault="002B3727" w:rsidP="002B3727" w:rsidR="002B372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HA-MA j.d.o.o., OIB: 95630823193 sa sjedištem u Ulica Marcela </w:t>
      </w:r>
      <w:proofErr w:type="spellStart"/>
      <w:r>
        <w:t>Kiepacha</w:t>
      </w:r>
      <w:proofErr w:type="spellEnd"/>
      <w:r>
        <w:t xml:space="preserve"> 22, Križevci</w:t>
      </w:r>
      <w:r>
        <w:rPr>
          <w:szCs w:val="24"/>
        </w:rPr>
        <w:t>, bit će brisan iz sudskog registra.</w:t>
      </w: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>Predlagatelj je dana 29</w:t>
      </w:r>
      <w:r>
        <w:rPr>
          <w:szCs w:val="24"/>
        </w:rPr>
        <w:t xml:space="preserve">. </w:t>
      </w:r>
      <w:r>
        <w:rPr>
          <w:szCs w:val="24"/>
        </w:rPr>
        <w:t>prosinca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jc w:val="center"/>
        <w:rPr>
          <w:szCs w:val="24"/>
        </w:rPr>
      </w:pPr>
      <w:r>
        <w:rPr>
          <w:szCs w:val="24"/>
        </w:rPr>
        <w:t>U Varaždinu, 10. ožujka 2016.</w:t>
      </w:r>
    </w:p>
    <w:p w:rsidRDefault="002B3727" w:rsidP="002B3727" w:rsidR="002B372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B3727" w:rsidP="002B3727" w:rsidR="002B3727">
      <w:pPr>
        <w:rPr>
          <w:szCs w:val="24"/>
        </w:rPr>
      </w:pPr>
      <w:r>
        <w:rPr>
          <w:szCs w:val="24"/>
        </w:rPr>
        <w:t xml:space="preserve">     </w:t>
      </w:r>
    </w:p>
    <w:p w:rsidRDefault="002B3727" w:rsidP="002B3727" w:rsidR="002B372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2B3727" w:rsidP="002B3727" w:rsidR="002B3727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2B3727" w:rsidP="002B3727" w:rsidR="002B372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B3727" w:rsidP="002B3727" w:rsidR="002B372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B3727" w:rsidP="002B3727" w:rsidR="002B3727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2B3727" w:rsidP="002B3727" w:rsidR="002B372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rPr>
          <w:szCs w:val="24"/>
        </w:rPr>
      </w:pPr>
      <w:r>
        <w:rPr>
          <w:szCs w:val="24"/>
        </w:rPr>
        <w:t>DNA:</w:t>
      </w:r>
    </w:p>
    <w:p w:rsidRDefault="002B3727" w:rsidP="002B3727" w:rsidR="002B372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B3727" w:rsidP="002B3727" w:rsidR="002B372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B3727" w:rsidP="002B3727" w:rsidR="002B372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HA-MA j.d.o.o., OIB: 95630823193 sa sjedištem u Ulica Marcela </w:t>
      </w:r>
      <w:proofErr w:type="spellStart"/>
      <w:r>
        <w:t>Kiepacha</w:t>
      </w:r>
      <w:proofErr w:type="spellEnd"/>
      <w:r>
        <w:t xml:space="preserve"> 22, Križevci</w:t>
      </w:r>
    </w:p>
    <w:p w:rsidRDefault="002B3727" w:rsidP="002B3727" w:rsidR="002B3727">
      <w:pPr>
        <w:numPr>
          <w:ilvl w:val="0"/>
          <w:numId w:val="47"/>
        </w:numPr>
        <w:rPr>
          <w:szCs w:val="24"/>
        </w:rPr>
      </w:pPr>
      <w:r>
        <w:t xml:space="preserve">Direktor dužnika Dražen Jelinić, Križevci, Ulica Marcela </w:t>
      </w:r>
      <w:proofErr w:type="spellStart"/>
      <w:r>
        <w:t>Kiepacha</w:t>
      </w:r>
      <w:proofErr w:type="spellEnd"/>
      <w:r>
        <w:t xml:space="preserve"> 22</w:t>
      </w:r>
    </w:p>
    <w:p w:rsidRDefault="002B3727" w:rsidP="002B3727" w:rsidR="002B372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B3727" w:rsidP="002B3727" w:rsidR="002B372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2B3727" w:rsidP="002B3727" w:rsidR="002B3727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Sven Pirker, Trg kralja Tomislava 2, Varaždin</w:t>
      </w:r>
    </w:p>
    <w:p w:rsidRDefault="002B3727" w:rsidP="002B3727" w:rsidR="002B372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rPr>
          <w:szCs w:val="24"/>
        </w:rPr>
      </w:pPr>
    </w:p>
    <w:p w:rsidRDefault="002B3727" w:rsidP="002B3727" w:rsidR="002B3727">
      <w:pPr>
        <w:rPr>
          <w:szCs w:val="24"/>
        </w:rPr>
      </w:pPr>
    </w:p>
    <w:p w:rsidRDefault="002B3727" w:rsidP="002B3727" w:rsidR="002B3727"/>
    <w:p w:rsidRDefault="002B3727" w:rsidP="002B3727" w:rsidR="002B3727"/>
    <w:p w:rsidRDefault="002B3727" w:rsidP="002B3727" w:rsidR="002B3727"/>
    <w:p w:rsidRDefault="002B3727" w:rsidP="002B3727" w:rsidR="002B3727"/>
    <w:p w:rsidRDefault="002B3727" w:rsidP="002B3727" w:rsidR="002B3727"/>
    <w:p w:rsidRDefault="00DA0242" w:rsidP="002B3727" w:rsidR="00DA0242" w:rsidRPr="002B3727"/>
    <w:sectPr w:rsidSect="00EB0D4C" w:rsidR="00DA0242" w:rsidRPr="002B372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727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B372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B372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8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St-1177/2015-5</izvorni_sadrzaj>
    <derivirana_varijabla naziv="DomainObject.Oznaka_1">St-1177/2015-5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St-1177/2015</izvorni_sadrzaj>
    <derivirana_varijabla naziv="DomainObject.Predmet.OznakaBroj_1">St-1177/2015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HA-MA jednostavno društvo s ograničenom odgovornošću za usluge i trgovinu</izvorni_sadrzaj>
    <derivirana_varijabla naziv="DomainObject.Predmet.ProtustrankaFormated_1">  HA-MA jednostavno društvo s ograničenom odgovornošću za usluge i trgovinu</derivirana_varijabla>
  </DomainObject.Predmet.ProtustrankaFormated>
  <DomainObject.Predmet.ProtustrankaFormatedOIB>
    <izvorni_sadrzaj>  HA-MA jednostavno društvo s ograničenom odgovornošću za usluge i trgovinu, OIB 95630823193</izvorni_sadrzaj>
    <derivirana_varijabla naziv="DomainObject.Predmet.ProtustrankaFormatedOIB_1">  HA-MA jednostavno društvo s ograničenom odgovornošću za usluge i trgovinu, OIB 95630823193</derivirana_varijabla>
  </DomainObject.Predmet.ProtustrankaFormatedOIB>
  <DomainObject.Predmet.ProtustrankaFormatedWithAdress>
    <izvorni_sadrzaj> HA-MA jednostavno društvo s ograničenom odgovornošću za usluge i trgovinu, Ulica Marcela Kiepacha 22, 48260 Križevci</izvorni_sadrzaj>
    <derivirana_varijabla naziv="DomainObject.Predmet.ProtustrankaFormatedWithAdress_1"> HA-MA jednostavno društvo s ograničenom odgovornošću za usluge i trgovinu, Ulica Marcela Kiepacha 22, 48260 Križevci</derivirana_varijabla>
  </DomainObject.Predmet.ProtustrankaFormatedWithAdress>
  <DomainObject.Predmet.ProtustrankaFormatedWithAdressOIB>
    <izvorni_sadrzaj> HA-MA jednostavno društvo s ograničenom odgovornošću za usluge i trgovinu, OIB 95630823193, Ulica Marcela Kiepacha 22, 48260 Križevci</izvorni_sadrzaj>
    <derivirana_varijabla naziv="DomainObject.Predmet.ProtustrankaFormatedWithAdressOIB_1"> HA-MA jednostavno društvo s ograničenom odgovornošću za usluge i trgovinu, OIB 95630823193, Ulica Marcela Kiepacha 22, 48260 Križevci</derivirana_varijabla>
  </DomainObject.Predmet.ProtustrankaFormatedWithAdressOIB>
  <DomainObject.Predmet.ProtustrankaWithAdress>
    <izvorni_sadrzaj>HA-MA jednostavno društvo s ograničenom odgovornošću za usluge i trgovinu Ulica Marcela Kiepacha 22, 48260 Križevci</izvorni_sadrzaj>
    <derivirana_varijabla naziv="DomainObject.Predmet.ProtustrankaWithAdress_1">HA-MA jednostavno društvo s ograničenom odgovornošću za usluge i trgovinu Ulica Marcela Kiepacha 22, 48260 Križevci</derivirana_varijabla>
  </DomainObject.Predmet.ProtustrankaWithAdress>
  <DomainObject.Predmet.ProtustrankaWithAdressOIB>
    <izvorni_sadrzaj>HA-MA jednostavno društvo s ograničenom odgovornošću za usluge i trgovinu, OIB 95630823193, Ulica Marcela Kiepacha 22, 48260 Križevci</izvorni_sadrzaj>
    <derivirana_varijabla naziv="DomainObject.Predmet.ProtustrankaWithAdressOIB_1">HA-MA jednostavno društvo s ograničenom odgovornošću za usluge i trgovinu, OIB 95630823193, Ulica Marcela Kiepacha 22, 48260 Križevci</derivirana_varijabla>
  </DomainObject.Predmet.ProtustrankaWithAdressOIB>
  <DomainObject.Predmet.ProtustrankaNazivFormated>
    <izvorni_sadrzaj>HA-MA jednostavno društvo s ograničenom odgovornošću za usluge i trgovinu</izvorni_sadrzaj>
    <derivirana_varijabla naziv="DomainObject.Predmet.ProtustrankaNazivFormated_1">HA-MA jednostavno društvo s ograničenom odgovornošću za usluge i trgovinu</derivirana_varijabla>
  </DomainObject.Predmet.ProtustrankaNazivFormated>
  <DomainObject.Predmet.ProtustrankaNazivFormatedOIB>
    <izvorni_sadrzaj>HA-MA jednostavno društvo s ograničenom odgovornošću za usluge i trgovinu, OIB 95630823193</izvorni_sadrzaj>
    <derivirana_varijabla naziv="DomainObject.Predmet.ProtustrankaNazivFormatedOIB_1">HA-MA jednostavno društvo s ograničenom odgovornošću za usluge i trgovinu, OIB 95630823193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4496.69</izvorni_sadrzaj>
    <derivirana_varijabla naziv="DomainObject.Predmet.TrenutnaVrijednost_1">4496.69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HA-MA jednostavno društvo s ograničenom odgovornošću za usluge i trgovinu</item>
    </izvorni_sadrzaj>
    <derivirana_varijabla naziv="DomainObject.Predmet.ProtuStrankaListFormated_1">
      <item>HA-MA jednostavno društvo s ograničenom odgovornošću za usluge i trgovinu</item>
    </derivirana_varijabla>
  </DomainObject.Predmet.ProtuStrankaListFormated>
  <DomainObject.Predmet.ProtuStrankaListFormatedOIB>
    <izvorni_sadrzaj>
      <item>HA-MA jednostavno društvo s ograničenom odgovornošću za usluge i trgovinu, OIB 95630823193</item>
    </izvorni_sadrzaj>
    <derivirana_varijabla naziv="DomainObject.Predmet.ProtuStrankaListFormatedOIB_1">
      <item>HA-MA jednostavno društvo s ograničenom odgovornošću za usluge i trgovinu, OIB 95630823193</item>
    </derivirana_varijabla>
  </DomainObject.Predmet.ProtuStrankaListFormatedOIB>
  <DomainObject.Predmet.ProtuStrankaListFormatedWithAdress>
    <izvorni_sadrzaj>
      <item>HA-MA jednostavno društvo s ograničenom odgovornošću za usluge i trgovinu, Ulica Marcela Kiepacha 22, 48260 Križevci</item>
    </izvorni_sadrzaj>
    <derivirana_varijabla naziv="DomainObject.Predmet.ProtuStrankaListFormatedWithAdress_1">
      <item>HA-MA jednostavno društvo s ograničenom odgovornošću za usluge i trgovinu, Ulica Marcela Kiepacha 22, 48260 Križevci</item>
    </derivirana_varijabla>
  </DomainObject.Predmet.ProtuStrankaListFormatedWithAdress>
  <DomainObject.Predmet.ProtuStrankaListFormatedWithAdressOIB>
    <izvorni_sadrzaj>
      <item>HA-MA jednostavno društvo s ograničenom odgovornošću za usluge i trgovinu, OIB 95630823193, Ulica Marcela Kiepacha 22, 48260 Križevci</item>
    </izvorni_sadrzaj>
    <derivirana_varijabla naziv="DomainObject.Predmet.ProtuStrankaListFormatedWithAdressOIB_1">
      <item>HA-MA jednostavno društvo s ograničenom odgovornošću za usluge i trgovinu, OIB 95630823193, Ulica Marcela Kiepacha 22, 48260 Križevci</item>
    </derivirana_varijabla>
  </DomainObject.Predmet.ProtuStrankaListFormatedWithAdressOIB>
  <DomainObject.Predmet.ProtuStrankaListNazivFormated>
    <izvorni_sadrzaj>
      <item>HA-MA jednostavno društvo s ograničenom odgovornošću za usluge i trgovinu</item>
    </izvorni_sadrzaj>
    <derivirana_varijabla naziv="DomainObject.Predmet.ProtuStrankaListNazivFormated_1">
      <item>HA-MA jednostavno društvo s ograničenom odgovornošću za usluge i trgovinu</item>
    </derivirana_varijabla>
  </DomainObject.Predmet.ProtuStrankaListNazivFormated>
  <DomainObject.Predmet.ProtuStrankaListNazivFormatedOIB>
    <izvorni_sadrzaj>
      <item>HA-MA jednostavno društvo s ograničenom odgovornošću za usluge i trgovinu, OIB 95630823193</item>
    </izvorni_sadrzaj>
    <derivirana_varijabla naziv="DomainObject.Predmet.ProtuStrankaListNazivFormatedOIB_1">
      <item>HA-MA jednostavno društvo s ograničenom odgovornošću za usluge i trgovinu, OIB 95630823193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St-1177/2015-5</izvorni_sadrzaj>
    <derivirana_varijabla naziv="DomainObject.PoslovniBrojDokumenta_1">St-1177/2015-5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HA-MA jednostavno društvo s ograničenom odgovornošću za usluge i trgovinu</izvorni_sadrzaj>
    <derivirana_varijabla naziv="DomainObject.Predmet.ProtustrankaIDrugi_1">HA-MA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HA-MA jednostavno društvo s ograničenom odgovornošću za usluge i trgovinu, OIB 95630823193, Ulica Marcela Kiepacha 22, 48260 Križevci</izvorni_sadrzaj>
    <derivirana_varijabla naziv="DomainObject.Predmet.ProtustrankaIDrugiAdressOIB_1">HA-MA jednostavno društvo s ograničenom odgovornošću za usluge i trgovinu, OIB 95630823193, Ulica Marcela Kiepacha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HA-MA jednostavno društvo s ograničenom odgovornošću za usluge i trgovinu</item>
      <item>E-oglasna ploča</item>
      <item>Sudski registar</item>
    </izvorni_sadrzaj>
    <derivirana_varijabla naziv="DomainObject.Predmet.SudioniciListNaziv_1">
      <item>Financijska agencija</item>
      <item>HA-MA jednostavno društvo s ograničenom odgovornošću za usluge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HA-MA jednostavno društvo s ograničenom odgovornošću za usluge i trgovinu, OIB 95630823193, Ulica Marcela Kiepacha 22,48260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HA-MA jednostavno društvo s ograničenom odgovornošću za usluge i trgovinu, OIB 95630823193, Ulica Marcela Kiepacha 22,48260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3F8E8C-DBA6-42B5-A9AD-F5D33C562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2829</properties:Characters>
  <properties:Lines>91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2016-03-10T07:58:00Z</cp:lastPrinted>
  <dcterms:modified xmlns:xsi="http://www.w3.org/2001/XMLSchema-instance" xsi:type="dcterms:W3CDTF">2016-03-10T08:00:00Z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