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200" w14:paraId="edaf200" w:rsidRDefault="00A51B1B" w:rsidP="00A51B1B" w:rsidR="00A51B1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B1B" w:rsidP="00A51B1B" w:rsidR="00A51B1B" w:rsidRPr="009C35A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9C35A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A51B1B" w:rsidP="00A51B1B" w:rsidR="00A51B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C35A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51B1B" w:rsidP="00A51B1B" w:rsidR="00A51B1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51B1B" w:rsidP="00A51B1B" w:rsidR="00A51B1B" w:rsidRPr="009C35A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51B1B" w:rsidP="00A51B1B" w:rsidR="00A51B1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1B1B" w:rsidP="00A51B1B" w:rsidR="00A51B1B" w:rsidRPr="005D578C">
      <w:pPr>
        <w:jc w:val="center"/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JADROMAR d. o. o. Novigrad, Jurja Dobrile 1, OIB 26654064550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040099222,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C35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JADROMAR d. o. o. Novigrad, Jurja Dobrile 1, OIB 26654064550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040099222,</w:t>
      </w:r>
      <w:r w:rsidRPr="005D578C">
        <w:rPr>
          <w:rFonts w:cs="Times New Roman" w:eastAsia="Times New Roman"/>
          <w:szCs w:val="24"/>
        </w:rPr>
        <w:t xml:space="preserve"> s danom </w:t>
      </w:r>
      <w:r w:rsidR="009C35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A51B1B" w:rsidP="00A51B1B" w:rsidR="00A51B1B">
      <w:pPr>
        <w:rPr>
          <w:rFonts w:cs="Times New Roman" w:eastAsia="Times New Roman"/>
          <w:szCs w:val="20"/>
        </w:rPr>
      </w:pPr>
    </w:p>
    <w:p w:rsidRDefault="00A51B1B" w:rsidP="00A51B1B" w:rsidR="00A51B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JADROMAR d. o. o. Novigrad, Jurja Dobrile 1, OIB 26654064550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040099222.</w:t>
      </w:r>
    </w:p>
    <w:p w:rsidRDefault="00A51B1B" w:rsidP="00A51B1B" w:rsidR="00A51B1B">
      <w:pPr>
        <w:ind w:firstLine="709"/>
        <w:rPr>
          <w:rFonts w:cs="Times New Roman" w:eastAsia="Times New Roman"/>
          <w:szCs w:val="24"/>
        </w:rPr>
      </w:pPr>
    </w:p>
    <w:p w:rsidRDefault="00A51B1B" w:rsidP="00A51B1B" w:rsidR="00A51B1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JADROMAR d. o. o. Novigrad, Jurja Dobrile 1, OIB 26654064550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040099222.</w:t>
      </w:r>
    </w:p>
    <w:p w:rsidRDefault="00A51B1B" w:rsidP="00A51B1B" w:rsidR="00A51B1B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1B1B" w:rsidP="00A51B1B" w:rsidR="00A51B1B">
      <w:pPr>
        <w:ind w:firstLine="708"/>
        <w:rPr>
          <w:rFonts w:cs="Times New Roman" w:eastAsia="Times New Roman"/>
          <w:szCs w:val="24"/>
        </w:rPr>
      </w:pPr>
    </w:p>
    <w:p w:rsidRDefault="00A51B1B" w:rsidP="00A51B1B" w:rsidR="00A51B1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JADROMAR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51B1B" w:rsidP="00A51B1B" w:rsidR="00A51B1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C35A3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51B1B" w:rsidP="00A51B1B" w:rsidR="00A51B1B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51B1B" w:rsidP="00A51B1B" w:rsidR="00A51B1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4D24F5">
        <w:rPr>
          <w:rFonts w:cs="Times New Roman" w:eastAsia="Times New Roman"/>
          <w:szCs w:val="24"/>
        </w:rPr>
        <w:t>, v. r.</w:t>
      </w:r>
    </w:p>
    <w:p w:rsidRDefault="00A51B1B" w:rsidP="00A51B1B" w:rsidR="00A51B1B">
      <w:pPr>
        <w:jc w:val="left"/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left"/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1B1B" w:rsidP="00A51B1B" w:rsidR="00A51B1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51B1B" w:rsidP="00A51B1B" w:rsidR="00A51B1B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rPr>
          <w:rFonts w:cs="Times New Roman" w:eastAsia="Times New Roman"/>
          <w:szCs w:val="24"/>
        </w:rPr>
      </w:pPr>
    </w:p>
    <w:p w:rsidRDefault="00A51B1B" w:rsidP="00A51B1B" w:rsidR="00A51B1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JADROMAR d. o. o. Novigrad, Jurja Dobrile 1,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Jadranka Vodušek, Novigrad, Jurja Dobrile 1,</w:t>
      </w:r>
    </w:p>
    <w:p w:rsidRDefault="00A51B1B" w:rsidP="00A51B1B" w:rsidR="00A51B1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1B1B" w:rsidP="00A51B1B" w:rsidR="00A51B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A51B1B" w:rsidP="00A51B1B" w:rsidR="00A51B1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51B1B" w:rsidP="00A51B1B" w:rsidR="00A51B1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51B1B" w:rsidP="00A51B1B" w:rsidR="00A51B1B"/>
    <w:p w:rsidRDefault="00A51B1B" w:rsidP="00A51B1B" w:rsidR="00A51B1B"/>
    <w:p w:rsidRDefault="00A51B1B" w:rsidP="00A51B1B" w:rsidR="00A51B1B"/>
    <w:p w:rsidRDefault="004D24F5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B1B" w:rsidP="00A51B1B" w:rsidR="00A51B1B">
      <w:r>
        <w:separator/>
      </w:r>
    </w:p>
  </w:endnote>
  <w:endnote w:id="0" w:type="continuationSeparator">
    <w:p w:rsidRDefault="00A51B1B" w:rsidP="00A51B1B" w:rsidR="00A51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B1B" w:rsidP="00A51B1B" w:rsidR="00A51B1B">
      <w:r>
        <w:separator/>
      </w:r>
    </w:p>
  </w:footnote>
  <w:footnote w:id="0" w:type="continuationSeparator">
    <w:p w:rsidRDefault="00A51B1B" w:rsidP="00A51B1B" w:rsidR="00A51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B1B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24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B1B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BED"/>
    <w:rsid w:val="004D24F5"/>
    <w:rsid w:val="005761BA"/>
    <w:rsid w:val="0075528E"/>
    <w:rsid w:val="0079403F"/>
    <w:rsid w:val="009C35A3"/>
    <w:rsid w:val="00A51B1B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1B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1B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51B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1B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1B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B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1B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4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D24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D24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D24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1B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1B1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51B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1B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1B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1B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1B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4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24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24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24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JADROMAR d.o.o. NOVIGRAD</izvorni_sadrzaj>
    <derivirana_varijabla naziv="DomainObject.Predmet.ProtustrankaFormated_1">  JADROMAR d.o.o. NOVIGRAD</derivirana_varijabla>
  </DomainObject.Predmet.ProtustrankaFormated>
  <DomainObject.Predmet.ProtustrankaFormatedOIB>
    <izvorni_sadrzaj>  JADROMAR d.o.o. NOVIGRAD, OIB 26654064550</izvorni_sadrzaj>
    <derivirana_varijabla naziv="DomainObject.Predmet.ProtustrankaFormatedOIB_1">  JADROMAR d.o.o. NOVIGRAD, OIB 26654064550</derivirana_varijabla>
  </DomainObject.Predmet.ProtustrankaFormatedOIB>
  <DomainObject.Predmet.ProtustrankaFormatedWithAdress>
    <izvorni_sadrzaj> JADROMAR d.o.o. NOVIGRAD, Jurja Dobrile 1, 52466 Novigrad</izvorni_sadrzaj>
    <derivirana_varijabla naziv="DomainObject.Predmet.ProtustrankaFormatedWithAdress_1"> JADROMAR d.o.o. NOVIGRAD, Jurja Dobrile 1, 52466 Novigrad</derivirana_varijabla>
  </DomainObject.Predmet.ProtustrankaFormatedWithAdress>
  <DomainObject.Predmet.ProtustrankaFormatedWithAdressOIB>
    <izvorni_sadrzaj> JADROMAR d.o.o. NOVIGRAD, OIB 26654064550, Jurja Dobrile 1, 52466 Novigrad</izvorni_sadrzaj>
    <derivirana_varijabla naziv="DomainObject.Predmet.ProtustrankaFormatedWithAdressOIB_1"> JADROMAR d.o.o. NOVIGRAD, OIB 26654064550, Jurja Dobrile 1, 52466 Novigrad</derivirana_varijabla>
  </DomainObject.Predmet.ProtustrankaFormatedWithAdressOIB>
  <DomainObject.Predmet.ProtustrankaWithAdress>
    <izvorni_sadrzaj>JADROMAR d.o.o. NOVIGRAD Jurja Dobrile 1, 52466 Novigrad</izvorni_sadrzaj>
    <derivirana_varijabla naziv="DomainObject.Predmet.ProtustrankaWithAdress_1">JADROMAR d.o.o. NOVIGRAD Jurja Dobrile 1, 52466 Novigrad</derivirana_varijabla>
  </DomainObject.Predmet.ProtustrankaWithAdress>
  <DomainObject.Predmet.ProtustrankaWithAdressOIB>
    <izvorni_sadrzaj>JADROMAR d.o.o. NOVIGRAD, OIB 26654064550, Jurja Dobrile 1, 52466 Novigrad</izvorni_sadrzaj>
    <derivirana_varijabla naziv="DomainObject.Predmet.ProtustrankaWithAdressOIB_1">JADROMAR d.o.o. NOVIGRAD, OIB 26654064550, Jurja Dobrile 1, 52466 Novigrad</derivirana_varijabla>
  </DomainObject.Predmet.ProtustrankaWithAdressOIB>
  <DomainObject.Predmet.ProtustrankaNazivFormated>
    <izvorni_sadrzaj>JADROMAR d.o.o. NOVIGRAD</izvorni_sadrzaj>
    <derivirana_varijabla naziv="DomainObject.Predmet.ProtustrankaNazivFormated_1">JADROMAR d.o.o. NOVIGRAD</derivirana_varijabla>
  </DomainObject.Predmet.ProtustrankaNazivFormated>
  <DomainObject.Predmet.ProtustrankaNazivFormatedOIB>
    <izvorni_sadrzaj>JADROMAR d.o.o. NOVIGRAD, OIB 26654064550</izvorni_sadrzaj>
    <derivirana_varijabla naziv="DomainObject.Predmet.ProtustrankaNazivFormatedOIB_1">JADROMAR d.o.o. NOVIGRAD, OIB 26654064550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9868.57</izvorni_sadrzaj>
    <derivirana_varijabla naziv="DomainObject.Predmet.TrenutnaVrijednost_1">9868.57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JADROMAR d.o.o. NOVIGRAD</item>
    </izvorni_sadrzaj>
    <derivirana_varijabla naziv="DomainObject.Predmet.ProtuStrankaListFormated_1">
      <item>JADROMAR d.o.o. NOVIGRAD</item>
    </derivirana_varijabla>
  </DomainObject.Predmet.ProtuStrankaListFormated>
  <DomainObject.Predmet.ProtuStrankaListFormatedOIB>
    <izvorni_sadrzaj>
      <item>JADROMAR d.o.o. NOVIGRAD, OIB 26654064550</item>
    </izvorni_sadrzaj>
    <derivirana_varijabla naziv="DomainObject.Predmet.ProtuStrankaListFormatedOIB_1">
      <item>JADROMAR d.o.o. NOVIGRAD, OIB 26654064550</item>
    </derivirana_varijabla>
  </DomainObject.Predmet.ProtuStrankaListFormatedOIB>
  <DomainObject.Predmet.ProtuStrankaListFormatedWithAdress>
    <izvorni_sadrzaj>
      <item>JADROMAR d.o.o. NOVIGRAD, Jurja Dobrile 1, 52466 Novigrad</item>
    </izvorni_sadrzaj>
    <derivirana_varijabla naziv="DomainObject.Predmet.ProtuStrankaListFormatedWithAdress_1">
      <item>JADROMAR d.o.o. NOVIGRAD, Jurja Dobrile 1, 52466 Novigrad</item>
    </derivirana_varijabla>
  </DomainObject.Predmet.ProtuStrankaListFormatedWithAdress>
  <DomainObject.Predmet.ProtuStrankaListFormatedWithAdressOIB>
    <izvorni_sadrzaj>
      <item>JADROMAR d.o.o. NOVIGRAD, OIB 26654064550, Jurja Dobrile 1, 52466 Novigrad</item>
    </izvorni_sadrzaj>
    <derivirana_varijabla naziv="DomainObject.Predmet.ProtuStrankaListFormatedWithAdressOIB_1">
      <item>JADROMAR d.o.o. NOVIGRAD, OIB 26654064550, Jurja Dobrile 1, 52466 Novigrad</item>
    </derivirana_varijabla>
  </DomainObject.Predmet.ProtuStrankaListFormatedWithAdressOIB>
  <DomainObject.Predmet.ProtuStrankaListNazivFormated>
    <izvorni_sadrzaj>
      <item>JADROMAR d.o.o. NOVIGRAD</item>
    </izvorni_sadrzaj>
    <derivirana_varijabla naziv="DomainObject.Predmet.ProtuStrankaListNazivFormated_1">
      <item>JADROMAR d.o.o. NOVIGRAD</item>
    </derivirana_varijabla>
  </DomainObject.Predmet.ProtuStrankaListNazivFormated>
  <DomainObject.Predmet.ProtuStrankaListNazivFormatedOIB>
    <izvorni_sadrzaj>
      <item>JADROMAR d.o.o. NOVIGRAD, OIB 26654064550</item>
    </izvorni_sadrzaj>
    <derivirana_varijabla naziv="DomainObject.Predmet.ProtuStrankaListNazivFormatedOIB_1">
      <item>JADROMAR d.o.o. NOVIGRAD, OIB 26654064550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JADROMAR d.o.o. NOVIGRAD</izvorni_sadrzaj>
    <derivirana_varijabla naziv="DomainObject.Predmet.ProtustrankaIDrugi_1">JADROMAR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JADROMAR d.o.o. NOVIGRAD, OIB 26654064550, Jurja Dobrile 1, 52466 Novigrad</izvorni_sadrzaj>
    <derivirana_varijabla naziv="DomainObject.Predmet.ProtustrankaIDrugiAdressOIB_1">JADROMAR d.o.o. NOVIGRAD, OIB 26654064550, Jurja Dobrile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JADROMAR d.o.o. NOVIGRAD</item>
    </izvorni_sadrzaj>
    <derivirana_varijabla naziv="DomainObject.Predmet.SudioniciListNaziv_1">
      <item>FINANCIJSKA AGENCIJA, RC RIJEKA, PODRUŽNICA PULA, PULA</item>
      <item>JADROMAR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JADROMAR d.o.o. NOVIGRAD, OIB 26654064550, Jurja Dobrile 1,52466 Novigrad</item>
    </izvorni_sadrzaj>
    <derivirana_varijabla naziv="DomainObject.Predmet.SudioniciListAdressOIB_1">
      <item>FINANCIJSKA AGENCIJA, RC RIJEKA, PODRUŽNICA PULA, PULA, OIB 85821130368, Ulica grada Vukovara 70,Zagreb</item>
      <item>JADROMAR d.o.o. NOVIGRAD, OIB 26654064550, Jurja Dobrile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26654064550</item>
    </izvorni_sadrzaj>
    <derivirana_varijabla naziv="DomainObject.Predmet.SudioniciListNazivOIB_1">
      <item>, OIB 85821130368</item>
      <item>, OIB 26654064550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3061</properties:Characters>
  <properties:Lines>78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2016-03-15T08:39:00Z</dcterms:created>
  <dc:creator>Mihaela Kaligari</dc:creator>
  <dc:description/>
  <cp:keywords/>
  <cp:lastModifiedBy>Jasmina Matika</cp:lastModifiedBy>
  <cp:lastPrinted>2016-03-24T11:59:00Z</cp:lastPrinted>
  <dcterms:modified xmlns:xsi="http://www.w3.org/2001/XMLSchema-instance" xsi:type="dcterms:W3CDTF">2016-03-24T12:31:00Z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