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d3a3d" w14:paraId="f4d3a3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510C32">
        <w:rPr>
          <w:rStyle w:val="Naglaeno"/>
          <w:b w:val="false"/>
        </w:rPr>
        <w:t>16</w:t>
      </w:r>
      <w:r w:rsidR="00E56068">
        <w:rPr>
          <w:rStyle w:val="Naglaeno"/>
          <w:b w:val="false"/>
        </w:rPr>
        <w:t>6</w:t>
      </w:r>
      <w:r w:rsidR="00521A8F">
        <w:rPr>
          <w:rStyle w:val="Naglaeno"/>
          <w:b w:val="false"/>
        </w:rPr>
        <w:t>3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403890">
        <w:t xml:space="preserve"> </w:t>
      </w:r>
      <w:r w:rsidR="00060AAB">
        <w:t>HARENA usluge jednostavno</w:t>
      </w:r>
      <w:r w:rsidR="00363282">
        <w:t xml:space="preserve"> </w:t>
      </w:r>
      <w:r w:rsidR="00A52D3D">
        <w:t>društvo s ograničenom odgovornošću</w:t>
      </w:r>
      <w:r w:rsidR="0048694B">
        <w:t xml:space="preserve"> za</w:t>
      </w:r>
      <w:r w:rsidR="00363282">
        <w:t xml:space="preserve"> trgovinu i</w:t>
      </w:r>
      <w:r w:rsidR="0048694B">
        <w:t xml:space="preserve"> usluge</w:t>
      </w:r>
      <w:r w:rsidR="00A52D3D">
        <w:t xml:space="preserve">, </w:t>
      </w:r>
      <w:r w:rsidR="00060AAB">
        <w:t>Zagreb, Nova cesta 177</w:t>
      </w:r>
      <w:r w:rsidR="005B7C0B">
        <w:t xml:space="preserve">, </w:t>
      </w:r>
      <w:r w:rsidR="006152FF">
        <w:t xml:space="preserve">MBS: </w:t>
      </w:r>
      <w:r w:rsidR="00363282">
        <w:t>080</w:t>
      </w:r>
      <w:r w:rsidR="00060AAB">
        <w:t>842664</w:t>
      </w:r>
      <w:r w:rsidR="006152FF">
        <w:t xml:space="preserve">, OIB: </w:t>
      </w:r>
      <w:r w:rsidR="00060AAB">
        <w:t>58616123067</w:t>
      </w:r>
      <w:r w:rsidR="00261007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5722D">
        <w:t>1</w:t>
      </w:r>
      <w:r w:rsidR="00C012C5">
        <w:t>5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060AAB">
        <w:t>HARENA usluge jednostavno društvo s ograničenom odgovornošću za trgovinu i usluge, Zagreb, Nova cesta 177, MBS: 080842664, OIB: 58616123067</w:t>
      </w:r>
      <w:r w:rsidR="001C6235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521A8F">
        <w:t>4.365.529,78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proofErr w:type="spellStart"/>
      <w:r w:rsidR="00060AAB">
        <w:t>Constantin</w:t>
      </w:r>
      <w:proofErr w:type="spellEnd"/>
      <w:r w:rsidR="00060AAB">
        <w:t xml:space="preserve"> </w:t>
      </w:r>
      <w:proofErr w:type="spellStart"/>
      <w:r w:rsidR="00060AAB">
        <w:t>Jurcul</w:t>
      </w:r>
      <w:proofErr w:type="spellEnd"/>
      <w:r w:rsidR="00060AAB">
        <w:t xml:space="preserve"> </w:t>
      </w:r>
      <w:proofErr w:type="spellStart"/>
      <w:r w:rsidR="00060AAB">
        <w:t>Gherlita</w:t>
      </w:r>
      <w:proofErr w:type="spellEnd"/>
      <w:r w:rsidR="00167B70">
        <w:t xml:space="preserve">, </w:t>
      </w:r>
      <w:r w:rsidR="00060AAB">
        <w:t>Zagreb,</w:t>
      </w:r>
      <w:r w:rsidR="0098726F">
        <w:t xml:space="preserve"> </w:t>
      </w:r>
      <w:r w:rsidR="00060AAB">
        <w:t>Nova cesta 177</w:t>
      </w:r>
      <w:r w:rsidR="005B044A">
        <w:t>,</w:t>
      </w:r>
      <w:r w:rsidR="006244B4">
        <w:t xml:space="preserve"> OIB: </w:t>
      </w:r>
      <w:r w:rsidR="00060AAB">
        <w:t>68611825757</w:t>
      </w:r>
      <w:r w:rsidR="00C45225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2A54B4">
        <w:t>1</w:t>
      </w:r>
      <w:r w:rsidR="001602F9">
        <w:t>6</w:t>
      </w:r>
      <w:r w:rsidR="00E56068">
        <w:t>6</w:t>
      </w:r>
      <w:r w:rsidR="00521A8F">
        <w:t>3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FD1F36">
        <w:t>1</w:t>
      </w:r>
      <w:r w:rsidR="00C012C5">
        <w:t>5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498" w:rsidR="00610498">
      <w:r>
        <w:separator/>
      </w:r>
    </w:p>
  </w:endnote>
  <w:endnote w:id="0" w:type="continuationSeparator">
    <w:p w:rsidRDefault="00610498" w:rsidR="00610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498" w:rsidR="00610498">
      <w:r>
        <w:separator/>
      </w:r>
    </w:p>
  </w:footnote>
  <w:footnote w:id="0" w:type="continuationSeparator">
    <w:p w:rsidRDefault="00610498" w:rsidR="006104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6C5F"/>
    <w:rsid w:val="000477CD"/>
    <w:rsid w:val="00047A8F"/>
    <w:rsid w:val="00050057"/>
    <w:rsid w:val="00050860"/>
    <w:rsid w:val="000535EA"/>
    <w:rsid w:val="00057A4C"/>
    <w:rsid w:val="00060AAB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3964"/>
    <w:rsid w:val="000A4DDB"/>
    <w:rsid w:val="000B0EBD"/>
    <w:rsid w:val="000B4166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D570D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555F4"/>
    <w:rsid w:val="001602F9"/>
    <w:rsid w:val="001670BB"/>
    <w:rsid w:val="00167B70"/>
    <w:rsid w:val="0017322F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1DD3"/>
    <w:rsid w:val="001C6235"/>
    <w:rsid w:val="001C73F4"/>
    <w:rsid w:val="001C7F1E"/>
    <w:rsid w:val="001E2000"/>
    <w:rsid w:val="001E375C"/>
    <w:rsid w:val="001F721E"/>
    <w:rsid w:val="00204C74"/>
    <w:rsid w:val="0020604D"/>
    <w:rsid w:val="002063E3"/>
    <w:rsid w:val="0021675E"/>
    <w:rsid w:val="002207C8"/>
    <w:rsid w:val="00221669"/>
    <w:rsid w:val="002249F2"/>
    <w:rsid w:val="00224AFF"/>
    <w:rsid w:val="002318D6"/>
    <w:rsid w:val="002358E7"/>
    <w:rsid w:val="00237412"/>
    <w:rsid w:val="002415FD"/>
    <w:rsid w:val="00243721"/>
    <w:rsid w:val="002445AB"/>
    <w:rsid w:val="0024756E"/>
    <w:rsid w:val="0025000D"/>
    <w:rsid w:val="002542FE"/>
    <w:rsid w:val="002563DF"/>
    <w:rsid w:val="00261007"/>
    <w:rsid w:val="0026541F"/>
    <w:rsid w:val="00267D26"/>
    <w:rsid w:val="00273C88"/>
    <w:rsid w:val="002771C4"/>
    <w:rsid w:val="00277975"/>
    <w:rsid w:val="00281DB5"/>
    <w:rsid w:val="00282C3D"/>
    <w:rsid w:val="00283868"/>
    <w:rsid w:val="0028476A"/>
    <w:rsid w:val="00284D8C"/>
    <w:rsid w:val="0028507D"/>
    <w:rsid w:val="0028536F"/>
    <w:rsid w:val="002856FB"/>
    <w:rsid w:val="002A2638"/>
    <w:rsid w:val="002A2AF5"/>
    <w:rsid w:val="002A36D6"/>
    <w:rsid w:val="002A3BEF"/>
    <w:rsid w:val="002A54B4"/>
    <w:rsid w:val="002B19FD"/>
    <w:rsid w:val="002B4236"/>
    <w:rsid w:val="002B7FF5"/>
    <w:rsid w:val="002C352F"/>
    <w:rsid w:val="002C3D49"/>
    <w:rsid w:val="002D2610"/>
    <w:rsid w:val="002D6BAB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466AF"/>
    <w:rsid w:val="003519B6"/>
    <w:rsid w:val="00353CAC"/>
    <w:rsid w:val="00357E24"/>
    <w:rsid w:val="003612A7"/>
    <w:rsid w:val="0036191B"/>
    <w:rsid w:val="00363282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131B"/>
    <w:rsid w:val="003D1617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3890"/>
    <w:rsid w:val="00404BDD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4731C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694B"/>
    <w:rsid w:val="0048747B"/>
    <w:rsid w:val="0049078E"/>
    <w:rsid w:val="00494742"/>
    <w:rsid w:val="00495A8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3BC7"/>
    <w:rsid w:val="004F5FE8"/>
    <w:rsid w:val="004F653C"/>
    <w:rsid w:val="00510C32"/>
    <w:rsid w:val="005126B5"/>
    <w:rsid w:val="005159C5"/>
    <w:rsid w:val="00515F79"/>
    <w:rsid w:val="005167FF"/>
    <w:rsid w:val="00516EFA"/>
    <w:rsid w:val="00521A8F"/>
    <w:rsid w:val="00530A9B"/>
    <w:rsid w:val="00532E0A"/>
    <w:rsid w:val="00534964"/>
    <w:rsid w:val="00534AC1"/>
    <w:rsid w:val="0053545A"/>
    <w:rsid w:val="00540160"/>
    <w:rsid w:val="005408C5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5722D"/>
    <w:rsid w:val="00567F63"/>
    <w:rsid w:val="00576D6E"/>
    <w:rsid w:val="005868D0"/>
    <w:rsid w:val="005931E7"/>
    <w:rsid w:val="005A4973"/>
    <w:rsid w:val="005A4B89"/>
    <w:rsid w:val="005B044A"/>
    <w:rsid w:val="005B1166"/>
    <w:rsid w:val="005B2347"/>
    <w:rsid w:val="005B59B6"/>
    <w:rsid w:val="005B7C0B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2DCB"/>
    <w:rsid w:val="005E45A2"/>
    <w:rsid w:val="005E4F97"/>
    <w:rsid w:val="005E55B1"/>
    <w:rsid w:val="005E6DBC"/>
    <w:rsid w:val="005E746D"/>
    <w:rsid w:val="005E7E38"/>
    <w:rsid w:val="005F1BFA"/>
    <w:rsid w:val="005F695E"/>
    <w:rsid w:val="00610498"/>
    <w:rsid w:val="0061134C"/>
    <w:rsid w:val="0061345F"/>
    <w:rsid w:val="00613D0A"/>
    <w:rsid w:val="006152FF"/>
    <w:rsid w:val="0061727D"/>
    <w:rsid w:val="006207DD"/>
    <w:rsid w:val="006220B0"/>
    <w:rsid w:val="006244B4"/>
    <w:rsid w:val="00632865"/>
    <w:rsid w:val="00633654"/>
    <w:rsid w:val="006372FF"/>
    <w:rsid w:val="00642DAB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3676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C5AF3"/>
    <w:rsid w:val="006F5962"/>
    <w:rsid w:val="00711561"/>
    <w:rsid w:val="00712635"/>
    <w:rsid w:val="007236DC"/>
    <w:rsid w:val="0073010A"/>
    <w:rsid w:val="00734726"/>
    <w:rsid w:val="00741A8A"/>
    <w:rsid w:val="00754E29"/>
    <w:rsid w:val="007657AA"/>
    <w:rsid w:val="00766D29"/>
    <w:rsid w:val="0077329E"/>
    <w:rsid w:val="0078009A"/>
    <w:rsid w:val="00780AF6"/>
    <w:rsid w:val="00780BB8"/>
    <w:rsid w:val="007816CD"/>
    <w:rsid w:val="00782DC3"/>
    <w:rsid w:val="00783124"/>
    <w:rsid w:val="0078412F"/>
    <w:rsid w:val="007863C6"/>
    <w:rsid w:val="00790717"/>
    <w:rsid w:val="00792FD6"/>
    <w:rsid w:val="00796AED"/>
    <w:rsid w:val="007A4540"/>
    <w:rsid w:val="007A5699"/>
    <w:rsid w:val="007B0361"/>
    <w:rsid w:val="007B0AB6"/>
    <w:rsid w:val="007C1B5B"/>
    <w:rsid w:val="007C3B06"/>
    <w:rsid w:val="007C47CA"/>
    <w:rsid w:val="007D0512"/>
    <w:rsid w:val="007D71C0"/>
    <w:rsid w:val="007E2711"/>
    <w:rsid w:val="007E7376"/>
    <w:rsid w:val="007F1C41"/>
    <w:rsid w:val="007F57A5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3629"/>
    <w:rsid w:val="00867612"/>
    <w:rsid w:val="00875548"/>
    <w:rsid w:val="00877E1D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55FF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07D7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83372"/>
    <w:rsid w:val="00985F2C"/>
    <w:rsid w:val="0098726F"/>
    <w:rsid w:val="009A412B"/>
    <w:rsid w:val="009A54F0"/>
    <w:rsid w:val="009B40D7"/>
    <w:rsid w:val="009B46D8"/>
    <w:rsid w:val="009B66FA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2D3D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52CC"/>
    <w:rsid w:val="00AF7CD6"/>
    <w:rsid w:val="00B00E40"/>
    <w:rsid w:val="00B01F02"/>
    <w:rsid w:val="00B0418B"/>
    <w:rsid w:val="00B13970"/>
    <w:rsid w:val="00B1550D"/>
    <w:rsid w:val="00B20F95"/>
    <w:rsid w:val="00B24B41"/>
    <w:rsid w:val="00B32948"/>
    <w:rsid w:val="00B40976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C0FBF"/>
    <w:rsid w:val="00BD0087"/>
    <w:rsid w:val="00BD2488"/>
    <w:rsid w:val="00BD51BF"/>
    <w:rsid w:val="00BE16E4"/>
    <w:rsid w:val="00BE33FF"/>
    <w:rsid w:val="00BE4FA1"/>
    <w:rsid w:val="00BF082D"/>
    <w:rsid w:val="00BF32DE"/>
    <w:rsid w:val="00BF6BF3"/>
    <w:rsid w:val="00C012C5"/>
    <w:rsid w:val="00C01384"/>
    <w:rsid w:val="00C017D1"/>
    <w:rsid w:val="00C04A19"/>
    <w:rsid w:val="00C0528C"/>
    <w:rsid w:val="00C118EE"/>
    <w:rsid w:val="00C2016D"/>
    <w:rsid w:val="00C359BF"/>
    <w:rsid w:val="00C36AFE"/>
    <w:rsid w:val="00C43CDA"/>
    <w:rsid w:val="00C45225"/>
    <w:rsid w:val="00C51B2A"/>
    <w:rsid w:val="00C56925"/>
    <w:rsid w:val="00C66216"/>
    <w:rsid w:val="00C70060"/>
    <w:rsid w:val="00C75AC9"/>
    <w:rsid w:val="00C831D9"/>
    <w:rsid w:val="00C8590C"/>
    <w:rsid w:val="00C863B0"/>
    <w:rsid w:val="00C86EDE"/>
    <w:rsid w:val="00CA01EF"/>
    <w:rsid w:val="00CA2793"/>
    <w:rsid w:val="00CA347D"/>
    <w:rsid w:val="00CA3D10"/>
    <w:rsid w:val="00CB05E9"/>
    <w:rsid w:val="00CC309E"/>
    <w:rsid w:val="00CC49B6"/>
    <w:rsid w:val="00CE0EE4"/>
    <w:rsid w:val="00CE3DC5"/>
    <w:rsid w:val="00CF033B"/>
    <w:rsid w:val="00CF39EE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30A7"/>
    <w:rsid w:val="00D45B7F"/>
    <w:rsid w:val="00D505FE"/>
    <w:rsid w:val="00D50F62"/>
    <w:rsid w:val="00D55575"/>
    <w:rsid w:val="00D621F1"/>
    <w:rsid w:val="00D6363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0539"/>
    <w:rsid w:val="00DE1523"/>
    <w:rsid w:val="00DE45C5"/>
    <w:rsid w:val="00DE5F69"/>
    <w:rsid w:val="00DF7B94"/>
    <w:rsid w:val="00E11971"/>
    <w:rsid w:val="00E1594A"/>
    <w:rsid w:val="00E23AF8"/>
    <w:rsid w:val="00E26B66"/>
    <w:rsid w:val="00E27BF4"/>
    <w:rsid w:val="00E313B6"/>
    <w:rsid w:val="00E35B7F"/>
    <w:rsid w:val="00E50DDF"/>
    <w:rsid w:val="00E5421C"/>
    <w:rsid w:val="00E550E4"/>
    <w:rsid w:val="00E56068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5F45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3AAE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773D7"/>
    <w:rsid w:val="00F81BEC"/>
    <w:rsid w:val="00F82537"/>
    <w:rsid w:val="00F83779"/>
    <w:rsid w:val="00F83D66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E58E2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2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E2DC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E2DC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DC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DC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2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E2DC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E2DC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DC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DC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1663</izvorni_sadrzaj>
    <derivirana_varijabla naziv="DomainObject.Predmet.Broj_1">1663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St-1663/2018</izvorni_sadrzaj>
    <derivirana_varijabla naziv="DomainObject.Predmet.OznakaBroj_1">St-1663/2018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HARENA usluge jednostavno društvo s ograničenom odgovornošću za trgovinu i usluge</izvorni_sadrzaj>
    <derivirana_varijabla naziv="DomainObject.Predmet.ProtustrankaFormated_1">  HARENA usluge jednostavno društvo s ograničenom odgovornošću za trgovinu i usluge</derivirana_varijabla>
  </DomainObject.Predmet.ProtustrankaFormated>
  <DomainObject.Predmet.ProtustrankaFormatedOIB>
    <izvorni_sadrzaj>  HARENA usluge jednostavno društvo s ograničenom odgovornošću za trgovinu i usluge, OIB 58616123067</izvorni_sadrzaj>
    <derivirana_varijabla naziv="DomainObject.Predmet.ProtustrankaFormatedOIB_1">  HARENA usluge jednostavno društvo s ograničenom odgovornošću za trgovinu i usluge, OIB 58616123067</derivirana_varijabla>
  </DomainObject.Predmet.ProtustrankaFormatedOIB>
  <DomainObject.Predmet.ProtustrankaFormatedWithAdress>
    <izvorni_sadrzaj> HARENA usluge jednostavno društvo s ograničenom odgovornošću za trgovinu i usluge, Nova cesta 177, 10000 Zagreb</izvorni_sadrzaj>
    <derivirana_varijabla naziv="DomainObject.Predmet.ProtustrankaFormatedWithAdress_1"> HARENA usluge jednostavno društvo s ograničenom odgovornošću za trgovinu i usluge, Nova cesta 177, 10000 Zagreb</derivirana_varijabla>
  </DomainObject.Predmet.ProtustrankaFormatedWithAdress>
  <DomainObject.Predmet.ProtustrankaFormatedWithAdressOIB>
    <izvorni_sadrzaj> HARENA usluge jednostavno društvo s ograničenom odgovornošću za trgovinu i usluge, OIB 58616123067, Nova cesta 177, 10000 Zagreb</izvorni_sadrzaj>
    <derivirana_varijabla naziv="DomainObject.Predmet.ProtustrankaFormatedWithAdressOIB_1"> HARENA usluge jednostavno društvo s ograničenom odgovornošću za trgovinu i usluge, OIB 58616123067, Nova cesta 177, 10000 Zagreb</derivirana_varijabla>
  </DomainObject.Predmet.ProtustrankaFormatedWithAdressOIB>
  <DomainObject.Predmet.ProtustrankaWithAdress>
    <izvorni_sadrzaj>HARENA usluge jednostavno društvo s ograničenom odgovornošću za trgovinu i usluge Nova cesta 177, 10000 Zagreb</izvorni_sadrzaj>
    <derivirana_varijabla naziv="DomainObject.Predmet.ProtustrankaWithAdress_1">HARENA usluge jednostavno društvo s ograničenom odgovornošću za trgovinu i usluge Nova cesta 177, 10000 Zagreb</derivirana_varijabla>
  </DomainObject.Predmet.ProtustrankaWithAdress>
  <DomainObject.Predmet.ProtustrankaWithAdressOIB>
    <izvorni_sadrzaj>HARENA usluge jednostavno društvo s ograničenom odgovornošću za trgovinu i usluge, OIB 58616123067, Nova cesta 177, 10000 Zagreb</izvorni_sadrzaj>
    <derivirana_varijabla naziv="DomainObject.Predmet.ProtustrankaWithAdressOIB_1">HARENA usluge jednostavno društvo s ograničenom odgovornošću za trgovinu i usluge, OIB 58616123067, Nova cesta 177, 10000 Zagreb</derivirana_varijabla>
  </DomainObject.Predmet.ProtustrankaWithAdressOIB>
  <DomainObject.Predmet.ProtustrankaNazivFormated>
    <izvorni_sadrzaj>HARENA usluge jednostavno društvo s ograničenom odgovornošću za trgovinu i usluge</izvorni_sadrzaj>
    <derivirana_varijabla naziv="DomainObject.Predmet.ProtustrankaNazivFormated_1">HARENA usluge jednostavno društvo s ograničenom odgovornošću za trgovinu i usluge</derivirana_varijabla>
  </DomainObject.Predmet.ProtustrankaNazivFormated>
  <DomainObject.Predmet.ProtustrankaNazivFormatedOIB>
    <izvorni_sadrzaj>HARENA usluge jednostavno društvo s ograničenom odgovornošću za trgovinu i usluge, OIB 58616123067</izvorni_sadrzaj>
    <derivirana_varijabla naziv="DomainObject.Predmet.ProtustrankaNazivFormatedOIB_1">HARENA usluge jednostavno društvo s ograničenom odgovornošću za trgovinu i usluge, OIB 58616123067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HARENA usluge jednostavno društvo s ograničenom odgovornošću za trgovinu i usluge</item>
    </izvorni_sadrzaj>
    <derivirana_varijabla naziv="DomainObject.Predmet.ProtuStrankaListFormated_1">
      <item>HARENA usluge jednostavno društvo s ograničenom odgovornošću za trgovinu i usluge</item>
    </derivirana_varijabla>
  </DomainObject.Predmet.ProtuStrankaListFormated>
  <DomainObject.Predmet.ProtuStrankaListFormatedOIB>
    <izvorni_sadrzaj>
      <item>HARENA usluge jednostavno društvo s ograničenom odgovornošću za trgovinu i usluge, OIB 58616123067</item>
    </izvorni_sadrzaj>
    <derivirana_varijabla naziv="DomainObject.Predmet.ProtuStrankaListFormatedOIB_1">
      <item>HARENA usluge jednostavno društvo s ograničenom odgovornošću za trgovinu i usluge, OIB 58616123067</item>
    </derivirana_varijabla>
  </DomainObject.Predmet.ProtuStrankaListFormatedOIB>
  <DomainObject.Predmet.ProtuStrankaListFormatedWithAdress>
    <izvorni_sadrzaj>
      <item>HARENA usluge jednostavno društvo s ograničenom odgovornošću za trgovinu i usluge, Nova cesta 177, 10000 Zagreb</item>
    </izvorni_sadrzaj>
    <derivirana_varijabla naziv="DomainObject.Predmet.ProtuStrankaListFormatedWithAdress_1">
      <item>HARENA usluge jednostavno društvo s ograničenom odgovornošću za trgovinu i usluge, Nova cesta 177, 10000 Zagreb</item>
    </derivirana_varijabla>
  </DomainObject.Predmet.ProtuStrankaListFormatedWithAdress>
  <DomainObject.Predmet.ProtuStrankaListFormatedWithAdressOIB>
    <izvorni_sadrzaj>
      <item>HARENA usluge jednostavno društvo s ograničenom odgovornošću za trgovinu i usluge, OIB 58616123067, Nova cesta 177, 10000 Zagreb</item>
    </izvorni_sadrzaj>
    <derivirana_varijabla naziv="DomainObject.Predmet.ProtuStrankaListFormatedWithAdressOIB_1">
      <item>HARENA usluge jednostavno društvo s ograničenom odgovornošću za trgovinu i usluge, OIB 58616123067, Nova cesta 177, 10000 Zagreb</item>
    </derivirana_varijabla>
  </DomainObject.Predmet.ProtuStrankaListFormatedWithAdressOIB>
  <DomainObject.Predmet.ProtuStrankaListNazivFormated>
    <izvorni_sadrzaj>
      <item>HARENA usluge jednostavno društvo s ograničenom odgovornošću za trgovinu i usluge</item>
    </izvorni_sadrzaj>
    <derivirana_varijabla naziv="DomainObject.Predmet.ProtuStrankaListNazivFormated_1">
      <item>HARENA usluge jednostavno društvo s ograničenom odgovornošću za trgovinu i usluge</item>
    </derivirana_varijabla>
  </DomainObject.Predmet.ProtuStrankaListNazivFormated>
  <DomainObject.Predmet.ProtuStrankaListNazivFormatedOIB>
    <izvorni_sadrzaj>
      <item>HARENA usluge jednostavno društvo s ograničenom odgovornošću za trgovinu i usluge, OIB 58616123067</item>
    </izvorni_sadrzaj>
    <derivirana_varijabla naziv="DomainObject.Predmet.ProtuStrankaListNazivFormatedOIB_1">
      <item>HARENA usluge jednostavno društvo s ograničenom odgovornošću za trgovinu i usluge, OIB 58616123067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HARENA usluge jednostavno društvo s ograničenom odgovornošću za trgovinu i usluge</izvorni_sadrzaj>
    <derivirana_varijabla naziv="DomainObject.Predmet.ProtustrankaIDrugi_1">HARENA usluge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HARENA usluge jednostavno društvo s ograničenom odgovornošću za trgovinu i usluge, OIB 58616123067, Nova cesta 177, 10000 Zagreb</izvorni_sadrzaj>
    <derivirana_varijabla naziv="DomainObject.Predmet.ProtustrankaIDrugiAdressOIB_1">HARENA usluge jednostavno društvo s ograničenom odgovornošću za trgovinu i usluge, OIB 58616123067, Nova cesta 177,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HARENA usluge jednostavno društvo s ograničenom odgovornošću za trgovinu i usluge</item>
      <item>FINA Regionalni centar Zagreb</item>
    </izvorni_sadrzaj>
    <derivirana_varijabla naziv="DomainObject.Predmet.SudioniciListNaziv_1">
      <item>HARENA usluge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HARENA usluge jednostavno društvo s ograničenom odgovornošću za trgovinu i usluge, OIB 58616123067, Nova cesta 177,10000 Zagreb</item>
      <item>FINA Regionalni centar Zagreb, OIB 85821130368, Trg svibanjskih žrtava 1995. 1,10000 Zagreb</item>
    </izvorni_sadrzaj>
    <derivirana_varijabla naziv="DomainObject.Predmet.SudioniciListAdressOIB_1">
      <item>HARENA usluge jednostavno društvo s ograničenom odgovornošću za trgovinu i usluge, OIB 58616123067, Nova cesta 177,10000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58616123067</item>
      <item>, OIB 85821130368</item>
    </izvorni_sadrzaj>
    <derivirana_varijabla naziv="DomainObject.Predmet.SudioniciListNazivOIB_1">
      <item>, OIB 58616123067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016707-7934-4391-9954-7C5AD173B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2199</properties:Characters>
  <properties:Lines>51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2019-01-15T07:21:00Z</dcterms:created>
  <dc:creator>Korisnik</dc:creator>
  <cp:lastModifiedBy>Maja Videnović</cp:lastModifiedBy>
  <cp:lastPrinted>2019-01-15T07:19:00Z</cp:lastPrinted>
  <dcterms:modified xmlns:xsi="http://www.w3.org/2001/XMLSchema-instance" xsi:type="dcterms:W3CDTF">2019-01-15T07:24:00Z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- 1663-18-ZG.docx)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