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0c0a" w14:paraId="29b0c0a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A862BD" w:rsidRPr="007F5561">
        <w:rPr>
          <w:sz w:val="24"/>
          <w:szCs w:val="24"/>
        </w:rPr>
        <w:t>dužnikom</w:t>
      </w:r>
      <w:r w:rsidR="00995FE2" w:rsidRPr="00995FE2">
        <w:rPr>
          <w:sz w:val="24"/>
          <w:szCs w:val="24"/>
        </w:rPr>
        <w:t xml:space="preserve"> </w:t>
      </w:r>
      <w:r w:rsidR="00995FE2" w:rsidRPr="00224024">
        <w:rPr>
          <w:sz w:val="24"/>
          <w:szCs w:val="24"/>
        </w:rPr>
        <w:t>INOX OPREMA d.o.o., Novaki, (Grad Sveta Nedelja), Dr. Franje Tuđmana 8., OIB 48566506542</w:t>
      </w:r>
      <w:r w:rsidR="007473B9" w:rsidRPr="00701174">
        <w:rPr>
          <w:sz w:val="24"/>
          <w:szCs w:val="24"/>
        </w:rPr>
        <w:t xml:space="preserve">,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</w:t>
      </w:r>
      <w:r w:rsidR="009B1362" w:rsidRPr="00717916">
        <w:rPr>
          <w:sz w:val="24"/>
          <w:szCs w:val="24"/>
        </w:rPr>
        <w:t>i to:</w:t>
      </w:r>
    </w:p>
    <w:p w:rsidRDefault="007473B9" w:rsidP="0043219C" w:rsidR="007473B9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51"/>
        <w:tblLook w:val="04A0" w:noVBand="1" w:noHBand="0" w:lastColumn="0" w:firstColumn="1" w:lastRow="0" w:firstRow="1"/>
      </w:tblPr>
      <w:tblGrid>
        <w:gridCol w:w="704"/>
        <w:gridCol w:w="2977"/>
        <w:gridCol w:w="1843"/>
        <w:gridCol w:w="2137"/>
        <w:gridCol w:w="1690"/>
      </w:tblGrid>
      <w:tr w:rsidTr="0019261E" w:rsidR="005C044E" w:rsidRPr="00A644D4">
        <w:trPr>
          <w:trHeight w:val="316"/>
        </w:trPr>
        <w:tc>
          <w:tcPr>
            <w:tcW w:type="dxa" w:w="704"/>
            <w:hideMark/>
          </w:tcPr>
          <w:p w:rsidRDefault="005C044E" w:rsidP="0019261E" w:rsidR="005C044E" w:rsidRPr="00A644D4">
            <w:pPr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R.B.</w:t>
            </w:r>
          </w:p>
        </w:tc>
        <w:tc>
          <w:tcPr>
            <w:tcW w:type="dxa" w:w="2977"/>
            <w:tcBorders>
              <w:bottom w:space="0" w:sz="4" w:color="auto" w:val="single"/>
            </w:tcBorders>
            <w:hideMark/>
          </w:tcPr>
          <w:p w:rsidRDefault="005C044E" w:rsidP="0019261E" w:rsidR="005C044E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vjerovnik</w:t>
            </w:r>
          </w:p>
        </w:tc>
        <w:tc>
          <w:tcPr>
            <w:tcW w:type="dxa" w:w="1843"/>
            <w:hideMark/>
          </w:tcPr>
          <w:p w:rsidRDefault="005C044E" w:rsidP="0019261E" w:rsidR="005C044E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OIB</w:t>
            </w:r>
          </w:p>
        </w:tc>
        <w:tc>
          <w:tcPr>
            <w:tcW w:type="dxa" w:w="2137"/>
            <w:hideMark/>
          </w:tcPr>
          <w:p w:rsidRDefault="005C044E" w:rsidP="0019261E" w:rsidR="005C044E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>Adresa</w:t>
            </w:r>
          </w:p>
        </w:tc>
        <w:tc>
          <w:tcPr>
            <w:tcW w:type="dxa" w:w="1690"/>
            <w:hideMark/>
          </w:tcPr>
          <w:p w:rsidRDefault="005C044E" w:rsidP="0019261E" w:rsidR="005C044E" w:rsidRPr="00A644D4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A644D4">
              <w:rPr>
                <w:b/>
                <w:bCs/>
                <w:color w:val="000000"/>
                <w:szCs w:val="22"/>
              </w:rPr>
              <w:t xml:space="preserve">Iznos </w:t>
            </w:r>
            <w:r>
              <w:rPr>
                <w:b/>
                <w:bCs/>
                <w:color w:val="000000"/>
                <w:szCs w:val="22"/>
              </w:rPr>
              <w:t xml:space="preserve">utvrđene </w:t>
            </w:r>
            <w:r w:rsidRPr="00A644D4">
              <w:rPr>
                <w:b/>
                <w:bCs/>
                <w:color w:val="000000"/>
                <w:szCs w:val="22"/>
              </w:rPr>
              <w:t>tražbine</w:t>
            </w:r>
          </w:p>
        </w:tc>
      </w:tr>
    </w:tbl>
    <w:tbl>
      <w:tblPr>
        <w:tblW w:type="dxa" w:w="9356"/>
        <w:tblInd w:type="dxa" w:w="-5"/>
        <w:tblLayout w:type="fixed"/>
        <w:tblLook w:val="04A0" w:noVBand="1" w:noHBand="0" w:lastColumn="0" w:firstColumn="1" w:lastRow="0" w:firstRow="1"/>
      </w:tblPr>
      <w:tblGrid>
        <w:gridCol w:w="709"/>
        <w:gridCol w:w="2977"/>
        <w:gridCol w:w="1843"/>
        <w:gridCol w:w="2131"/>
        <w:gridCol w:w="1696"/>
      </w:tblGrid>
      <w:tr w:rsidTr="0019261E" w:rsidR="005C044E" w:rsidRPr="00566522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1.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ADDIKO BANK dioničko društvo (prije Hypo Alpe-Adria-Bank d.d.)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14036333877</w:t>
            </w:r>
          </w:p>
        </w:tc>
        <w:tc>
          <w:tcPr>
            <w:tcW w:type="dxa" w:w="2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Slavonska avenija 6, 10000 Zagreb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950</w:t>
            </w:r>
            <w:r>
              <w:t>,0</w:t>
            </w:r>
            <w:r w:rsidRPr="00566522">
              <w:t>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2.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ALLES d. o. o. za trgovinu na veliko i malo export-import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23412849119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Industrijska 40, 34000 Požega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9.532,78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BATIS, trgovina, usluge, uvoz-izvoz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34654711679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Oranice 112,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4.005,53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CROMATEC, društvo s ograničenom odgovornošću za proizvodnju i trgovinu dijelova za zavarivanje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17039077406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Hrvatske Bratske Zajednice 2, 10430 Samobor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3.744,45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FRIGO &amp; CO. društvo s ograničenom odgovornošću za trgovinu, proizvodnju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90449789256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Gospodarska ulica 29A, 42000 Varaždin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3.312,50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6.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GORAN ŠEKETA vl.ELGOR TRGOVINA ELEKTROMATERIJAL, BIJELA TEHNIKA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68134865533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Veliki kraj 94, 32270 Županja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2.220,04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7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JANKOVIĆ GORDAN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40940659220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Dr. Franje Tuđmana 8A, 10431 Novaki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118.200,00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8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JANKOVIĆ KARLO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00327975231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Kutnjački put 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30.963,39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9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K.G.V.-ŠUTALO d. o. o. za proizvodnju grijaćih elemenata i drugih metalnih proizvoda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06692893248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Vukovarska 14, 34308 Jakšić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2.709,89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lastRenderedPageBreak/>
              <w:t>1</w:t>
            </w:r>
            <w:r w:rsidR="000940C6">
              <w:t>0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TOPIS STROJNA OBRADA vl.ANDRIJANA KATIĆ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05793509165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Eugena Podubskog 58, 34310 Pleternica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775,00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1</w:t>
            </w:r>
            <w:r w:rsidR="000940C6">
              <w:t>1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KOMUNALAC POŽEGA društvo s ograničenom odgovornošću za komunalne djelatnosti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99740428762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Vukovarska 8, 34000 Požega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717,54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1</w:t>
            </w:r>
            <w:r w:rsidR="000940C6">
              <w:t>2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KONTAKT KUĆANSKI APARATI d.o.o. za proizvodnju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89074711870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Slavonska avenija 16,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4.625,00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1</w:t>
            </w:r>
            <w:r w:rsidR="000940C6">
              <w:t>3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 xml:space="preserve">M.K.M. d. o. o. za trgovinu na veliko i malo, uvoz </w:t>
            </w:r>
            <w:r>
              <w:t>–</w:t>
            </w:r>
            <w:r w:rsidRPr="00566522">
              <w:t xml:space="preserve"> izvoz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43616114716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Haulikova 10, 35400 Nova Gradiška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1.375,93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1</w:t>
            </w:r>
            <w:r w:rsidR="000940C6">
              <w:t>4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MARČETIĆ PROMET d.o.o. za prijevoz,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75591409328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Svete obitelji 6, 35000 Slavonski Brod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1.750,00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1</w:t>
            </w:r>
            <w:r w:rsidR="000940C6">
              <w:t>5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METALI - INOX društvo s ograničenom odgovonrošću za proizvodnju i trgovinu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14172537868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Sukošanska 5,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3.799,37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16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MINISTARSTVO FINANCIJA - POREZNA UPRAVA, PODRUČNI URED ZAGREBAČKA ŽUPANIJA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18683136487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Avenija Dubrovnik 26,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215.397,06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17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OLIVER OBROVAC ODVJETNIK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30118864939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Gredička 23,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1.000,00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18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ORDINO PLUS d.o.o. za upravljanje nekretninama, građenje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71107073888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Većeslava Kolara 11 A, 10430 Samobor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417,00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19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PNP društvo za proizvodnju, promet i usluge s ograničenom odgovornošću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70344239937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Petra Svačića 2, 43280 Garešnica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539,53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2</w:t>
            </w:r>
            <w:r w:rsidR="000940C6">
              <w:t>0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RWE ENERGIJA d.o.o. za opskrbu energijom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81103558092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Capraška ulica 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4.632,44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2</w:t>
            </w:r>
            <w:r w:rsidR="000940C6">
              <w:t>1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SAVA OSIGURANJE, društvo za osiguranje, d.d. - Podružnica Hrvatska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45237012600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Savska 144a,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1.592,73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2</w:t>
            </w:r>
            <w:r w:rsidR="000940C6">
              <w:t>2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SPOJ d.o.o. za trgovinu i završne radove u građevinarstvu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57772200387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P. Preradovića 217K, 31400 Đakovo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14.226,72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2</w:t>
            </w:r>
            <w:r w:rsidR="000940C6">
              <w:t>3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SVJETLANA BOROŠ vl. IGRAF Obrt za proizvodnju ambalaže i grafičke galanterije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48051337278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J.Jelačića 87/K, 43500 Daruvar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3.674,25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2</w:t>
            </w:r>
            <w:r w:rsidR="000940C6">
              <w:t>4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TIHOMIR KRISTIĆ vl.KOVINOTOKARIJA KRISTIĆ PLETERNICA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60939074429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Kralja Zvonimira 17, 34310 Pleternica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1.696,25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2</w:t>
            </w:r>
            <w:r w:rsidR="000940C6">
              <w:t>5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TRGOMETAL d.o.o. za trgovinu i proizvodnju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26004523816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Kovinska 4,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4.179,80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lastRenderedPageBreak/>
              <w:t>26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V. L. AUTOMATIKA društvo s ograničenom odgovornošću za proizvodnju,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63386727464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Lovasići 43, 10431 Strmec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1.715,00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27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VIPnet, društvo s ograničenom odgovornošću za usluge javnih telekomunikacija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29524210204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Vrtni put 1,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2.894,09 kn</w:t>
            </w:r>
          </w:p>
        </w:tc>
      </w:tr>
      <w:tr w:rsidTr="0019261E" w:rsidR="005C044E" w:rsidRPr="00566522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28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VLATKA ROŽMAN vl. Knjigovodstveni servis ROŽMAN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38818082646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Dr.Franje Tuđmana 8, Novaki, 10431 Sveta Nedelja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9.753,22 kn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40C6" w:rsidP="000940C6" w:rsidR="005C044E" w:rsidRPr="00566522">
            <w:pPr>
              <w:jc w:val="center"/>
            </w:pPr>
            <w:r>
              <w:t>29</w:t>
            </w:r>
            <w:r w:rsidR="005C044E"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ZAGREBAČKI HOLDING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 w:rsidRPr="00566522">
              <w:t>85584865987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 w:rsidRPr="00566522">
              <w:t>Ulica grada Vukovara 41,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61,51 kn </w:t>
            </w:r>
          </w:p>
        </w:tc>
      </w:tr>
      <w:tr w:rsidTr="0019261E" w:rsidR="005C044E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566522">
            <w:pPr>
              <w:jc w:val="center"/>
            </w:pPr>
            <w:r w:rsidRPr="00566522">
              <w:t>3</w:t>
            </w:r>
            <w:r w:rsidR="000940C6">
              <w:t>0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>
              <w:t>PRIVREDNA BANKA ZAGREB d.d.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center"/>
            </w:pPr>
            <w:r>
              <w:t>02536597732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r>
              <w:t>Radnička cesta 50</w:t>
            </w:r>
            <w:r w:rsidRPr="00566522">
              <w:t>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566522">
            <w:pPr>
              <w:jc w:val="right"/>
            </w:pPr>
            <w:r w:rsidRPr="00566522">
              <w:t>67.613,33 kn</w:t>
            </w:r>
          </w:p>
        </w:tc>
      </w:tr>
      <w:tr w:rsidTr="0019261E" w:rsidR="005C044E" w:rsidRPr="00FC35C5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FC35C5">
            <w:pPr>
              <w:jc w:val="center"/>
            </w:pPr>
            <w:r>
              <w:t>3</w:t>
            </w:r>
            <w:r w:rsidR="000940C6">
              <w:t>1</w:t>
            </w:r>
            <w:r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r w:rsidRPr="00FC35C5">
              <w:t xml:space="preserve"> JANKOVIĆ BRIGITA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pPr>
              <w:jc w:val="center"/>
            </w:pPr>
            <w:r w:rsidRPr="00FC35C5">
              <w:t>86713335442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r w:rsidRPr="00FC35C5">
              <w:t>Rudeška cesta 160C,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pPr>
              <w:jc w:val="right"/>
            </w:pPr>
            <w:r w:rsidRPr="00FC35C5">
              <w:t>46.576,00 kn</w:t>
            </w:r>
          </w:p>
        </w:tc>
      </w:tr>
      <w:tr w:rsidTr="0019261E" w:rsidR="005C044E" w:rsidRPr="00FC35C5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0940C6" w:rsidR="005C044E" w:rsidRPr="00FC35C5">
            <w:pPr>
              <w:jc w:val="center"/>
            </w:pPr>
            <w:r>
              <w:t>3</w:t>
            </w:r>
            <w:r w:rsidR="000940C6">
              <w:t>2</w:t>
            </w:r>
            <w:r w:rsidRPr="00FC35C5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r w:rsidRPr="00FC35C5">
              <w:t xml:space="preserve"> KURDIJA DALIBOR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pPr>
              <w:jc w:val="center"/>
            </w:pPr>
            <w:r w:rsidRPr="00FC35C5">
              <w:t>27036590752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r w:rsidRPr="00FC35C5">
              <w:t>Vladimira Vidrića 34,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44E" w:rsidP="0019261E" w:rsidR="005C044E" w:rsidRPr="00FC35C5">
            <w:pPr>
              <w:jc w:val="right"/>
            </w:pPr>
            <w:r w:rsidRPr="00FC35C5">
              <w:t>324.144,35 kn</w:t>
            </w:r>
          </w:p>
        </w:tc>
      </w:tr>
    </w:tbl>
    <w:p w:rsidRDefault="005C044E" w:rsidP="005C044E" w:rsidR="005C044E">
      <w:pPr>
        <w:jc w:val="both"/>
        <w:rPr>
          <w:b/>
          <w:sz w:val="24"/>
          <w:szCs w:val="24"/>
        </w:rPr>
      </w:pPr>
    </w:p>
    <w:p w:rsidRDefault="00995FE2" w:rsidP="004B6E4D" w:rsidR="00995FE2">
      <w:pPr>
        <w:jc w:val="center"/>
        <w:rPr>
          <w:b/>
          <w:sz w:val="24"/>
          <w:szCs w:val="24"/>
        </w:rPr>
      </w:pPr>
    </w:p>
    <w:p w:rsidRDefault="00995FE2" w:rsidP="0043219C" w:rsidR="00995FE2" w:rsidRPr="00700B53">
      <w:pPr>
        <w:jc w:val="both"/>
        <w:rPr>
          <w:b/>
          <w:sz w:val="24"/>
          <w:szCs w:val="24"/>
        </w:rPr>
      </w:pPr>
    </w:p>
    <w:p w:rsidRDefault="00304CCF" w:rsidP="005A4ED0" w:rsidR="001A3910" w:rsidRPr="00700B53">
      <w:pPr>
        <w:rPr>
          <w:sz w:val="24"/>
          <w:szCs w:val="24"/>
        </w:rPr>
      </w:pPr>
      <w:r w:rsidRPr="00700B53">
        <w:rPr>
          <w:sz w:val="24"/>
          <w:szCs w:val="24"/>
        </w:rPr>
        <w:tab/>
      </w:r>
      <w:r w:rsidR="004B6E4D">
        <w:rPr>
          <w:sz w:val="24"/>
          <w:szCs w:val="24"/>
        </w:rPr>
        <w:tab/>
      </w:r>
      <w:r w:rsidR="004B6E4D">
        <w:rPr>
          <w:sz w:val="24"/>
          <w:szCs w:val="24"/>
        </w:rPr>
        <w:tab/>
      </w:r>
      <w:r w:rsidR="004B6E4D">
        <w:rPr>
          <w:sz w:val="24"/>
          <w:szCs w:val="24"/>
        </w:rPr>
        <w:tab/>
      </w:r>
      <w:r w:rsidR="004B6E4D">
        <w:rPr>
          <w:sz w:val="24"/>
          <w:szCs w:val="24"/>
        </w:rPr>
        <w:tab/>
      </w:r>
      <w:r w:rsidR="001A3910" w:rsidRPr="00700B53">
        <w:rPr>
          <w:sz w:val="24"/>
          <w:szCs w:val="24"/>
        </w:rPr>
        <w:t xml:space="preserve">U Zagrebu, </w:t>
      </w:r>
      <w:r w:rsidR="003C142C">
        <w:rPr>
          <w:sz w:val="24"/>
          <w:szCs w:val="24"/>
        </w:rPr>
        <w:t>19.veljače</w:t>
      </w:r>
      <w:r w:rsidR="001A3910" w:rsidRPr="00700B53">
        <w:rPr>
          <w:sz w:val="24"/>
          <w:szCs w:val="24"/>
        </w:rPr>
        <w:t xml:space="preserve"> 201</w:t>
      </w:r>
      <w:r w:rsidR="003C142C">
        <w:rPr>
          <w:sz w:val="24"/>
          <w:szCs w:val="24"/>
        </w:rPr>
        <w:t>9</w:t>
      </w:r>
      <w:r w:rsidR="001A3910" w:rsidRPr="00700B53">
        <w:rPr>
          <w:sz w:val="24"/>
          <w:szCs w:val="24"/>
        </w:rPr>
        <w:t>.</w:t>
      </w:r>
    </w:p>
    <w:p w:rsidRDefault="001A3910" w:rsidP="005A4ED0" w:rsidR="001A3910" w:rsidRPr="00700B53">
      <w:pPr>
        <w:rPr>
          <w:sz w:val="24"/>
          <w:szCs w:val="24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4B6E4D" w:rsidP="001A3910" w:rsidR="004B6E4D">
      <w:pPr>
        <w:ind w:firstLine="720" w:left="5760"/>
        <w:rPr>
          <w:szCs w:val="22"/>
        </w:rPr>
      </w:pPr>
      <w:r>
        <w:rPr>
          <w:szCs w:val="22"/>
        </w:rPr>
        <w:t>Ante Galić</w:t>
      </w:r>
      <w:r w:rsidR="00EC13C6">
        <w:rPr>
          <w:szCs w:val="22"/>
        </w:rPr>
        <w:t xml:space="preserve"> v.r.</w:t>
      </w:r>
    </w:p>
    <w:p w:rsidRDefault="00EC13C6" w:rsidP="00EC13C6" w:rsidR="00EC13C6">
      <w:pPr>
        <w:ind w:firstLine="720" w:left="3600"/>
        <w:jc w:val="both"/>
      </w:pPr>
      <w:r>
        <w:t>Za točnost otpravka, ovlašteni službenik:</w:t>
      </w:r>
    </w:p>
    <w:p w:rsidRDefault="00EC13C6" w:rsidP="00422EE0" w:rsidR="00EC13C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C13C6" w:rsidP="001A3910" w:rsidR="00EC13C6">
      <w:pPr>
        <w:ind w:firstLine="720" w:left="5760"/>
        <w:rPr>
          <w:szCs w:val="22"/>
        </w:rPr>
      </w:pPr>
    </w:p>
    <w:p w:rsidRDefault="004B6E4D" w:rsidP="004B6E4D" w:rsidR="004B6E4D" w:rsidRPr="004B6E4D">
      <w:pPr>
        <w:ind w:left="5760"/>
        <w:rPr>
          <w:szCs w:val="22"/>
        </w:rPr>
      </w:pPr>
      <w:r>
        <w:rPr>
          <w:szCs w:val="22"/>
        </w:rPr>
        <w:t xml:space="preserve">          </w:t>
      </w:r>
    </w:p>
    <w:sectPr w:rsidR="004B6E4D" w:rsidRPr="004B6E4D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EC13C6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4B6E4D" w:rsidP="008E7722" w:rsidR="005A4ED0">
    <w:pPr>
      <w:pStyle w:val="Zaglavlje"/>
      <w:widowControl/>
    </w:pPr>
    <w:r>
      <w:tab/>
    </w:r>
    <w:r>
      <w:tab/>
      <w:t>40. St-1965/2018</w:t>
    </w:r>
    <w:r w:rsidR="008E7722">
      <w:tab/>
    </w:r>
    <w:r w:rsidR="008E7722">
      <w:tab/>
    </w:r>
    <w:r w:rsidR="008E7722">
      <w:tab/>
    </w:r>
    <w:r w:rsidR="008E7722">
      <w:tab/>
    </w:r>
    <w:r w:rsidR="008E772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0C6"/>
    <w:rsid w:val="00094306"/>
    <w:rsid w:val="00095AF4"/>
    <w:rsid w:val="000960B6"/>
    <w:rsid w:val="000B4473"/>
    <w:rsid w:val="000B77E6"/>
    <w:rsid w:val="000C0405"/>
    <w:rsid w:val="000C7EC6"/>
    <w:rsid w:val="000D5CD5"/>
    <w:rsid w:val="000E2588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06D2C"/>
    <w:rsid w:val="00320417"/>
    <w:rsid w:val="003359F4"/>
    <w:rsid w:val="0038387C"/>
    <w:rsid w:val="00394F13"/>
    <w:rsid w:val="00396AEC"/>
    <w:rsid w:val="003B420F"/>
    <w:rsid w:val="003C142C"/>
    <w:rsid w:val="003D36DA"/>
    <w:rsid w:val="003F091C"/>
    <w:rsid w:val="003F52AB"/>
    <w:rsid w:val="00403370"/>
    <w:rsid w:val="0040415F"/>
    <w:rsid w:val="004266DC"/>
    <w:rsid w:val="0043219C"/>
    <w:rsid w:val="00432A70"/>
    <w:rsid w:val="004379E7"/>
    <w:rsid w:val="00444488"/>
    <w:rsid w:val="00452593"/>
    <w:rsid w:val="0045604C"/>
    <w:rsid w:val="00463C03"/>
    <w:rsid w:val="00465D35"/>
    <w:rsid w:val="00465E94"/>
    <w:rsid w:val="00470F1E"/>
    <w:rsid w:val="00477007"/>
    <w:rsid w:val="00490C28"/>
    <w:rsid w:val="00495C0B"/>
    <w:rsid w:val="004B6E4D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044E"/>
    <w:rsid w:val="005C66EB"/>
    <w:rsid w:val="005C7124"/>
    <w:rsid w:val="005F59DE"/>
    <w:rsid w:val="00606988"/>
    <w:rsid w:val="00614F01"/>
    <w:rsid w:val="00620198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3546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0B53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473B9"/>
    <w:rsid w:val="00755069"/>
    <w:rsid w:val="00770F95"/>
    <w:rsid w:val="00772453"/>
    <w:rsid w:val="00776382"/>
    <w:rsid w:val="00782587"/>
    <w:rsid w:val="00784CCD"/>
    <w:rsid w:val="0078667D"/>
    <w:rsid w:val="007951B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C4F1D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5FE2"/>
    <w:rsid w:val="00996D59"/>
    <w:rsid w:val="009A223F"/>
    <w:rsid w:val="009A2A33"/>
    <w:rsid w:val="009B1362"/>
    <w:rsid w:val="009B4984"/>
    <w:rsid w:val="009D3447"/>
    <w:rsid w:val="009E02F0"/>
    <w:rsid w:val="009F7547"/>
    <w:rsid w:val="00A2657B"/>
    <w:rsid w:val="00A36858"/>
    <w:rsid w:val="00A50A10"/>
    <w:rsid w:val="00A52562"/>
    <w:rsid w:val="00A56F77"/>
    <w:rsid w:val="00A862BD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4708A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B30D9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B1BBE"/>
    <w:rsid w:val="00DD2274"/>
    <w:rsid w:val="00DE0947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764D4"/>
    <w:rsid w:val="00E92E0B"/>
    <w:rsid w:val="00EB66F4"/>
    <w:rsid w:val="00EC13C6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3C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3C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3C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3C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3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3C6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3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3C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St-1965/2018-27</izvorni_sadrzaj>
    <derivirana_varijabla naziv="DomainObject.PredzadnjaOdlukaIzPredmeta.Oznaka_1">St-1965/2018-27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7F344-6209-4BC2-8BF0-02A15684E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3</properties:Pages>
  <properties:Words>619</properties:Words>
  <properties:Characters>3732</properties:Characters>
  <properties:Lines>282</properties:Lines>
  <properties:Paragraphs>177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2019-02-19T13:57:00Z</dcterms:created>
  <dc:creator>Andrea Galic</dc:creator>
  <cp:lastModifiedBy>Valentina Delač</cp:lastModifiedBy>
  <cp:lastPrinted>2019-02-19T13:57:00Z</cp:lastPrinted>
  <dcterms:modified xmlns:xsi="http://www.w3.org/2001/XMLSchema-instance" xsi:type="dcterms:W3CDTF">2019-02-19T13:58:00Z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(Inox oprema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