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7a04" w14:paraId="2f67a04" w:rsidRDefault="00814CEB" w:rsidP="00814CEB" w:rsidR="00F43A62" w:rsidRPr="000931D5">
      <w:pPr>
        <w:jc w:val="both"/>
        <w15:collapsed w:val="false"/>
      </w:pPr>
      <w:bookmarkStart w:name="_GoBack" w:id="0"/>
      <w:bookmarkEnd w:id="0"/>
      <w:r w:rsidRPr="000931D5">
        <w:t xml:space="preserve">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E94B94" w:rsidR="00A42A65" w:rsidRPr="000931D5">
        <w:tc>
          <w:tcPr>
            <w:tcW w:type="dxa" w:w="2829"/>
            <w:shd w:fill="auto" w:color="auto" w:val="clear"/>
          </w:tcPr>
          <w:p w:rsidRDefault="00A42A65" w:rsidP="00E94B94" w:rsidR="00A42A65" w:rsidRPr="000931D5">
            <w:pPr>
              <w:jc w:val="center"/>
            </w:pPr>
            <w:r w:rsidRPr="000931D5"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2A65" w:rsidP="00E94B94" w:rsidR="00A42A65" w:rsidRPr="000931D5">
            <w:pPr>
              <w:spacing w:before="120"/>
              <w:jc w:val="center"/>
            </w:pPr>
            <w:r w:rsidRPr="000931D5">
              <w:t>Republika Hrvatska</w:t>
            </w:r>
          </w:p>
          <w:p w:rsidRDefault="00A42A65" w:rsidP="00E94B94" w:rsidR="00A42A65" w:rsidRPr="000931D5">
            <w:pPr>
              <w:jc w:val="center"/>
            </w:pPr>
            <w:r w:rsidRPr="000931D5">
              <w:t>Trgovački sud u Varaždinu</w:t>
            </w:r>
          </w:p>
          <w:p w:rsidRDefault="00A42A65" w:rsidP="00E94B94" w:rsidR="00A42A65" w:rsidRPr="000931D5">
            <w:pPr>
              <w:jc w:val="center"/>
            </w:pPr>
            <w:r w:rsidRPr="000931D5">
              <w:t>Varaždin, Braće Radić 2</w:t>
            </w:r>
          </w:p>
        </w:tc>
      </w:tr>
    </w:tbl>
    <w:p w:rsidRDefault="00E3002E" w:rsidP="001D7C1D" w:rsidR="00E3002E" w:rsidRPr="000931D5"/>
    <w:p w:rsidRDefault="00231C81" w:rsidP="00494008" w:rsidR="00231C81" w:rsidRPr="000931D5">
      <w:pPr>
        <w:jc w:val="center"/>
      </w:pPr>
    </w:p>
    <w:p w:rsidRDefault="000861E2" w:rsidP="00494008" w:rsidR="000861E2">
      <w:pPr>
        <w:jc w:val="center"/>
      </w:pPr>
    </w:p>
    <w:p w:rsidRDefault="004408B1" w:rsidP="00494008" w:rsidR="004408B1" w:rsidRPr="000931D5">
      <w:pPr>
        <w:jc w:val="center"/>
      </w:pPr>
    </w:p>
    <w:p w:rsidRDefault="00494008" w:rsidP="00494008" w:rsidR="001D7C1D" w:rsidRPr="000931D5">
      <w:pPr>
        <w:jc w:val="center"/>
      </w:pPr>
      <w:r w:rsidRPr="000931D5">
        <w:t>R E P U B L I K A   H R V A T S K A</w:t>
      </w:r>
    </w:p>
    <w:p w:rsidRDefault="00944A19" w:rsidP="001D7C1D" w:rsidR="00944A19" w:rsidRPr="000931D5">
      <w:pPr>
        <w:jc w:val="center"/>
      </w:pPr>
    </w:p>
    <w:p w:rsidRDefault="001D7C1D" w:rsidP="000861E2" w:rsidR="001D7C1D">
      <w:pPr>
        <w:jc w:val="center"/>
      </w:pPr>
      <w:r w:rsidRPr="000931D5">
        <w:t>R J E Š E NJ E</w:t>
      </w:r>
    </w:p>
    <w:p w:rsidRDefault="004408B1" w:rsidP="000861E2" w:rsidR="004408B1" w:rsidRPr="000931D5">
      <w:pPr>
        <w:jc w:val="center"/>
      </w:pPr>
    </w:p>
    <w:p w:rsidRDefault="00F43A62" w:rsidP="001D7C1D" w:rsidR="00F43A62" w:rsidRPr="000931D5">
      <w:pPr>
        <w:jc w:val="both"/>
      </w:pPr>
    </w:p>
    <w:p w:rsidRDefault="00FB00B4" w:rsidP="00FB00B4" w:rsidR="00F43A62" w:rsidRPr="000931D5">
      <w:pPr>
        <w:ind w:firstLine="708"/>
        <w:jc w:val="both"/>
      </w:pPr>
      <w:r w:rsidRPr="000931D5">
        <w:t>Trgovački sud u Varaždinu po su</w:t>
      </w:r>
      <w:r w:rsidR="00981621" w:rsidRPr="000931D5">
        <w:t>cu</w:t>
      </w:r>
      <w:r w:rsidRPr="000931D5">
        <w:t xml:space="preserve"> toga suda </w:t>
      </w:r>
      <w:r w:rsidR="00981621" w:rsidRPr="000931D5">
        <w:t>Iris Hatvalić Nemec</w:t>
      </w:r>
      <w:r w:rsidRPr="000931D5">
        <w:t xml:space="preserve">, u postupku predstečajne nagodbe povodom prijedloga dužnika </w:t>
      </w:r>
      <w:r w:rsidR="00C76C2B" w:rsidRPr="000931D5">
        <w:t>KROVNI CENTAR SUPER MARIO d.o.o., Ivana Đurkana 4, Koprivnica, OIB: 52386951430</w:t>
      </w:r>
      <w:r w:rsidR="00981621" w:rsidRPr="000931D5">
        <w:t xml:space="preserve">, </w:t>
      </w:r>
      <w:r w:rsidR="000931D5" w:rsidRPr="000931D5">
        <w:t>20</w:t>
      </w:r>
      <w:r w:rsidR="00C76C2B" w:rsidRPr="000931D5">
        <w:t>. veljače 2018</w:t>
      </w:r>
      <w:r w:rsidRPr="000931D5">
        <w:t>.</w:t>
      </w:r>
    </w:p>
    <w:p w:rsidRDefault="00F43A62" w:rsidP="00552AAE" w:rsidR="00F43A62">
      <w:pPr>
        <w:jc w:val="both"/>
      </w:pPr>
    </w:p>
    <w:p w:rsidRDefault="004408B1" w:rsidP="00552AAE" w:rsidR="004408B1" w:rsidRPr="000931D5">
      <w:pPr>
        <w:jc w:val="both"/>
      </w:pPr>
    </w:p>
    <w:p w:rsidRDefault="001D7C1D" w:rsidP="0042407B" w:rsidR="00E3002E">
      <w:pPr>
        <w:jc w:val="center"/>
      </w:pPr>
      <w:r w:rsidRPr="000931D5">
        <w:t>r i j e š i o  j e</w:t>
      </w:r>
    </w:p>
    <w:p w:rsidRDefault="004408B1" w:rsidP="0042407B" w:rsidR="004408B1" w:rsidRPr="000931D5">
      <w:pPr>
        <w:jc w:val="center"/>
        <w:rPr>
          <w:b/>
        </w:rPr>
      </w:pPr>
    </w:p>
    <w:p w:rsidRDefault="00F43A62" w:rsidP="00F43A62" w:rsidR="00F43A62" w:rsidRPr="000931D5">
      <w:pPr>
        <w:rPr>
          <w:b/>
        </w:rPr>
      </w:pPr>
    </w:p>
    <w:p w:rsidRDefault="005C5DB0" w:rsidP="00DB7B7B" w:rsidR="005C5DB0" w:rsidRPr="000931D5">
      <w:pPr>
        <w:numPr>
          <w:ilvl w:val="0"/>
          <w:numId w:val="1"/>
        </w:numPr>
        <w:jc w:val="both"/>
      </w:pPr>
      <w:r w:rsidRPr="000931D5">
        <w:t xml:space="preserve">Otvara se </w:t>
      </w:r>
      <w:r w:rsidR="00F43A62" w:rsidRPr="000931D5">
        <w:t xml:space="preserve">predstečajni </w:t>
      </w:r>
      <w:r w:rsidRPr="000931D5">
        <w:t>postupak nad dužnikom</w:t>
      </w:r>
      <w:r w:rsidR="00BE7CD3" w:rsidRPr="000931D5">
        <w:t xml:space="preserve"> </w:t>
      </w:r>
      <w:r w:rsidR="00C76C2B" w:rsidRPr="000931D5">
        <w:t>KROVNI CENTAR SUPER MARIO d.o.o., Ivana Đurkana 4, Koprivnica, OIB: 52386951430</w:t>
      </w:r>
      <w:r w:rsidR="00FA2571" w:rsidRPr="000931D5">
        <w:t>.</w:t>
      </w:r>
    </w:p>
    <w:p w:rsidRDefault="005C5DB0" w:rsidP="005C5DB0" w:rsidR="005C5DB0" w:rsidRPr="00CC524D">
      <w:pPr>
        <w:ind w:left="1080"/>
        <w:jc w:val="both"/>
      </w:pPr>
    </w:p>
    <w:p w:rsidRDefault="00413E00" w:rsidP="00E1299C" w:rsidR="00E1299C" w:rsidRPr="000931D5">
      <w:pPr>
        <w:numPr>
          <w:ilvl w:val="0"/>
          <w:numId w:val="1"/>
        </w:numPr>
        <w:jc w:val="both"/>
      </w:pPr>
      <w:r w:rsidRPr="00CC524D">
        <w:t xml:space="preserve">Za povjerenika </w:t>
      </w:r>
      <w:r w:rsidR="00F43A62" w:rsidRPr="00CC524D">
        <w:t xml:space="preserve">se </w:t>
      </w:r>
      <w:r w:rsidR="00462E62" w:rsidRPr="00CC524D">
        <w:t xml:space="preserve">imenuje </w:t>
      </w:r>
      <w:r w:rsidR="00CC524D" w:rsidRPr="00CC524D">
        <w:t>Zvonko Hrain, Zagrebačka 51, Varaždin, OIB: 25731960062</w:t>
      </w:r>
      <w:r w:rsidR="009877B9" w:rsidRPr="000931D5">
        <w:t>.</w:t>
      </w:r>
    </w:p>
    <w:p w:rsidRDefault="00E1299C" w:rsidP="00E1299C" w:rsidR="00E1299C" w:rsidRPr="000931D5">
      <w:pPr>
        <w:ind w:left="1080"/>
        <w:jc w:val="both"/>
      </w:pPr>
    </w:p>
    <w:p w:rsidRDefault="005C5DB0" w:rsidP="00DB7B7B" w:rsidR="005C5DB0" w:rsidRPr="000931D5">
      <w:pPr>
        <w:numPr>
          <w:ilvl w:val="0"/>
          <w:numId w:val="1"/>
        </w:numPr>
        <w:jc w:val="both"/>
      </w:pPr>
      <w:r w:rsidRPr="000931D5">
        <w:t>Pozivaju se vjerovnici dužnika</w:t>
      </w:r>
      <w:r w:rsidR="00BE7CD3" w:rsidRPr="000931D5">
        <w:t xml:space="preserve"> </w:t>
      </w:r>
      <w:r w:rsidR="00C76C2B" w:rsidRPr="000931D5">
        <w:t>KROVNI CENTAR SUPER MARIO d.o.o., Ivana Đurkana 4, Koprivnica, OIB: 52386951430</w:t>
      </w:r>
      <w:r w:rsidR="002A06C0" w:rsidRPr="000931D5">
        <w:t>, da u roku od 21 (dvadesetjednog)</w:t>
      </w:r>
      <w:r w:rsidRPr="000931D5">
        <w:t xml:space="preserve"> dana od</w:t>
      </w:r>
      <w:r w:rsidR="00105E06" w:rsidRPr="000931D5">
        <w:t xml:space="preserve"> dana dostave</w:t>
      </w:r>
      <w:r w:rsidRPr="000931D5">
        <w:t xml:space="preserve"> ovog rješenja</w:t>
      </w:r>
      <w:r w:rsidR="00105E06" w:rsidRPr="000931D5">
        <w:t>,</w:t>
      </w:r>
      <w:r w:rsidRPr="000931D5">
        <w:t xml:space="preserve"> prijave svoje tražbine nadležnoj jedinici Financijske agencije</w:t>
      </w:r>
      <w:r w:rsidR="00FA2571" w:rsidRPr="000931D5">
        <w:t>.</w:t>
      </w:r>
    </w:p>
    <w:p w:rsidRDefault="005C5DB0" w:rsidP="005C5DB0" w:rsidR="005C5DB0" w:rsidRPr="000931D5">
      <w:pPr>
        <w:pStyle w:val="Odlomakpopisa"/>
      </w:pPr>
    </w:p>
    <w:p w:rsidRDefault="005C5DB0" w:rsidP="006C7720" w:rsidR="005C5DB0" w:rsidRPr="000931D5">
      <w:pPr>
        <w:numPr>
          <w:ilvl w:val="0"/>
          <w:numId w:val="1"/>
        </w:numPr>
        <w:jc w:val="both"/>
      </w:pPr>
      <w:r w:rsidRPr="000931D5">
        <w:t>Poziva</w:t>
      </w:r>
      <w:r w:rsidR="003C7F6A" w:rsidRPr="000931D5">
        <w:t>ju</w:t>
      </w:r>
      <w:r w:rsidRPr="000931D5">
        <w:t xml:space="preserve"> se</w:t>
      </w:r>
      <w:r w:rsidR="002A06C0" w:rsidRPr="000931D5">
        <w:t xml:space="preserve"> dužnik i povjerenik u roku od 30</w:t>
      </w:r>
      <w:r w:rsidRPr="000931D5">
        <w:t xml:space="preserve"> (</w:t>
      </w:r>
      <w:r w:rsidR="002A06C0" w:rsidRPr="000931D5">
        <w:t>trideset</w:t>
      </w:r>
      <w:r w:rsidRPr="000931D5">
        <w:t xml:space="preserve">) dana od dana </w:t>
      </w:r>
      <w:r w:rsidR="00105E06" w:rsidRPr="000931D5">
        <w:t>dostave</w:t>
      </w:r>
      <w:r w:rsidRPr="000931D5">
        <w:t xml:space="preserve"> tablice prijavljenih tražbina, dostaviti Financijskoj agenciji pisano očitovanje</w:t>
      </w:r>
      <w:r w:rsidR="00C76114" w:rsidRPr="000931D5">
        <w:t xml:space="preserve"> o svakoj prijavljenoj tražbini</w:t>
      </w:r>
      <w:r w:rsidR="00FB00B4" w:rsidRPr="000931D5">
        <w:t xml:space="preserve"> -</w:t>
      </w:r>
      <w:r w:rsidR="00C76114" w:rsidRPr="000931D5">
        <w:t xml:space="preserve"> priznaje li je ili osporava, </w:t>
      </w:r>
      <w:r w:rsidRPr="000931D5">
        <w:t>uz obveznu naznaku iznosa za koji se tražbina osporava i razlog</w:t>
      </w:r>
      <w:r w:rsidR="00C76114" w:rsidRPr="000931D5">
        <w:t>a</w:t>
      </w:r>
      <w:r w:rsidRPr="000931D5">
        <w:t xml:space="preserve"> osporavanja</w:t>
      </w:r>
      <w:r w:rsidR="002C4A56" w:rsidRPr="000931D5">
        <w:t>.</w:t>
      </w:r>
    </w:p>
    <w:p w:rsidRDefault="005C5DB0" w:rsidP="005C5DB0" w:rsidR="005C5DB0" w:rsidRPr="000931D5">
      <w:pPr>
        <w:pStyle w:val="Odlomakpopisa"/>
      </w:pPr>
    </w:p>
    <w:p w:rsidRDefault="005C5DB0" w:rsidP="0042407B" w:rsidR="005C5DB0" w:rsidRPr="000931D5">
      <w:pPr>
        <w:numPr>
          <w:ilvl w:val="0"/>
          <w:numId w:val="1"/>
        </w:numPr>
        <w:jc w:val="both"/>
      </w:pPr>
      <w:r w:rsidRPr="000931D5">
        <w:t xml:space="preserve">Pozivaju se vjerovnici, da u roku od </w:t>
      </w:r>
      <w:r w:rsidR="002A06C0" w:rsidRPr="000931D5">
        <w:t>15 (petnaest</w:t>
      </w:r>
      <w:r w:rsidRPr="000931D5">
        <w:t xml:space="preserve">) dana od dana </w:t>
      </w:r>
      <w:r w:rsidR="00105E06" w:rsidRPr="000931D5">
        <w:t>dostave</w:t>
      </w:r>
      <w:r w:rsidRPr="000931D5">
        <w:t xml:space="preserve"> očitovanja o prijavljenim tražbinama dužnika i povjerenika, ospore prijavljene tražbine koje smatraju nepostojećim, uz obveznu naznaku iznosa za koji se tražbina osporava i razloga osporavanja</w:t>
      </w:r>
      <w:r w:rsidR="002C4A56" w:rsidRPr="000931D5">
        <w:t>.</w:t>
      </w:r>
    </w:p>
    <w:p w:rsidRDefault="008D31F8" w:rsidP="008D31F8" w:rsidR="008D31F8" w:rsidRPr="000931D5">
      <w:pPr>
        <w:pStyle w:val="Odlomakpopisa"/>
      </w:pPr>
    </w:p>
    <w:p w:rsidRDefault="005C5DB0" w:rsidP="00F43A62" w:rsidR="00F43A62" w:rsidRPr="000931D5">
      <w:pPr>
        <w:numPr>
          <w:ilvl w:val="0"/>
          <w:numId w:val="1"/>
        </w:numPr>
        <w:jc w:val="both"/>
      </w:pPr>
      <w:r w:rsidRPr="000931D5">
        <w:lastRenderedPageBreak/>
        <w:t>Poziva se dužnik da vjerovnicima i povjereniku omogući uvid u isprave iz kojih proizlaze tražbine navedene u popisu imovine i obveza</w:t>
      </w:r>
      <w:r w:rsidR="002C4A56" w:rsidRPr="000931D5">
        <w:t>.</w:t>
      </w:r>
    </w:p>
    <w:p w:rsidRDefault="005C5DB0" w:rsidP="005C5DB0" w:rsidR="005C5DB0" w:rsidRPr="000931D5">
      <w:pPr>
        <w:pStyle w:val="Odlomakpopisa"/>
      </w:pPr>
    </w:p>
    <w:p w:rsidRDefault="005C5DB0" w:rsidP="00F43A62" w:rsidR="005C5DB0" w:rsidRPr="000931D5">
      <w:pPr>
        <w:numPr>
          <w:ilvl w:val="0"/>
          <w:numId w:val="1"/>
        </w:numPr>
        <w:jc w:val="both"/>
      </w:pPr>
      <w:r w:rsidRPr="000931D5">
        <w:t>Pozivaju se dužnikovi dužnici da svoje dospjele o</w:t>
      </w:r>
      <w:r w:rsidR="00C76114" w:rsidRPr="000931D5">
        <w:t xml:space="preserve">bveze bez odgode ispunjavaju </w:t>
      </w:r>
      <w:r w:rsidR="002C4A56" w:rsidRPr="000931D5">
        <w:t xml:space="preserve"> dužniku.</w:t>
      </w:r>
    </w:p>
    <w:p w:rsidRDefault="00814CEB" w:rsidP="00F43A62" w:rsidR="00814CEB" w:rsidRPr="000931D5"/>
    <w:p w:rsidRDefault="005C5DB0" w:rsidP="009F6F19" w:rsidR="00FE3000" w:rsidRPr="000931D5">
      <w:pPr>
        <w:pStyle w:val="Odlomakpopisa"/>
        <w:numPr>
          <w:ilvl w:val="0"/>
          <w:numId w:val="1"/>
        </w:numPr>
        <w:jc w:val="both"/>
      </w:pPr>
      <w:r w:rsidRPr="000931D5">
        <w:t>Pozivaju se vjerovnici</w:t>
      </w:r>
      <w:r w:rsidR="00311D3C" w:rsidRPr="000931D5">
        <w:t>, dužnik i povjerenik</w:t>
      </w:r>
      <w:r w:rsidRPr="000931D5">
        <w:t xml:space="preserve"> pristupiti na ročište radi ispitivanja tražbina </w:t>
      </w:r>
      <w:r w:rsidR="002C4A56" w:rsidRPr="000931D5">
        <w:t xml:space="preserve">dana  </w:t>
      </w:r>
    </w:p>
    <w:p w:rsidRDefault="00FE3000" w:rsidP="00FE3000" w:rsidR="00FE3000" w:rsidRPr="000931D5">
      <w:pPr>
        <w:pStyle w:val="Odlomakpopisa"/>
      </w:pPr>
    </w:p>
    <w:p w:rsidRDefault="00105E06" w:rsidP="000931D5" w:rsidR="00FE3000" w:rsidRPr="000931D5">
      <w:pPr>
        <w:jc w:val="center"/>
        <w:rPr>
          <w:u w:val="single"/>
        </w:rPr>
      </w:pPr>
      <w:r w:rsidRPr="000931D5">
        <w:rPr>
          <w:u w:val="single"/>
        </w:rPr>
        <w:t xml:space="preserve">5. </w:t>
      </w:r>
      <w:r w:rsidR="00284C7C" w:rsidRPr="000931D5">
        <w:rPr>
          <w:u w:val="single"/>
        </w:rPr>
        <w:t>lipnja</w:t>
      </w:r>
      <w:r w:rsidR="00542D45" w:rsidRPr="000931D5">
        <w:rPr>
          <w:u w:val="single"/>
        </w:rPr>
        <w:t xml:space="preserve"> 2018</w:t>
      </w:r>
      <w:r w:rsidR="00FB00B4" w:rsidRPr="000931D5">
        <w:rPr>
          <w:u w:val="single"/>
        </w:rPr>
        <w:t>.</w:t>
      </w:r>
      <w:r w:rsidR="00FD147B" w:rsidRPr="000931D5">
        <w:rPr>
          <w:u w:val="single"/>
        </w:rPr>
        <w:t xml:space="preserve"> </w:t>
      </w:r>
      <w:r w:rsidR="00FB00B4" w:rsidRPr="000931D5">
        <w:rPr>
          <w:u w:val="single"/>
        </w:rPr>
        <w:t xml:space="preserve"> u </w:t>
      </w:r>
      <w:r w:rsidR="000861E2" w:rsidRPr="000931D5">
        <w:rPr>
          <w:u w:val="single"/>
        </w:rPr>
        <w:t>10</w:t>
      </w:r>
      <w:r w:rsidR="00FE3000" w:rsidRPr="000931D5">
        <w:rPr>
          <w:u w:val="single"/>
        </w:rPr>
        <w:t>,00</w:t>
      </w:r>
      <w:r w:rsidR="00FB00B4" w:rsidRPr="000931D5">
        <w:rPr>
          <w:u w:val="single"/>
        </w:rPr>
        <w:t xml:space="preserve"> </w:t>
      </w:r>
      <w:r w:rsidR="002C4A56" w:rsidRPr="000931D5">
        <w:rPr>
          <w:u w:val="single"/>
        </w:rPr>
        <w:t>sati,</w:t>
      </w:r>
    </w:p>
    <w:p w:rsidRDefault="009F6F19" w:rsidP="000931D5" w:rsidR="00944A19" w:rsidRPr="000931D5">
      <w:pPr>
        <w:jc w:val="center"/>
        <w:rPr>
          <w:u w:val="single"/>
        </w:rPr>
      </w:pPr>
      <w:r w:rsidRPr="000931D5">
        <w:rPr>
          <w:u w:val="single"/>
        </w:rPr>
        <w:t>kod Trgovačkog suda u Varaždi</w:t>
      </w:r>
      <w:r w:rsidR="00FA2571" w:rsidRPr="000931D5">
        <w:rPr>
          <w:u w:val="single"/>
        </w:rPr>
        <w:t xml:space="preserve">nu, Braće Radić 2, soba broj </w:t>
      </w:r>
      <w:r w:rsidR="00FE3000" w:rsidRPr="000931D5">
        <w:rPr>
          <w:u w:val="single"/>
        </w:rPr>
        <w:t>230</w:t>
      </w:r>
      <w:r w:rsidRPr="000931D5">
        <w:rPr>
          <w:u w:val="single"/>
        </w:rPr>
        <w:t>.</w:t>
      </w:r>
    </w:p>
    <w:p w:rsidRDefault="00FE3000" w:rsidP="00FE3000" w:rsidR="00FE3000" w:rsidRPr="000931D5">
      <w:pPr>
        <w:jc w:val="both"/>
      </w:pPr>
      <w:r w:rsidRPr="000931D5">
        <w:tab/>
      </w:r>
    </w:p>
    <w:p w:rsidRDefault="00FE3000" w:rsidP="00E9727E" w:rsidR="00E9727E" w:rsidRPr="000931D5">
      <w:pPr>
        <w:pStyle w:val="Odlomakpopisa"/>
        <w:ind w:left="1080"/>
        <w:jc w:val="both"/>
      </w:pPr>
      <w:r w:rsidRPr="000931D5">
        <w:t>Ročište radi ispitivanja tražbine održat će se i ako nisu nazočni vjerovnici koji su prijavili tražbine.</w:t>
      </w:r>
    </w:p>
    <w:p w:rsidRDefault="00FE3000" w:rsidP="00E9727E" w:rsidR="00FE3000" w:rsidRPr="000931D5">
      <w:pPr>
        <w:pStyle w:val="Odlomakpopisa"/>
        <w:ind w:left="1080"/>
        <w:jc w:val="both"/>
      </w:pPr>
    </w:p>
    <w:p w:rsidRDefault="005C5DB0" w:rsidP="00835F22" w:rsidR="00E3002E" w:rsidRPr="000931D5">
      <w:pPr>
        <w:numPr>
          <w:ilvl w:val="0"/>
          <w:numId w:val="1"/>
        </w:numPr>
        <w:jc w:val="both"/>
      </w:pPr>
      <w:r w:rsidRPr="000931D5">
        <w:t xml:space="preserve">Rješenje o otvaranju predstečajnog postupka </w:t>
      </w:r>
      <w:r w:rsidR="00835F22" w:rsidRPr="000931D5">
        <w:t>dostaviti će se sudskom registru ovog suda radi upisa zabilježbe otvaranja predstečajnog postupka u sudskom registru.</w:t>
      </w:r>
    </w:p>
    <w:p w:rsidRDefault="00835F22" w:rsidP="00835F22" w:rsidR="00835F22" w:rsidRPr="000931D5">
      <w:pPr>
        <w:ind w:left="1080"/>
        <w:jc w:val="both"/>
      </w:pPr>
    </w:p>
    <w:p w:rsidRDefault="00D34D8D" w:rsidP="00835F22" w:rsidR="00D34D8D" w:rsidRPr="000931D5">
      <w:pPr>
        <w:ind w:left="1080"/>
        <w:jc w:val="both"/>
      </w:pPr>
    </w:p>
    <w:p w:rsidRDefault="00246478" w:rsidP="00110072" w:rsidR="00246478" w:rsidRPr="000931D5">
      <w:pPr>
        <w:jc w:val="both"/>
        <w:rPr>
          <w:color w:val="FF0000"/>
        </w:rPr>
      </w:pPr>
    </w:p>
    <w:p w:rsidRDefault="0042407B" w:rsidP="0042407B" w:rsidR="0042407B" w:rsidRPr="000931D5">
      <w:pPr>
        <w:jc w:val="center"/>
      </w:pPr>
      <w:r w:rsidRPr="000931D5">
        <w:t>Obrazloženje</w:t>
      </w:r>
    </w:p>
    <w:p w:rsidRDefault="000931D5" w:rsidP="0042407B" w:rsidR="000931D5" w:rsidRPr="000931D5">
      <w:pPr>
        <w:jc w:val="center"/>
      </w:pPr>
    </w:p>
    <w:p w:rsidRDefault="00F43A62" w:rsidP="0042407B" w:rsidR="00F43A62" w:rsidRPr="000931D5">
      <w:pPr>
        <w:pStyle w:val="Tijeloteksta"/>
        <w:jc w:val="center"/>
      </w:pPr>
    </w:p>
    <w:p w:rsidRDefault="001D7C1D" w:rsidP="00542D45" w:rsidR="00542D45" w:rsidRPr="000931D5">
      <w:pPr>
        <w:ind w:firstLine="708"/>
        <w:jc w:val="both"/>
      </w:pPr>
      <w:r w:rsidRPr="000931D5">
        <w:t xml:space="preserve">Dužnik je </w:t>
      </w:r>
      <w:r w:rsidR="00CF05D0" w:rsidRPr="000931D5">
        <w:t>29</w:t>
      </w:r>
      <w:r w:rsidR="00C76C2B" w:rsidRPr="000931D5">
        <w:t>. siječnja 2018</w:t>
      </w:r>
      <w:r w:rsidR="00F00D96" w:rsidRPr="000931D5">
        <w:t xml:space="preserve">. </w:t>
      </w:r>
      <w:r w:rsidR="00CF05D0" w:rsidRPr="000931D5">
        <w:t xml:space="preserve">preporučeno putem pošte </w:t>
      </w:r>
      <w:r w:rsidRPr="000931D5">
        <w:t>podnio sudu prijedlog za</w:t>
      </w:r>
      <w:r w:rsidR="00F43A62" w:rsidRPr="000931D5">
        <w:t xml:space="preserve"> otvaranje predstečajnog postupka</w:t>
      </w:r>
      <w:r w:rsidR="00BE7CD3" w:rsidRPr="000931D5">
        <w:t>, na temelju odredbe</w:t>
      </w:r>
      <w:r w:rsidR="00A42A65" w:rsidRPr="000931D5">
        <w:t xml:space="preserve"> čl. 16. i  čl. 25. </w:t>
      </w:r>
      <w:r w:rsidR="00BE7CD3" w:rsidRPr="000931D5">
        <w:t>Stečajnog zakona (</w:t>
      </w:r>
      <w:r w:rsidR="00CF05D0" w:rsidRPr="000931D5">
        <w:t>NN 71/2015, 104/17, dalje</w:t>
      </w:r>
      <w:r w:rsidR="00BE7CD3" w:rsidRPr="000931D5">
        <w:t xml:space="preserve"> SZ)</w:t>
      </w:r>
      <w:r w:rsidR="00542D45" w:rsidRPr="000931D5">
        <w:t>.</w:t>
      </w:r>
    </w:p>
    <w:p w:rsidRDefault="004D41E4" w:rsidP="00542D45" w:rsidR="00542D45" w:rsidRPr="000931D5">
      <w:pPr>
        <w:ind w:firstLine="708"/>
        <w:jc w:val="both"/>
      </w:pPr>
      <w:r w:rsidRPr="000931D5">
        <w:t xml:space="preserve"> </w:t>
      </w:r>
    </w:p>
    <w:p w:rsidRDefault="00542D45" w:rsidP="00542D45" w:rsidR="00542D45" w:rsidRPr="000931D5">
      <w:pPr>
        <w:ind w:firstLine="708"/>
        <w:jc w:val="both"/>
        <w:rPr>
          <w:lang w:eastAsia="hr-HR"/>
        </w:rPr>
      </w:pPr>
      <w:r w:rsidRPr="000931D5">
        <w:t>Z</w:t>
      </w:r>
      <w:r w:rsidR="008B0344" w:rsidRPr="000931D5">
        <w:t xml:space="preserve">aključkom broj </w:t>
      </w:r>
      <w:r w:rsidR="005931A9" w:rsidRPr="000931D5">
        <w:t>St-</w:t>
      </w:r>
      <w:r w:rsidR="00C76C2B" w:rsidRPr="000931D5">
        <w:t>41/18-6</w:t>
      </w:r>
      <w:r w:rsidR="00526A9A" w:rsidRPr="000931D5">
        <w:t xml:space="preserve"> </w:t>
      </w:r>
      <w:r w:rsidR="008B0344" w:rsidRPr="000931D5">
        <w:t xml:space="preserve">od </w:t>
      </w:r>
      <w:r w:rsidR="00C76C2B" w:rsidRPr="000931D5">
        <w:t>9. veljače 2018</w:t>
      </w:r>
      <w:r w:rsidR="00231C81" w:rsidRPr="000931D5">
        <w:t xml:space="preserve">. </w:t>
      </w:r>
      <w:r w:rsidRPr="000931D5">
        <w:t xml:space="preserve">sud je dužnika </w:t>
      </w:r>
      <w:r w:rsidR="008B0344" w:rsidRPr="000931D5">
        <w:t>pozvao</w:t>
      </w:r>
      <w:r w:rsidR="00231C81" w:rsidRPr="000931D5">
        <w:t xml:space="preserve"> na dopunu </w:t>
      </w:r>
      <w:r w:rsidR="004D41E4" w:rsidRPr="000931D5">
        <w:t xml:space="preserve">prijedloga </w:t>
      </w:r>
      <w:r w:rsidR="008B0344" w:rsidRPr="000931D5">
        <w:t xml:space="preserve">na način da </w:t>
      </w:r>
      <w:r w:rsidR="005931A9" w:rsidRPr="000931D5">
        <w:t xml:space="preserve">u skladu s odredbom čl. 17. st. 2. Stečajnog zakona (Narodne novine broj 71/15, dalje SZ) u popisu imovine  i obveza dužnika navede podatke o pravnoj i činjeničnoj osnovi u odnosu na svaki dio imovine i obveza te navede podatke o dokazima, osobito ispravama kojima se mogu potkrijepiti i potvrditi </w:t>
      </w:r>
      <w:r w:rsidR="005931A9" w:rsidRPr="000931D5">
        <w:rPr>
          <w:lang w:eastAsia="hr-HR"/>
        </w:rPr>
        <w:t>da su navedeni podaci točni i potpuni i da ništa od imovine i obveza nije zatajeno.</w:t>
      </w:r>
    </w:p>
    <w:p w:rsidRDefault="00231C81" w:rsidP="00542D45" w:rsidR="00231C81" w:rsidRPr="000931D5">
      <w:pPr>
        <w:ind w:firstLine="708"/>
        <w:jc w:val="both"/>
      </w:pPr>
      <w:r w:rsidRPr="000931D5">
        <w:t xml:space="preserve"> </w:t>
      </w:r>
    </w:p>
    <w:p w:rsidRDefault="00542D45" w:rsidP="00542D45" w:rsidR="00542D45" w:rsidRPr="000931D5">
      <w:pPr>
        <w:ind w:firstLine="708"/>
        <w:jc w:val="both"/>
      </w:pPr>
      <w:r w:rsidRPr="000931D5">
        <w:t>Dužnik je u ostavljenom roku sudu dostavio tražene podatke.</w:t>
      </w:r>
    </w:p>
    <w:p w:rsidRDefault="00944A19" w:rsidP="00944A19" w:rsidR="00944A19" w:rsidRPr="000931D5">
      <w:pPr>
        <w:ind w:firstLine="708"/>
        <w:jc w:val="both"/>
      </w:pPr>
    </w:p>
    <w:p w:rsidRDefault="00E3002E" w:rsidP="00637959" w:rsidR="00944A19" w:rsidRPr="000931D5">
      <w:pPr>
        <w:ind w:firstLine="708"/>
        <w:jc w:val="both"/>
      </w:pPr>
      <w:r w:rsidRPr="000931D5">
        <w:t>Sud je utv</w:t>
      </w:r>
      <w:r w:rsidR="00153D80" w:rsidRPr="000931D5">
        <w:t>rdio</w:t>
      </w:r>
      <w:r w:rsidR="009C6C9D" w:rsidRPr="000931D5">
        <w:t xml:space="preserve"> da je ispunjen predstečajni razlog prijeteće nesposobnosti za plaćanje </w:t>
      </w:r>
      <w:r w:rsidR="004D41E4" w:rsidRPr="000931D5">
        <w:t>k</w:t>
      </w:r>
      <w:r w:rsidR="009C6C9D" w:rsidRPr="000931D5">
        <w:t xml:space="preserve">od </w:t>
      </w:r>
      <w:r w:rsidR="006A0C5D" w:rsidRPr="000931D5">
        <w:t>duž</w:t>
      </w:r>
      <w:r w:rsidR="009C6C9D" w:rsidRPr="000931D5">
        <w:t>nika</w:t>
      </w:r>
      <w:r w:rsidR="00542D45" w:rsidRPr="000931D5">
        <w:rPr>
          <w:color w:val="FF0000"/>
        </w:rPr>
        <w:t xml:space="preserve"> </w:t>
      </w:r>
      <w:r w:rsidR="00542D45" w:rsidRPr="000931D5">
        <w:t>obzirom dužnik u Očevidniku redoslijeda osnova za plaćanje koji vodi FINA ima jednu ili više evidentiranih neizvršenih osnova za plaćanje koje je trebalo</w:t>
      </w:r>
      <w:r w:rsidR="009C6C9D" w:rsidRPr="000931D5">
        <w:t xml:space="preserve">, </w:t>
      </w:r>
      <w:r w:rsidR="00542D45" w:rsidRPr="000931D5">
        <w:t xml:space="preserve">na osnovi valjanih osnova za plaćanje, bez daljnjeg pristanka dužnika </w:t>
      </w:r>
      <w:r w:rsidR="00A209E3" w:rsidRPr="000931D5">
        <w:t xml:space="preserve">naplatiti s bilo kojeg njegovog računa, time da </w:t>
      </w:r>
      <w:r w:rsidR="00CF05D0" w:rsidRPr="000931D5">
        <w:t xml:space="preserve">je </w:t>
      </w:r>
      <w:r w:rsidR="00A209E3" w:rsidRPr="000931D5">
        <w:t xml:space="preserve">na dan </w:t>
      </w:r>
      <w:r w:rsidR="00C76C2B" w:rsidRPr="000931D5">
        <w:t>29. siječnja 2018</w:t>
      </w:r>
      <w:r w:rsidR="00CF05D0" w:rsidRPr="000931D5">
        <w:t>. blokada računa dužnika trajala</w:t>
      </w:r>
      <w:r w:rsidR="006A0C5D" w:rsidRPr="000931D5">
        <w:t xml:space="preserve"> 5</w:t>
      </w:r>
      <w:r w:rsidR="00CF05D0" w:rsidRPr="000931D5">
        <w:t>9</w:t>
      </w:r>
      <w:r w:rsidR="00A209E3" w:rsidRPr="000931D5">
        <w:t xml:space="preserve"> dana, </w:t>
      </w:r>
      <w:r w:rsidR="009C6C9D" w:rsidRPr="000931D5">
        <w:t xml:space="preserve">da </w:t>
      </w:r>
      <w:r w:rsidR="00153D80" w:rsidRPr="000931D5">
        <w:t>plan restrukturiranja</w:t>
      </w:r>
      <w:r w:rsidR="00231C81" w:rsidRPr="000931D5">
        <w:t xml:space="preserve"> predlagatelja - dužnika </w:t>
      </w:r>
      <w:r w:rsidRPr="000931D5">
        <w:t>sadrži sve elemente propisane člankom 27. Stečajnog zakona</w:t>
      </w:r>
      <w:r w:rsidR="00231C81" w:rsidRPr="000931D5">
        <w:t>, te da je predlagatelj – dužnik uz prijedlog za otvaranje predstečajnog postupka dost</w:t>
      </w:r>
      <w:r w:rsidR="00EA3D48" w:rsidRPr="000931D5">
        <w:t xml:space="preserve">avio sve potrebne podatke i dokumentaciju propisanu odredbom čl. </w:t>
      </w:r>
      <w:r w:rsidR="009C6C9D" w:rsidRPr="000931D5">
        <w:t>17. st 1. i 2. Stečajnog zakona</w:t>
      </w:r>
      <w:r w:rsidR="00EA3D48" w:rsidRPr="000931D5">
        <w:t>.</w:t>
      </w:r>
    </w:p>
    <w:p w:rsidRDefault="00A209E3" w:rsidP="00637959" w:rsidR="00A209E3" w:rsidRPr="000931D5">
      <w:pPr>
        <w:ind w:firstLine="708"/>
        <w:jc w:val="both"/>
      </w:pPr>
    </w:p>
    <w:p w:rsidRDefault="001D7C1D" w:rsidP="00944A19" w:rsidR="002C1B18" w:rsidRPr="000931D5">
      <w:pPr>
        <w:ind w:firstLine="708"/>
        <w:jc w:val="both"/>
      </w:pPr>
      <w:r w:rsidRPr="000931D5">
        <w:lastRenderedPageBreak/>
        <w:t xml:space="preserve">Odredbom članka </w:t>
      </w:r>
      <w:r w:rsidR="00E3002E" w:rsidRPr="000931D5">
        <w:t>33</w:t>
      </w:r>
      <w:r w:rsidRPr="000931D5">
        <w:t xml:space="preserve">. </w:t>
      </w:r>
      <w:r w:rsidR="00893D07" w:rsidRPr="000931D5">
        <w:t xml:space="preserve">st. 2. </w:t>
      </w:r>
      <w:r w:rsidR="00944A19" w:rsidRPr="000931D5">
        <w:t xml:space="preserve">SZ-a je određeno da </w:t>
      </w:r>
      <w:r w:rsidR="00E3002E" w:rsidRPr="000931D5">
        <w:t>će sud, ako utvrdi da su ispunjen</w:t>
      </w:r>
      <w:r w:rsidRPr="000931D5">
        <w:t>e</w:t>
      </w:r>
      <w:r w:rsidR="00E3002E" w:rsidRPr="000931D5">
        <w:t xml:space="preserve"> pretpostavke</w:t>
      </w:r>
      <w:r w:rsidRPr="000931D5">
        <w:t xml:space="preserve"> </w:t>
      </w:r>
      <w:r w:rsidR="002C1B18" w:rsidRPr="000931D5">
        <w:t>za otvaranje predstečajnog postupka, donijeti rješenje o otvaranju p</w:t>
      </w:r>
      <w:r w:rsidR="00893D07" w:rsidRPr="000931D5">
        <w:t xml:space="preserve">redstečajnog postupka, u čl. </w:t>
      </w:r>
      <w:r w:rsidR="00944A19" w:rsidRPr="000931D5">
        <w:t>33.</w:t>
      </w:r>
      <w:r w:rsidR="00893D07" w:rsidRPr="000931D5">
        <w:t xml:space="preserve"> st. 2. </w:t>
      </w:r>
      <w:r w:rsidR="00944A19" w:rsidRPr="000931D5">
        <w:t xml:space="preserve"> SZ-a određeno je da</w:t>
      </w:r>
      <w:r w:rsidR="00893D07" w:rsidRPr="000931D5">
        <w:t xml:space="preserve"> će sud imenovati povjerenika, a u čl. 34. SZ-a propisan je sadržaj rješenja o otvaranju predstečajnog postupka.</w:t>
      </w:r>
      <w:r w:rsidR="00231C81" w:rsidRPr="000931D5">
        <w:t xml:space="preserve"> </w:t>
      </w:r>
    </w:p>
    <w:p w:rsidRDefault="00944A19" w:rsidP="001D7C1D" w:rsidR="00944A19" w:rsidRPr="000931D5">
      <w:pPr>
        <w:jc w:val="both"/>
      </w:pPr>
    </w:p>
    <w:p w:rsidRDefault="00893D07" w:rsidP="00893D07" w:rsidR="001D7C1D" w:rsidRPr="000931D5">
      <w:pPr>
        <w:ind w:firstLine="708"/>
        <w:jc w:val="both"/>
      </w:pPr>
      <w:r w:rsidRPr="000931D5">
        <w:t>Temeljem svega navedenoga, riješeno je kao u izreci.</w:t>
      </w:r>
    </w:p>
    <w:p w:rsidRDefault="00944A19" w:rsidP="001D7C1D" w:rsidR="00944A19" w:rsidRPr="000931D5">
      <w:pPr>
        <w:jc w:val="center"/>
      </w:pPr>
    </w:p>
    <w:p w:rsidRDefault="00944A19" w:rsidP="001D7C1D" w:rsidR="001D7C1D" w:rsidRPr="000931D5">
      <w:pPr>
        <w:jc w:val="center"/>
      </w:pPr>
      <w:r w:rsidRPr="000931D5">
        <w:t>U Varaždinu</w:t>
      </w:r>
      <w:r w:rsidR="00200AEF" w:rsidRPr="000931D5">
        <w:t xml:space="preserve">, </w:t>
      </w:r>
      <w:r w:rsidR="000931D5">
        <w:t>20</w:t>
      </w:r>
      <w:r w:rsidR="00C76C2B" w:rsidRPr="000931D5">
        <w:t>. veljače 2018</w:t>
      </w:r>
      <w:r w:rsidR="001D7C1D" w:rsidRPr="000931D5">
        <w:t>.</w:t>
      </w:r>
    </w:p>
    <w:p w:rsidRDefault="001D7C1D" w:rsidP="001D7C1D" w:rsidR="00494008" w:rsidRPr="000931D5">
      <w:pPr>
        <w:pStyle w:val="Podnaslov"/>
        <w:ind w:left="5664"/>
        <w:rPr>
          <w:rFonts w:hAnsi="Times New Roman" w:ascii="Times New Roman"/>
          <w:color w:val="FF0000"/>
          <w:szCs w:val="24"/>
        </w:rPr>
      </w:pPr>
      <w:r w:rsidRPr="000931D5">
        <w:rPr>
          <w:rFonts w:hAnsi="Times New Roman" w:ascii="Times New Roman"/>
          <w:color w:val="FF0000"/>
          <w:szCs w:val="24"/>
        </w:rPr>
        <w:t xml:space="preserve">                                                                                                                           </w:t>
      </w:r>
    </w:p>
    <w:p w:rsidRDefault="00FD147B" w:rsidP="00300E3D" w:rsidR="008D31F8" w:rsidRPr="000931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931D5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014AC5" w:rsidRPr="000931D5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0931D5">
        <w:rPr>
          <w:rFonts w:hAnsi="Times New Roman" w:ascii="Times New Roman"/>
          <w:b w:val="false"/>
          <w:color w:val="auto"/>
          <w:szCs w:val="24"/>
        </w:rPr>
        <w:t xml:space="preserve">  SUDAC</w:t>
      </w:r>
      <w:r w:rsidR="00873C16" w:rsidRPr="000931D5">
        <w:rPr>
          <w:rFonts w:hAnsi="Times New Roman" w:ascii="Times New Roman"/>
          <w:b w:val="false"/>
          <w:color w:val="auto"/>
          <w:szCs w:val="24"/>
        </w:rPr>
        <w:t>:</w:t>
      </w:r>
    </w:p>
    <w:p w:rsidRDefault="00637959" w:rsidP="00300E3D" w:rsidR="00637959" w:rsidRPr="000931D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44A19" w:rsidP="00B5039C" w:rsidR="00637959">
      <w:r w:rsidRPr="000931D5">
        <w:tab/>
      </w:r>
      <w:r w:rsidRPr="000931D5">
        <w:tab/>
      </w:r>
      <w:r w:rsidRPr="000931D5">
        <w:tab/>
      </w:r>
      <w:r w:rsidRPr="000931D5">
        <w:tab/>
      </w:r>
      <w:r w:rsidRPr="000931D5">
        <w:tab/>
      </w:r>
      <w:r w:rsidRPr="000931D5">
        <w:tab/>
      </w:r>
      <w:r w:rsidRPr="000931D5">
        <w:tab/>
      </w:r>
      <w:r w:rsidR="007256B3" w:rsidRPr="000931D5">
        <w:tab/>
        <w:t>Iris Hatvalić Nemec</w:t>
      </w:r>
    </w:p>
    <w:p w:rsidRDefault="004408B1" w:rsidP="00637959" w:rsidR="004408B1" w:rsidRPr="000931D5">
      <w:pPr>
        <w:ind w:firstLine="708" w:left="4248"/>
      </w:pPr>
    </w:p>
    <w:p w:rsidRDefault="003B69A3" w:rsidP="00637959" w:rsidR="003B69A3" w:rsidRPr="000931D5">
      <w:pPr>
        <w:ind w:firstLine="708" w:left="4248"/>
      </w:pPr>
    </w:p>
    <w:p w:rsidRDefault="00300E3D" w:rsidP="001D7C1D" w:rsidR="00300E3D" w:rsidRPr="000931D5"/>
    <w:p w:rsidRDefault="00014AC5" w:rsidP="001D7C1D" w:rsidR="00944A19" w:rsidRPr="000931D5">
      <w:r w:rsidRPr="000931D5">
        <w:tab/>
        <w:t xml:space="preserve">              </w:t>
      </w:r>
    </w:p>
    <w:p w:rsidRDefault="001D7C1D" w:rsidP="001D7C1D" w:rsidR="001D7C1D" w:rsidRPr="000931D5">
      <w:r w:rsidRPr="000931D5">
        <w:t>UPUTA O PRAVNOM LIJEKU:</w:t>
      </w:r>
    </w:p>
    <w:p w:rsidRDefault="00FD24B4" w:rsidP="001576FE" w:rsidR="001576FE" w:rsidRPr="000931D5">
      <w:pPr>
        <w:jc w:val="both"/>
      </w:pPr>
      <w:r w:rsidRPr="000931D5">
        <w:t>Protiv ovog rješenja žalbu može podnijeti osoba ovlaštena za zastupanje dužnika po zakonu (čl. 33.</w:t>
      </w:r>
      <w:r w:rsidR="00944A19" w:rsidRPr="000931D5">
        <w:t xml:space="preserve"> </w:t>
      </w:r>
      <w:r w:rsidRPr="000931D5">
        <w:t>st.</w:t>
      </w:r>
      <w:r w:rsidR="00944A19" w:rsidRPr="000931D5">
        <w:t xml:space="preserve"> </w:t>
      </w:r>
      <w:r w:rsidRPr="000931D5">
        <w:t xml:space="preserve">4. Stečajnog zakona) </w:t>
      </w:r>
      <w:r w:rsidR="001576FE" w:rsidRPr="000931D5">
        <w:t xml:space="preserve">u roku od osam dana nakon isteka osam dana od njegove objave na e-oglasnoj ploči suda, pisano u tri primjerka, putem ovoga suda, Visokom trgovačkom sudu RH. </w:t>
      </w:r>
    </w:p>
    <w:p w:rsidRDefault="00FD24B4" w:rsidP="001D7C1D" w:rsidR="00FD24B4" w:rsidRPr="000931D5">
      <w:pPr>
        <w:rPr>
          <w:color w:val="FF0000"/>
        </w:rPr>
      </w:pPr>
    </w:p>
    <w:p w:rsidRDefault="008938F8" w:rsidP="009F6F19" w:rsidR="008938F8" w:rsidRPr="000931D5">
      <w:pPr>
        <w:rPr>
          <w:color w:val="FF0000"/>
        </w:rPr>
      </w:pPr>
    </w:p>
    <w:p w:rsidRDefault="009F6F19" w:rsidP="009F6F19" w:rsidR="009F6F19" w:rsidRPr="000931D5">
      <w:r w:rsidRPr="000931D5">
        <w:t>DNA:</w:t>
      </w:r>
    </w:p>
    <w:p w:rsidRDefault="009F6F19" w:rsidP="009F6F19" w:rsidR="009F6F19" w:rsidRPr="00CC524D">
      <w:r w:rsidRPr="000931D5">
        <w:t>-</w:t>
      </w:r>
      <w:r w:rsidRPr="000931D5">
        <w:tab/>
      </w:r>
      <w:r w:rsidRPr="00CC524D">
        <w:t>e-Oglasna ploča</w:t>
      </w:r>
    </w:p>
    <w:p w:rsidRDefault="00835F22" w:rsidP="009F6F19" w:rsidR="00D24BA7" w:rsidRPr="00CC524D">
      <w:r w:rsidRPr="00CC524D">
        <w:t>-</w:t>
      </w:r>
      <w:r w:rsidRPr="00CC524D">
        <w:tab/>
        <w:t>povjerenik</w:t>
      </w:r>
      <w:r w:rsidR="007256B3" w:rsidRPr="00CC524D">
        <w:t xml:space="preserve"> </w:t>
      </w:r>
      <w:r w:rsidR="00CC524D" w:rsidRPr="00CC524D">
        <w:t>Zvonko Hrain, Zagrebačka 51, Varaždin</w:t>
      </w:r>
    </w:p>
    <w:p w:rsidRDefault="00B442D1" w:rsidP="009F6F19" w:rsidR="00C76C2B" w:rsidRPr="000931D5">
      <w:r w:rsidRPr="00CC524D">
        <w:t xml:space="preserve">- </w:t>
      </w:r>
      <w:r w:rsidRPr="00CC524D">
        <w:tab/>
        <w:t>dužnik</w:t>
      </w:r>
      <w:r w:rsidR="00052244" w:rsidRPr="00CC524D">
        <w:t xml:space="preserve"> </w:t>
      </w:r>
      <w:r w:rsidR="00C76C2B" w:rsidRPr="00CC524D">
        <w:t xml:space="preserve">KROVNI </w:t>
      </w:r>
      <w:r w:rsidR="00C76C2B" w:rsidRPr="000931D5">
        <w:t>CENTAR SUPER MARIO d.o.o., Ivana Đurkana 4, Koprivnica</w:t>
      </w:r>
    </w:p>
    <w:p w:rsidRDefault="00C76C2B" w:rsidP="00C76C2B" w:rsidR="00B3489E" w:rsidRPr="000931D5">
      <w:r w:rsidRPr="000931D5">
        <w:t>-</w:t>
      </w:r>
      <w:r w:rsidR="009F6F19" w:rsidRPr="000931D5">
        <w:t xml:space="preserve"> </w:t>
      </w:r>
      <w:r w:rsidR="009F6F19" w:rsidRPr="000931D5">
        <w:tab/>
        <w:t xml:space="preserve">FINA </w:t>
      </w:r>
      <w:r w:rsidR="00F13B53" w:rsidRPr="000931D5">
        <w:t>Z</w:t>
      </w:r>
      <w:r w:rsidR="007256B3" w:rsidRPr="000931D5">
        <w:t>agreb</w:t>
      </w:r>
      <w:r w:rsidR="00F13B53" w:rsidRPr="000931D5">
        <w:t>, U</w:t>
      </w:r>
      <w:r w:rsidR="007256B3" w:rsidRPr="000931D5">
        <w:t>lica</w:t>
      </w:r>
      <w:r w:rsidR="00F13B53" w:rsidRPr="000931D5">
        <w:t xml:space="preserve"> </w:t>
      </w:r>
      <w:r w:rsidR="007256B3" w:rsidRPr="000931D5">
        <w:t xml:space="preserve">grada </w:t>
      </w:r>
      <w:r w:rsidR="00F13B53" w:rsidRPr="000931D5">
        <w:t>V</w:t>
      </w:r>
      <w:r w:rsidR="007256B3" w:rsidRPr="000931D5">
        <w:t>ukovara</w:t>
      </w:r>
      <w:r w:rsidR="00F13B53" w:rsidRPr="000931D5">
        <w:t xml:space="preserve"> 70</w:t>
      </w:r>
      <w:r w:rsidR="009877B9" w:rsidRPr="000931D5">
        <w:t>, 10000 Zagreb</w:t>
      </w:r>
    </w:p>
    <w:p w:rsidRDefault="00835F22" w:rsidP="009F6F19" w:rsidR="00835F22" w:rsidRPr="000931D5">
      <w:r w:rsidRPr="000931D5">
        <w:t xml:space="preserve">- </w:t>
      </w:r>
      <w:r w:rsidRPr="000931D5">
        <w:tab/>
        <w:t>sudski registar ovdje</w:t>
      </w:r>
    </w:p>
    <w:p w:rsidRDefault="00FD24B4" w:rsidP="001D7C1D" w:rsidR="00FD24B4" w:rsidRPr="000931D5">
      <w:pPr>
        <w:rPr>
          <w:color w:val="FF0000"/>
        </w:rPr>
      </w:pPr>
    </w:p>
    <w:p w:rsidRDefault="00873C16" w:rsidP="001D7C1D" w:rsidR="00873C16" w:rsidRPr="000931D5">
      <w:pPr>
        <w:rPr>
          <w:color w:val="FF0000"/>
        </w:rPr>
      </w:pPr>
    </w:p>
    <w:p w:rsidRDefault="00873C16" w:rsidP="001D7C1D" w:rsidR="00873C16" w:rsidRPr="000931D5"/>
    <w:sectPr w:rsidSect="004408B1" w:rsidR="00873C16" w:rsidRPr="000931D5">
      <w:headerReference w:type="even" r:id="rId11"/>
      <w:headerReference w:type="default" r:id="rId12"/>
      <w:headerReference w:type="first" r:id="rId13"/>
      <w:pgSz w:h="15840" w:w="12240"/>
      <w:pgMar w:gutter="0" w:footer="964" w:header="709" w:left="1418" w:bottom="1418" w:right="1183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40E1" w:rsidR="00E540E1">
      <w:r>
        <w:separator/>
      </w:r>
    </w:p>
  </w:endnote>
  <w:endnote w:id="0" w:type="continuationSeparator">
    <w:p w:rsidRDefault="00E540E1" w:rsidR="00E54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40E1" w:rsidR="00E540E1">
      <w:r>
        <w:separator/>
      </w:r>
    </w:p>
  </w:footnote>
  <w:footnote w:id="0" w:type="continuationSeparator">
    <w:p w:rsidRDefault="00E540E1" w:rsidR="00E540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43A62" w:rsidR="00F43A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A62" w:rsidP="00585191" w:rsidR="00F43A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03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43A62" w:rsidP="00231C81" w:rsidR="00231C81">
    <w:pPr>
      <w:pStyle w:val="Zaglavlje"/>
      <w:jc w:val="right"/>
    </w:pPr>
    <w:r>
      <w:tab/>
    </w:r>
    <w:r>
      <w:tab/>
    </w:r>
  </w:p>
  <w:p w:rsidRDefault="004408B1" w:rsidP="00C76C2B" w:rsidR="004408B1">
    <w:pPr>
      <w:pStyle w:val="Zaglavlje"/>
      <w:jc w:val="right"/>
    </w:pPr>
  </w:p>
  <w:p w:rsidRDefault="000931D5" w:rsidP="00C76C2B" w:rsidR="00C76C2B">
    <w:pPr>
      <w:pStyle w:val="Zaglavlje"/>
      <w:jc w:val="right"/>
    </w:pPr>
    <w:r>
      <w:t>Poslovni broj: 4 St-41/18-10</w:t>
    </w:r>
  </w:p>
  <w:p w:rsidRDefault="000861E2" w:rsidP="00E9727E" w:rsidR="00F43A62">
    <w:pPr>
      <w:pStyle w:val="Zaglavlje"/>
      <w:jc w:val="right"/>
    </w:pPr>
    <w:r>
      <w:tab/>
    </w: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5830887"/>
      <w:docPartObj>
        <w:docPartGallery w:val="Page Numbers (Top of Page)"/>
        <w:docPartUnique/>
      </w:docPartObj>
    </w:sdtPr>
    <w:sdtEndPr/>
    <w:sdtContent>
      <w:p w:rsidRDefault="00A42A65" w:rsidR="00A42A6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039C">
          <w:rPr>
            <w:noProof/>
          </w:rPr>
          <w:t>1</w:t>
        </w:r>
        <w:r>
          <w:fldChar w:fldCharType="end"/>
        </w:r>
      </w:p>
    </w:sdtContent>
  </w:sdt>
  <w:p w:rsidRDefault="00A42A65" w:rsidP="00A42A65" w:rsidR="00A42A65">
    <w:pPr>
      <w:pStyle w:val="Zaglavlje"/>
      <w:jc w:val="right"/>
    </w:pPr>
    <w:r>
      <w:t>Poslovni broj: 4 St-</w:t>
    </w:r>
    <w:r w:rsidR="000931D5">
      <w:t>41/18-10</w:t>
    </w:r>
  </w:p>
  <w:p w:rsidRDefault="00F43A62" w:rsidP="00814CEB" w:rsidR="00F43A6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F72187E"/>
    <w:multiLevelType w:val="hybridMultilevel"/>
    <w:tmpl w:val="90E04904"/>
    <w:lvl w:tplc="041A0001" w:ilvl="0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786E61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1772DF"/>
    <w:multiLevelType w:val="hybridMultilevel"/>
    <w:tmpl w:val="FE664032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4">
    <w:nsid w:val="350D741B"/>
    <w:multiLevelType w:val="hybridMultilevel"/>
    <w:tmpl w:val="9C5C223E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3A2431E0"/>
    <w:multiLevelType w:val="hybridMultilevel"/>
    <w:tmpl w:val="313E7474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6">
    <w:nsid w:val="3C194D5B"/>
    <w:multiLevelType w:val="hybridMultilevel"/>
    <w:tmpl w:val="A22CFE8E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7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4F0AF6"/>
    <w:multiLevelType w:val="hybridMultilevel"/>
    <w:tmpl w:val="4F0CE010"/>
    <w:lvl w:tplc="041A0001" w:ilvl="0">
      <w:start w:val="1"/>
      <w:numFmt w:val="bullet"/>
      <w:lvlText w:val=""/>
      <w:lvlJc w:val="left"/>
      <w:pPr>
        <w:ind w:hanging="360" w:left="496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7"/>
      </w:pPr>
      <w:rPr>
        <w:rFonts w:hAnsi="Wingdings" w:ascii="Wingdings" w:hint="default"/>
      </w:rPr>
    </w:lvl>
  </w:abstractNum>
  <w:abstractNum w:abstractNumId="9">
    <w:nsid w:val="64DF7D63"/>
    <w:multiLevelType w:val="hybridMultilevel"/>
    <w:tmpl w:val="2C8C5B14"/>
    <w:lvl w:tplc="041A0001" w:ilvl="0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0">
    <w:nsid w:val="6B364A41"/>
    <w:multiLevelType w:val="hybridMultilevel"/>
    <w:tmpl w:val="D31A0E26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0"/>
  </w:num>
  <w:num w:numId="5">
    <w:abstractNumId w:val="3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1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14AC5"/>
    <w:rsid w:val="00052244"/>
    <w:rsid w:val="00065FA4"/>
    <w:rsid w:val="00082D64"/>
    <w:rsid w:val="000846DF"/>
    <w:rsid w:val="000861E2"/>
    <w:rsid w:val="000931D5"/>
    <w:rsid w:val="000B1343"/>
    <w:rsid w:val="000C2AB5"/>
    <w:rsid w:val="00105E06"/>
    <w:rsid w:val="00110072"/>
    <w:rsid w:val="001262C5"/>
    <w:rsid w:val="00144C63"/>
    <w:rsid w:val="00153D80"/>
    <w:rsid w:val="001576FE"/>
    <w:rsid w:val="001A2C04"/>
    <w:rsid w:val="001C3E4F"/>
    <w:rsid w:val="001D7C1D"/>
    <w:rsid w:val="00200AEF"/>
    <w:rsid w:val="00220063"/>
    <w:rsid w:val="00231C81"/>
    <w:rsid w:val="00246478"/>
    <w:rsid w:val="00284C7C"/>
    <w:rsid w:val="002A06C0"/>
    <w:rsid w:val="002C1B18"/>
    <w:rsid w:val="002C4A56"/>
    <w:rsid w:val="00300E3D"/>
    <w:rsid w:val="00311D3C"/>
    <w:rsid w:val="003322B2"/>
    <w:rsid w:val="00384FBB"/>
    <w:rsid w:val="003A7F07"/>
    <w:rsid w:val="003B69A3"/>
    <w:rsid w:val="003C7F6A"/>
    <w:rsid w:val="003F5905"/>
    <w:rsid w:val="00413E00"/>
    <w:rsid w:val="0042407B"/>
    <w:rsid w:val="004400D9"/>
    <w:rsid w:val="004408B1"/>
    <w:rsid w:val="004426F4"/>
    <w:rsid w:val="00462E62"/>
    <w:rsid w:val="00494008"/>
    <w:rsid w:val="004D41E4"/>
    <w:rsid w:val="004D51BB"/>
    <w:rsid w:val="00503716"/>
    <w:rsid w:val="00525A5B"/>
    <w:rsid w:val="00526A9A"/>
    <w:rsid w:val="00535AB3"/>
    <w:rsid w:val="00542D45"/>
    <w:rsid w:val="00552AAE"/>
    <w:rsid w:val="00554285"/>
    <w:rsid w:val="00585191"/>
    <w:rsid w:val="005876F0"/>
    <w:rsid w:val="005931A9"/>
    <w:rsid w:val="005A3656"/>
    <w:rsid w:val="005B4DE4"/>
    <w:rsid w:val="005C5DB0"/>
    <w:rsid w:val="005E1D4C"/>
    <w:rsid w:val="0063412E"/>
    <w:rsid w:val="006368B8"/>
    <w:rsid w:val="00637959"/>
    <w:rsid w:val="006560DD"/>
    <w:rsid w:val="00656AB1"/>
    <w:rsid w:val="006A0C5D"/>
    <w:rsid w:val="006C17E9"/>
    <w:rsid w:val="006C6D31"/>
    <w:rsid w:val="006C7720"/>
    <w:rsid w:val="006E5942"/>
    <w:rsid w:val="006F2E2D"/>
    <w:rsid w:val="007256B3"/>
    <w:rsid w:val="007C67A5"/>
    <w:rsid w:val="00814CEB"/>
    <w:rsid w:val="00833454"/>
    <w:rsid w:val="00835F22"/>
    <w:rsid w:val="0085489D"/>
    <w:rsid w:val="00873338"/>
    <w:rsid w:val="00873C16"/>
    <w:rsid w:val="008938F8"/>
    <w:rsid w:val="00893D07"/>
    <w:rsid w:val="00894787"/>
    <w:rsid w:val="008B0344"/>
    <w:rsid w:val="008C17AB"/>
    <w:rsid w:val="008D31F8"/>
    <w:rsid w:val="009376C9"/>
    <w:rsid w:val="00944A19"/>
    <w:rsid w:val="00981621"/>
    <w:rsid w:val="009877B9"/>
    <w:rsid w:val="009903DB"/>
    <w:rsid w:val="009A7CAB"/>
    <w:rsid w:val="009C3707"/>
    <w:rsid w:val="009C6C9D"/>
    <w:rsid w:val="009F6F19"/>
    <w:rsid w:val="00A209E3"/>
    <w:rsid w:val="00A35A02"/>
    <w:rsid w:val="00A42A65"/>
    <w:rsid w:val="00A52479"/>
    <w:rsid w:val="00A545CD"/>
    <w:rsid w:val="00A66D9D"/>
    <w:rsid w:val="00A73B0F"/>
    <w:rsid w:val="00B01329"/>
    <w:rsid w:val="00B13F51"/>
    <w:rsid w:val="00B3489E"/>
    <w:rsid w:val="00B42369"/>
    <w:rsid w:val="00B442D1"/>
    <w:rsid w:val="00B5039C"/>
    <w:rsid w:val="00B86AA5"/>
    <w:rsid w:val="00BB5BD2"/>
    <w:rsid w:val="00BC21E9"/>
    <w:rsid w:val="00BC619F"/>
    <w:rsid w:val="00BC72A8"/>
    <w:rsid w:val="00BE7CD3"/>
    <w:rsid w:val="00BE7FFA"/>
    <w:rsid w:val="00BF15A9"/>
    <w:rsid w:val="00C22FB5"/>
    <w:rsid w:val="00C25555"/>
    <w:rsid w:val="00C73C08"/>
    <w:rsid w:val="00C76114"/>
    <w:rsid w:val="00C76C2B"/>
    <w:rsid w:val="00CC524D"/>
    <w:rsid w:val="00CD09E2"/>
    <w:rsid w:val="00CF05D0"/>
    <w:rsid w:val="00D03905"/>
    <w:rsid w:val="00D23CCC"/>
    <w:rsid w:val="00D24BA7"/>
    <w:rsid w:val="00D34D8D"/>
    <w:rsid w:val="00D64CC0"/>
    <w:rsid w:val="00D91CEA"/>
    <w:rsid w:val="00DB7B7B"/>
    <w:rsid w:val="00DD38A5"/>
    <w:rsid w:val="00DF2240"/>
    <w:rsid w:val="00E1299C"/>
    <w:rsid w:val="00E3002E"/>
    <w:rsid w:val="00E540E1"/>
    <w:rsid w:val="00E90A71"/>
    <w:rsid w:val="00E9324A"/>
    <w:rsid w:val="00E9606A"/>
    <w:rsid w:val="00E9727E"/>
    <w:rsid w:val="00EA3D48"/>
    <w:rsid w:val="00EA751C"/>
    <w:rsid w:val="00EB0658"/>
    <w:rsid w:val="00EB0FA7"/>
    <w:rsid w:val="00ED005B"/>
    <w:rsid w:val="00ED3B98"/>
    <w:rsid w:val="00F00D96"/>
    <w:rsid w:val="00F01FE8"/>
    <w:rsid w:val="00F13B53"/>
    <w:rsid w:val="00F23C5B"/>
    <w:rsid w:val="00F43A62"/>
    <w:rsid w:val="00F656FA"/>
    <w:rsid w:val="00F70A23"/>
    <w:rsid w:val="00F753F1"/>
    <w:rsid w:val="00F87423"/>
    <w:rsid w:val="00FA2571"/>
    <w:rsid w:val="00FB00B4"/>
    <w:rsid w:val="00FD0F16"/>
    <w:rsid w:val="00FD147B"/>
    <w:rsid w:val="00FD24B4"/>
    <w:rsid w:val="00FE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59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59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59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2A65"/>
    <w:rPr>
      <w:sz w:val="24"/>
      <w:szCs w:val="24"/>
      <w:lang w:eastAsia="en-US"/>
    </w:rPr>
  </w:style>
  <w:style w:customStyle="true" w:styleId="xbe" w:type="character">
    <w:name w:val="_xbe"/>
    <w:basedOn w:val="Zadanifontodlomka"/>
    <w:rsid w:val="00A66D9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59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59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59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59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2A65"/>
    <w:rPr>
      <w:sz w:val="24"/>
      <w:szCs w:val="24"/>
      <w:lang w:eastAsia="en-US"/>
    </w:rPr>
  </w:style>
  <w:style w:customStyle="1" w:styleId="xbe" w:type="character">
    <w:name w:val="_xbe"/>
    <w:basedOn w:val="Zadanifontodlomka"/>
    <w:rsid w:val="00A66D9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2471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St-41/2018</izvorni_sadrzaj>
    <derivirana_varijabla naziv="DomainObject.Predmet.OznakaBroj_1">St-41/2018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KROVNI CENTAR SUPER MARIO društvo s ograničenom odgovornošću za građevinske radove, usluge i trgovinu</izvorni_sadrzaj>
    <derivirana_varijabla naziv="DomainObject.Predmet.StrankaFormated_1">  KROVNI CENTAR SUPER MARIO društvo s ograničenom odgovornošću za građevinske radove, usluge i trgovinu</derivirana_varijabla>
  </DomainObject.Predmet.StrankaFormated>
  <DomainObject.Predmet.StrankaFormatedOIB>
    <izvorni_sadrzaj>  KROVNI CENTAR SUPER MARIO društvo s ograničenom odgovornošću za građevinske radove, usluge i trgovinu, OIB 52386951430</izvorni_sadrzaj>
    <derivirana_varijabla naziv="DomainObject.Predmet.StrankaFormatedOIB_1">  KROVNI CENTAR SUPER MARIO društvo s ograničenom odgovornošću za građevinske radove, usluge i trgovinu, OIB 52386951430</derivirana_varijabla>
  </DomainObject.Predmet.StrankaFormatedOIB>
  <DomainObject.Predmet.StrankaFormatedWithAdress>
    <izvorni_sadrzaj> KROVNI CENTAR SUPER MARIO društvo s ograničenom odgovornošću za građevinske radove, usluge i trgovinu, Ivana Đurkana 4, 48000 Koprivnica</izvorni_sadrzaj>
    <derivirana_varijabla naziv="DomainObject.Predmet.StrankaFormatedWithAdress_1"> KROVNI CENTAR SUPER MARIO društvo s ograničenom odgovornošću za građevinske radove, usluge i trgovinu, Ivana Đurkana 4, 48000 Koprivnica</derivirana_varijabla>
  </DomainObject.Predmet.StrankaFormatedWithAdress>
  <DomainObject.Predmet.StrankaFormatedWithAdressOIB>
    <izvorni_sadrzaj> KROVNI CENTAR SUPER MARIO društvo s ograničenom odgovornošću za građevinske radove, usluge i trgovinu, OIB 52386951430, Ivana Đurkana 4, 48000 Koprivnica</izvorni_sadrzaj>
    <derivirana_varijabla naziv="DomainObject.Predmet.StrankaFormatedWithAdressOIB_1"> KROVNI CENTAR SUPER MARIO društvo s ograničenom odgovornošću za građevinske radove, usluge i trgovinu, OIB 52386951430, Ivana Đurkana 4, 48000 Koprivnica</derivirana_varijabla>
  </DomainObject.Predmet.StrankaFormatedWithAdressOIB>
  <DomainObject.Predmet.StrankaWithAdress>
    <izvorni_sadrzaj>KROVNI CENTAR SUPER MARIO društvo s ograničenom odgovornošću za građevinske radove, usluge i trgovinu Ivana Đurkana 4,48000 Koprivnica</izvorni_sadrzaj>
    <derivirana_varijabla naziv="DomainObject.Predmet.StrankaWithAdress_1">KROVNI CENTAR SUPER MARIO društvo s ograničenom odgovornošću za građevinske radove, usluge i trgovinu Ivana Đurkana 4,48000 Koprivnica</derivirana_varijabla>
  </DomainObject.Predmet.StrankaWithAdress>
  <DomainObject.Predmet.StrankaWithAdressOIB>
    <izvorni_sadrzaj>KROVNI CENTAR SUPER MARIO društvo s ograničenom odgovornošću za građevinske radove, usluge i trgovinu, OIB 52386951430, Ivana Đurkana 4,48000 Koprivnica</izvorni_sadrzaj>
    <derivirana_varijabla naziv="DomainObject.Predmet.StrankaWithAdressOIB_1">KROVNI CENTAR SUPER MARIO društvo s ograničenom odgovornošću za građevinske radove, usluge i trgovinu, OIB 52386951430, Ivana Đurkana 4,48000 Koprivnica</derivirana_varijabla>
  </DomainObject.Predmet.StrankaWithAdressOIB>
  <DomainObject.Predmet.StrankaNazivFormated>
    <izvorni_sadrzaj>KROVNI CENTAR SUPER MARIO društvo s ograničenom odgovornošću za građevinske radove, usluge i trgovinu</izvorni_sadrzaj>
    <derivirana_varijabla naziv="DomainObject.Predmet.StrankaNazivFormated_1">KROVNI CENTAR SUPER MARIO društvo s ograničenom odgovornošću za građevinske radove, usluge i trgovinu</derivirana_varijabla>
  </DomainObject.Predmet.StrankaNazivFormated>
  <DomainObject.Predmet.StrankaNazivFormatedOIB>
    <izvorni_sadrzaj>KROVNI CENTAR SUPER MARIO društvo s ograničenom odgovornošću za građevinske radove, usluge i trgovinu, OIB 52386951430</izvorni_sadrzaj>
    <derivirana_varijabla naziv="DomainObject.Predmet.StrankaNazivFormatedOIB_1">KROVNI CENTAR SUPER MARIO društvo s ograničenom odgovornošću za građevinske radove, usluge i trgovinu, OIB 52386951430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KROVNI CENTAR SUPER MARIO društvo s ograničenom odgovornošću za građevinske radove, usluge i trgovinu</item>
    </izvorni_sadrzaj>
    <derivirana_varijabla naziv="DomainObject.Predmet.StrankaListFormated_1">
      <item>KROVNI CENTAR SUPER MARIO društvo s ograničenom odgovornošću za građevinske radove, usluge i trgovinu</item>
    </derivirana_varijabla>
  </DomainObject.Predmet.StrankaListFormated>
  <DomainObject.Predmet.StrankaListFormatedOIB>
    <izvorni_sadrzaj>
      <item>KROVNI CENTAR SUPER MARIO društvo s ograničenom odgovornošću za građevinske radove, usluge i trgovinu, OIB 52386951430</item>
    </izvorni_sadrzaj>
    <derivirana_varijabla naziv="DomainObject.Predmet.StrankaListFormatedOIB_1">
      <item>KROVNI CENTAR SUPER MARIO društvo s ograničenom odgovornošću za građevinske radove, usluge i trgovinu, OIB 52386951430</item>
    </derivirana_varijabla>
  </DomainObject.Predmet.StrankaListFormatedOIB>
  <DomainObject.Predmet.StrankaListFormatedWithAdress>
    <izvorni_sadrzaj>
      <item>KROVNI CENTAR SUPER MARIO društvo s ograničenom odgovornošću za građevinske radove, usluge i trgovinu, Ivana Đurkana 4, 48000 Koprivnica</item>
    </izvorni_sadrzaj>
    <derivirana_varijabla naziv="DomainObject.Predmet.StrankaListFormatedWithAdress_1">
      <item>KROVNI CENTAR SUPER MARIO društvo s ograničenom odgovornošću za građevinske radove, usluge i trgovinu, Ivana Đurkana 4, 48000 Koprivnica</item>
    </derivirana_varijabla>
  </DomainObject.Predmet.StrankaListFormatedWithAdress>
  <DomainObject.Predmet.StrankaListFormatedWithAdressOIB>
    <izvorni_sadrzaj>
      <item>KROVNI CENTAR SUPER MARIO društvo s ograničenom odgovornošću za građevinske radove, usluge i trgovinu, OIB 52386951430, Ivana Đurkana 4, 48000 Koprivnica</item>
    </izvorni_sadrzaj>
    <derivirana_varijabla naziv="DomainObject.Predmet.StrankaListFormatedWithAdressOIB_1">
      <item>KROVNI CENTAR SUPER MARIO društvo s ograničenom odgovornošću za građevinske radove, usluge i trgovinu, OIB 52386951430, Ivana Đurkana 4, 48000 Koprivnica</item>
    </derivirana_varijabla>
  </DomainObject.Predmet.StrankaListFormatedWithAdressOIB>
  <DomainObject.Predmet.StrankaListNazivFormated>
    <izvorni_sadrzaj>
      <item>KROVNI CENTAR SUPER MARIO društvo s ograničenom odgovornošću za građevinske radove, usluge i trgovinu</item>
    </izvorni_sadrzaj>
    <derivirana_varijabla naziv="DomainObject.Predmet.StrankaListNazivFormated_1">
      <item>KROVNI CENTAR SUPER MARIO društvo s ograničenom odgovornošću za građevinske radove, usluge i trgovinu</item>
    </derivirana_varijabla>
  </DomainObject.Predmet.StrankaListNazivFormated>
  <DomainObject.Predmet.StrankaListNazivFormatedOIB>
    <izvorni_sadrzaj>
      <item>KROVNI CENTAR SUPER MARIO društvo s ograničenom odgovornošću za građevinske radove, usluge i trgovinu, OIB 52386951430</item>
    </izvorni_sadrzaj>
    <derivirana_varijabla naziv="DomainObject.Predmet.StrankaListNazivFormatedOIB_1">
      <item>KROVNI CENTAR SUPER MARIO društvo s ograničenom odgovornošću za građevinske radove, usluge i trgovinu, OIB 52386951430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KROVNI CENTAR SUPER MARIO društvo s ograničenom odgovornošću za građevinske radove, usluge i trgovinu</izvorni_sadrzaj>
    <derivirana_varijabla naziv="DomainObject.Predmet.StrankaIDrugi_1">KROVNI CENTAR SUPER MARIO društvo s ograničenom odgovornošću za građevinske radove,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KROVNI CENTAR SUPER MARIO društvo s ograničenom odgovornošću za građevinske radove, usluge i trgovinu, OIB 52386951430, Ivana Đurkana 4, 48000 Koprivnica</izvorni_sadrzaj>
    <derivirana_varijabla naziv="DomainObject.Predmet.StrankaIDrugiAdressOIB_1">KROVNI CENTAR SUPER MARIO društvo s ograničenom odgovornošću za građevinske radove, usluge i trgovinu, OIB 52386951430, Ivana Đurkana 4,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KROVNI CENTAR SUPER MARIO društvo s ograničenom odgovornošću za građevinske radove, usluge i trgovinu</item>
      <item>Sudski registar</item>
    </izvorni_sadrzaj>
    <derivirana_varijabla naziv="DomainObject.Predmet.SudioniciListNaziv_1">
      <item>KROVNI CENTAR SUPER MARIO društvo s ograničenom odgovornošću za građevinske radove, usluge i trgovinu</item>
      <item>Sudski registar</item>
    </derivirana_varijabla>
  </DomainObject.Predmet.SudioniciListNaziv>
  <DomainObject.Predmet.SudioniciListAdressOIB>
    <izvorni_sadrzaj>
      <item>KROVNI CENTAR SUPER MARIO društvo s ograničenom odgovornošću za građevinske radove, usluge i trgovinu, OIB 52386951430, Ivana Đurkana 4,48000 Koprivnica</item>
      <item>Sudski registar</item>
    </izvorni_sadrzaj>
    <derivirana_varijabla naziv="DomainObject.Predmet.SudioniciListAdressOIB_1">
      <item>KROVNI CENTAR SUPER MARIO društvo s ograničenom odgovornošću za građevinske radove, usluge i trgovinu, OIB 52386951430, Ivana Đurkana 4,48000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52386951430</item>
      <item>, OIB null</item>
    </izvorni_sadrzaj>
    <derivirana_varijabla naziv="DomainObject.Predmet.SudioniciListNazivOIB_1">
      <item>, OIB 52386951430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8E3E46-683F-4650-A613-506A8691CD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714</properties:Words>
  <properties:Characters>3825</properties:Characters>
  <properties:Lines>117</properties:Lines>
  <properties:Paragraphs>37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2018-02-16T12:06:00Z</dcterms:created>
  <dc:creator>nribaric</dc:creator>
  <cp:lastModifiedBy>Tihana Martinez</cp:lastModifiedBy>
  <cp:lastPrinted>2018-02-20T13:35:00Z</cp:lastPrinted>
  <dcterms:modified xmlns:xsi="http://www.w3.org/2001/XMLSchema-instance" xsi:type="dcterms:W3CDTF">2018-02-20T13:38:00Z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St-41-18-10- Rješenje o otvaranju postupka predst. nagodbe-20.2.18..docx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