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ddc1" w14:paraId="728ddc1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A65B9">
        <w:t>588</w:t>
      </w:r>
      <w:r w:rsidR="00BE14DE">
        <w:t>/</w:t>
      </w:r>
      <w:r w:rsidR="00245588">
        <w:t>16-</w:t>
      </w:r>
      <w:r w:rsidR="00C125A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43026">
        <w:t xml:space="preserve">EXP EDIT d.o.o., Šibenik, 8. dalmatinske udarne brigade 35, OIB: </w:t>
      </w:r>
      <w:r w:rsidR="00343026" w:rsidRPr="004E7DA1">
        <w:t>98336052558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D378D">
        <w:t>28.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43026">
        <w:t xml:space="preserve">EXP EDIT d.o.o., Šibenik, 8. dalmatinske udarne brigade 35, OIB: </w:t>
      </w:r>
      <w:r w:rsidR="00343026" w:rsidRPr="004E7DA1">
        <w:t>98336052558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D378D" w:rsidP="00961D95" w:rsidR="00A70A5D">
      <w:pPr>
        <w:jc w:val="center"/>
      </w:pPr>
      <w:r>
        <w:t>23. svibnja</w:t>
      </w:r>
      <w:r w:rsidR="00D44689" w:rsidRPr="005D378D">
        <w:t xml:space="preserve"> 2016</w:t>
      </w:r>
      <w:r w:rsidR="00A70A5D" w:rsidRPr="005D378D">
        <w:t xml:space="preserve">. u </w:t>
      </w:r>
      <w:r w:rsidR="00E07BB8" w:rsidRPr="005D378D">
        <w:t>10,</w:t>
      </w:r>
      <w:r>
        <w:t>00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D378D" w:rsidP="00A70A5D" w:rsidR="00A70A5D">
      <w:pPr>
        <w:pStyle w:val="Odlomakpopisa"/>
        <w:ind w:left="0"/>
        <w:jc w:val="center"/>
      </w:pPr>
      <w:r>
        <w:t>23. svibnja</w:t>
      </w:r>
      <w:r w:rsidRPr="005D378D">
        <w:t xml:space="preserve"> </w:t>
      </w:r>
      <w:r w:rsidR="00D44689" w:rsidRPr="005D378D">
        <w:t xml:space="preserve">2016. </w:t>
      </w:r>
      <w:r w:rsidR="00631438" w:rsidRPr="005D378D">
        <w:t xml:space="preserve">u </w:t>
      </w:r>
      <w:r w:rsidR="00E07BB8" w:rsidRPr="005D378D">
        <w:t>10,</w:t>
      </w:r>
      <w:r>
        <w:t>02</w:t>
      </w:r>
      <w:r w:rsidR="00631438" w:rsidRPr="00F60CD9">
        <w:t xml:space="preserve"> </w:t>
      </w:r>
      <w:r w:rsidR="00A70A5D" w:rsidRPr="00F60CD9">
        <w:t xml:space="preserve">sati 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43026">
        <w:t>EXP EDIT d.o.o., Šibenik</w:t>
      </w:r>
      <w:r w:rsidR="00ED6162" w:rsidRPr="004E0D54">
        <w:t>, navodeći da</w:t>
      </w:r>
      <w:r w:rsidR="00245588">
        <w:t xml:space="preserve"> dužnik na </w:t>
      </w:r>
      <w:r w:rsidR="00245588" w:rsidRPr="005D378D">
        <w:t xml:space="preserve">dan </w:t>
      </w:r>
      <w:r w:rsidR="00AA24A8" w:rsidRPr="005D378D">
        <w:t>1. rujna 2015</w:t>
      </w:r>
      <w:r w:rsidR="00245588" w:rsidRPr="005D378D">
        <w:t xml:space="preserve">. </w:t>
      </w:r>
      <w:r w:rsidR="00245588" w:rsidRPr="006A6907">
        <w:t xml:space="preserve">u Očevidniku redoslijeda osnova za plaćanje ima evidentirane neizvršene osnove za plaćanje u neprekinutom razdoblju od </w:t>
      </w:r>
      <w:r w:rsidR="005D378D">
        <w:t>496</w:t>
      </w:r>
      <w:r w:rsidR="00245588" w:rsidRPr="006A6907">
        <w:t xml:space="preserve"> dan</w:t>
      </w:r>
      <w:r w:rsidR="00C55D7B">
        <w:t>a</w:t>
      </w:r>
      <w:r w:rsidR="00245588" w:rsidRPr="006A6907">
        <w:t xml:space="preserve"> u iznosu od </w:t>
      </w:r>
      <w:r w:rsidR="005D378D">
        <w:t>552.583,15</w:t>
      </w:r>
      <w:r w:rsidR="00D606F4">
        <w:t xml:space="preserve"> </w:t>
      </w:r>
      <w:r w:rsidR="00245588" w:rsidRPr="006A6907">
        <w:t>kun</w:t>
      </w:r>
      <w:r w:rsidR="00C55D7B">
        <w:t>e</w:t>
      </w:r>
      <w:r w:rsidR="00673D65" w:rsidRPr="006A6907">
        <w:t xml:space="preserve">, te da ima </w:t>
      </w:r>
      <w:r w:rsidR="00912BD3" w:rsidRPr="005D378D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D378D">
        <w:t xml:space="preserve">28. travnja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343026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43026">
        <w:t>EXP EDIT d.o.o., Šibenik</w:t>
      </w:r>
      <w:r w:rsidR="000C4AF0" w:rsidRPr="00F60CD9">
        <w:t xml:space="preserve"> </w:t>
      </w:r>
      <w:r w:rsidR="0020610B" w:rsidRPr="00F60CD9">
        <w:t>i za član</w:t>
      </w:r>
      <w:r w:rsidR="00F43B05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343026" w:rsidP="000C7F11" w:rsidR="000C7F11" w:rsidRPr="00211143">
      <w:pPr>
        <w:pStyle w:val="Tijeloteksta"/>
        <w:numPr>
          <w:ilvl w:val="0"/>
          <w:numId w:val="3"/>
        </w:numPr>
        <w:rPr>
          <w:szCs w:val="24"/>
        </w:rPr>
      </w:pPr>
      <w:r w:rsidRPr="00C0270A">
        <w:rPr>
          <w:szCs w:val="24"/>
        </w:rPr>
        <w:t>DRAGO PULIĆ</w:t>
      </w:r>
      <w:r>
        <w:t>, Šibenik, 8. dalmatinske udarne brigade 35</w:t>
      </w:r>
      <w:r w:rsidR="00C55D7B">
        <w:rPr>
          <w:szCs w:val="24"/>
          <w:shd w:fill="F8F8F8" w:color="auto" w:val="clear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249AF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C125A4">
      <w:t>-</w:t>
    </w:r>
    <w:r w:rsidR="002A65B9">
      <w:t>588</w:t>
    </w:r>
    <w:r w:rsidR="00C125A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4AF0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65B9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43026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78D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AF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0C89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4C22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B03A3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125A4"/>
    <w:rsid w:val="00C234B9"/>
    <w:rsid w:val="00C27291"/>
    <w:rsid w:val="00C369BB"/>
    <w:rsid w:val="00C4119C"/>
    <w:rsid w:val="00C42647"/>
    <w:rsid w:val="00C443B6"/>
    <w:rsid w:val="00C506C7"/>
    <w:rsid w:val="00C51610"/>
    <w:rsid w:val="00C554C2"/>
    <w:rsid w:val="00C55D7B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06F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07BB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24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24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 EDIT d.o.o. za trgovinu, proizvodnju i poslovne usluge</izvorni_sadrzaj>
    <derivirana_varijabla naziv="DomainObject.Predmet.ProtustrankaFormated_1">  EXP EDIT d.o.o. za trgovinu, proizvodnju i poslovne usluge</derivirana_varijabla>
  </DomainObject.Predmet.ProtustrankaFormated>
  <DomainObject.Predmet.ProtustrankaFormatedOIB>
    <izvorni_sadrzaj>  EXP EDIT d.o.o. za trgovinu, proizvodnju i poslovne usluge, OIB 98336052558</izvorni_sadrzaj>
    <derivirana_varijabla naziv="DomainObject.Predmet.ProtustrankaFormatedOIB_1">  EXP EDIT d.o.o. za trgovinu, proizvodnju i poslovne usluge, OIB 98336052558</derivirana_varijabla>
  </DomainObject.Predmet.ProtustrankaFormatedOIB>
  <DomainObject.Predmet.ProtustrankaFormatedWithAdress>
    <izvorni_sadrzaj> EXP EDIT d.o.o. za trgovinu, proizvodnju i poslovne usluge, 8. dalmatinske udarne brigade 35, 22000 Šibenik</izvorni_sadrzaj>
    <derivirana_varijabla naziv="DomainObject.Predmet.ProtustrankaFormatedWithAdress_1"> EXP EDIT d.o.o. za trgovinu, proizvodnju i poslovne usluge, 8. dalmatinske udarne brigade 35, 22000 Šibenik</derivirana_varijabla>
  </DomainObject.Predmet.ProtustrankaFormatedWithAdress>
  <DomainObject.Predmet.ProtustrankaFormatedWithAdressOIB>
    <izvorni_sadrzaj> EXP EDIT d.o.o. za trgovinu, proizvodnju i poslovne usluge, OIB 98336052558, 8. dalmatinske udarne brigade 35, 22000 Šibenik</izvorni_sadrzaj>
    <derivirana_varijabla naziv="DomainObject.Predmet.ProtustrankaFormatedWithAdressOIB_1"> EXP EDIT d.o.o. za trgovinu, proizvodnju i poslovne usluge, OIB 98336052558, 8. dalmatinske udarne brigade 35, 22000 Šibenik</derivirana_varijabla>
  </DomainObject.Predmet.ProtustrankaFormatedWithAdressOIB>
  <DomainObject.Predmet.ProtustrankaWithAdress>
    <izvorni_sadrzaj>EXP EDIT d.o.o. za trgovinu, proizvodnju i poslovne usluge 8. dalmatinske udarne brigade 35, 22000 Šibenik</izvorni_sadrzaj>
    <derivirana_varijabla naziv="DomainObject.Predmet.ProtustrankaWithAdress_1">EXP EDIT d.o.o. za trgovinu, proizvodnju i poslovne usluge 8. dalmatinske udarne brigade 35, 22000 Šibenik</derivirana_varijabla>
  </DomainObject.Predmet.ProtustrankaWithAdress>
  <DomainObject.Predmet.ProtustrankaWithAdressOIB>
    <izvorni_sadrzaj>EXP EDIT d.o.o. za trgovinu, proizvodnju i poslovne usluge, OIB 98336052558, 8. dalmatinske udarne brigade 35, 22000 Šibenik</izvorni_sadrzaj>
    <derivirana_varijabla naziv="DomainObject.Predmet.ProtustrankaWithAdressOIB_1">EXP EDIT d.o.o. za trgovinu, proizvodnju i poslovne usluge, OIB 98336052558, 8. dalmatinske udarne brigade 35, 22000 Šibenik</derivirana_varijabla>
  </DomainObject.Predmet.ProtustrankaWithAdressOIB>
  <DomainObject.Predmet.ProtustrankaNazivFormated>
    <izvorni_sadrzaj>EXP EDIT d.o.o. za trgovinu, proizvodnju i poslovne usluge</izvorni_sadrzaj>
    <derivirana_varijabla naziv="DomainObject.Predmet.ProtustrankaNazivFormated_1">EXP EDIT d.o.o. za trgovinu, proizvodnju i poslovne usluge</derivirana_varijabla>
  </DomainObject.Predmet.ProtustrankaNazivFormated>
  <DomainObject.Predmet.ProtustrankaNazivFormatedOIB>
    <izvorni_sadrzaj>EXP EDIT d.o.o. za trgovinu, proizvodnju i poslovne usluge, OIB 98336052558</izvorni_sadrzaj>
    <derivirana_varijabla naziv="DomainObject.Predmet.ProtustrankaNazivFormatedOIB_1">EXP EDIT d.o.o. za trgovinu, proizvodnju i poslovne usluge, OIB 98336052558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Perivoj L.Marune 1, 22000 Šibenik</izvorni_sadrzaj>
    <derivirana_varijabla naziv="DomainObject.Predmet.StrankaFormatedWithAdress_1"> Fina, Perivoj L.Marune 1, 22000 Šibenik</derivirana_varijabla>
  </DomainObject.Predmet.StrankaFormatedWithAdress>
  <DomainObject.Predmet.StrankaFormatedWithAdressOIB>
    <izvorni_sadrzaj> Fina, OIB 85821130368, Perivoj L.Marune 1, 22000 Šibenik</izvorni_sadrzaj>
    <derivirana_varijabla naziv="DomainObject.Predmet.StrankaFormatedWithAdressOIB_1"> Fina, OIB 85821130368, Perivoj L.Marune 1, 22000 Šibenik</derivirana_varijabla>
  </DomainObject.Predmet.StrankaFormatedWithAdressOIB>
  <DomainObject.Predmet.StrankaWithAdress>
    <izvorni_sadrzaj>Fina Perivoj L.Marune 1,22000 Šibenik</izvorni_sadrzaj>
    <derivirana_varijabla naziv="DomainObject.Predmet.StrankaWithAdress_1">Fina Perivoj L.Marune 1,22000 Šibenik</derivirana_varijabla>
  </DomainObject.Predmet.StrankaWithAdress>
  <DomainObject.Predmet.StrankaWithAdressOIB>
    <izvorni_sadrzaj>Fina, OIB 85821130368, Perivoj L.Marune 1,22000 Šibenik</izvorni_sadrzaj>
    <derivirana_varijabla naziv="DomainObject.Predmet.StrankaWithAdressOIB_1">Fina, OIB 85821130368, Perivoj L.Marune 1,22000 Šibenik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Perivoj L.Marune 1, 22000 Šibenik</item>
    </izvorni_sadrzaj>
    <derivirana_varijabla naziv="DomainObject.Predmet.StrankaListFormatedWithAdress_1">
      <item>Fina, Perivoj L.Marune 1, 22000 Šibenik</item>
    </derivirana_varijabla>
  </DomainObject.Predmet.StrankaListFormatedWithAdress>
  <DomainObject.Predmet.StrankaListFormatedWithAdressOIB>
    <izvorni_sadrzaj>
      <item>Fina, OIB 85821130368, Perivoj L.Marune 1, 22000 Šibenik</item>
    </izvorni_sadrzaj>
    <derivirana_varijabla naziv="DomainObject.Predmet.StrankaListFormatedWithAdressOIB_1">
      <item>Fina, OIB 85821130368, Perivoj L.Marune 1, 22000 Šibenik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EXP EDIT d.o.o. za trgovinu, proizvodnju i poslovne usluge</item>
    </izvorni_sadrzaj>
    <derivirana_varijabla naziv="DomainObject.Predmet.ProtuStrankaListFormated_1">
      <item>EXP EDIT d.o.o. za trgovinu, proizvodnju i poslovne usluge</item>
    </derivirana_varijabla>
  </DomainObject.Predmet.ProtuStrankaListFormated>
  <DomainObject.Predmet.ProtuStrankaListFormatedOIB>
    <izvorni_sadrzaj>
      <item>EXP EDIT d.o.o. za trgovinu, proizvodnju i poslovne usluge, OIB 98336052558</item>
    </izvorni_sadrzaj>
    <derivirana_varijabla naziv="DomainObject.Predmet.ProtuStrankaListFormatedOIB_1">
      <item>EXP EDIT d.o.o. za trgovinu, proizvodnju i poslovne usluge, OIB 98336052558</item>
    </derivirana_varijabla>
  </DomainObject.Predmet.ProtuStrankaListFormatedOIB>
  <DomainObject.Predmet.ProtuStrankaListFormatedWithAdress>
    <izvorni_sadrzaj>
      <item>EXP EDIT d.o.o. za trgovinu, proizvodnju i poslovne usluge, 8. dalmatinske udarne brigade 35, 22000 Šibenik</item>
    </izvorni_sadrzaj>
    <derivirana_varijabla naziv="DomainObject.Predmet.ProtuStrankaListFormatedWithAdress_1">
      <item>EXP EDIT d.o.o. za trgovinu, proizvodnju i poslovne usluge, 8. dalmatinske udarne brigade 35, 22000 Šibenik</item>
    </derivirana_varijabla>
  </DomainObject.Predmet.ProtuStrankaListFormatedWithAdress>
  <DomainObject.Predmet.ProtuStrankaListFormatedWithAdressOIB>
    <izvorni_sadrzaj>
      <item>EXP EDIT d.o.o. za trgovinu, proizvodnju i poslovne usluge, OIB 98336052558, 8. dalmatinske udarne brigade 35, 22000 Šibenik</item>
    </izvorni_sadrzaj>
    <derivirana_varijabla naziv="DomainObject.Predmet.ProtuStrankaListFormatedWithAdressOIB_1">
      <item>EXP EDIT d.o.o. za trgovinu, proizvodnju i poslovne usluge, OIB 98336052558, 8. dalmatinske udarne brigade 35, 22000 Šibenik</item>
    </derivirana_varijabla>
  </DomainObject.Predmet.ProtuStrankaListFormatedWithAdressOIB>
  <DomainObject.Predmet.ProtuStrankaListNazivFormated>
    <izvorni_sadrzaj>
      <item>EXP EDIT d.o.o. za trgovinu, proizvodnju i poslovne usluge</item>
    </izvorni_sadrzaj>
    <derivirana_varijabla naziv="DomainObject.Predmet.ProtuStrankaListNazivFormated_1">
      <item>EXP EDIT d.o.o. za trgovinu, proizvodnju i poslovne usluge</item>
    </derivirana_varijabla>
  </DomainObject.Predmet.ProtuStrankaListNazivFormated>
  <DomainObject.Predmet.ProtuStrankaListNazivFormatedOIB>
    <izvorni_sadrzaj>
      <item>EXP EDIT d.o.o. za trgovinu, proizvodnju i poslovne usluge, OIB 98336052558</item>
    </izvorni_sadrzaj>
    <derivirana_varijabla naziv="DomainObject.Predmet.ProtuStrankaListNazivFormatedOIB_1">
      <item>EXP EDIT d.o.o. za trgovinu, proizvodnju i poslovne usluge, OIB 98336052558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EXP EDIT d.o.o. za trgovinu, proizvodnju i poslovne usluge</izvorni_sadrzaj>
    <derivirana_varijabla naziv="DomainObject.Predmet.ProtustrankaIDrugi_1">EXP EDIT d.o.o. za trgovinu, proizvodnju i poslovne usluge</derivirana_varijabla>
  </DomainObject.Predmet.ProtustrankaIDrugi>
  <DomainObject.Predmet.StrankaIDrugiAdressOIB>
    <izvorni_sadrzaj>Fina, OIB 85821130368, Perivoj L.Marune 1, 22000 Šibenik</izvorni_sadrzaj>
    <derivirana_varijabla naziv="DomainObject.Predmet.StrankaIDrugiAdressOIB_1">Fina, OIB 85821130368, Perivoj L.Marune 1, 22000 Šibenik</derivirana_varijabla>
  </DomainObject.Predmet.StrankaIDrugiAdressOIB>
  <DomainObject.Predmet.ProtustrankaIDrugiAdressOIB>
    <izvorni_sadrzaj>EXP EDIT d.o.o. za trgovinu, proizvodnju i poslovne usluge, OIB 98336052558, 8. dalmatinske udarne brigade 35, 22000 Šibenik</izvorni_sadrzaj>
    <derivirana_varijabla naziv="DomainObject.Predmet.ProtustrankaIDrugiAdressOIB_1">EXP EDIT d.o.o. za trgovinu, proizvodnju i poslovne usluge, OIB 98336052558, 8. dalmatinske udarne brigade 35,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EXP EDIT d.o.o. za trgovinu, proizvodnju i poslovne usluge</item>
    </izvorni_sadrzaj>
    <derivirana_varijabla naziv="DomainObject.Predmet.SudioniciListNaziv_1">
      <item>Fina</item>
      <item>EXP EDIT d.o.o. za trgovinu, proizvodnju i poslovne usluge</item>
    </derivirana_varijabla>
  </DomainObject.Predmet.SudioniciListNaziv>
  <DomainObject.Predmet.SudioniciListAdressOIB>
    <izvorni_sadrzaj>
      <item>Fina, OIB 85821130368, Perivoj L.Marune 1,22000 Šibenik</item>
      <item>EXP EDIT d.o.o. za trgovinu, proizvodnju i poslovne usluge, OIB 98336052558, 8. dalmatinske udarne brigade 35,22000 Šibenik</item>
    </izvorni_sadrzaj>
    <derivirana_varijabla naziv="DomainObject.Predmet.SudioniciListAdressOIB_1">
      <item>Fina, OIB 85821130368, Perivoj L.Marune 1,22000 Šibenik</item>
      <item>EXP EDIT d.o.o. za trgovinu, proizvodnju i poslovne usluge, OIB 98336052558, 8. dalmatinske udarne brigade 35,22000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98336052558</item>
    </izvorni_sadrzaj>
    <derivirana_varijabla naziv="DomainObject.Predmet.SudioniciListNazivOIB_1">
      <item>, OIB 85821130368</item>
      <item>, OIB 98336052558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53A7C-BE28-4DFC-A93F-D47AFC1E9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376</properties:Words>
  <properties:Characters>1978</properties:Characters>
  <properties:Lines>79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2016-04-27T06:57:00Z</dcterms:created>
  <dc:creator>Administrator</dc:creator>
  <cp:lastModifiedBy>wsadmin</cp:lastModifiedBy>
  <cp:lastPrinted>2016-04-28T07:46:00Z</cp:lastPrinted>
  <dcterms:modified xmlns:xsi="http://www.w3.org/2001/XMLSchema-instance" xsi:type="dcterms:W3CDTF">2016-04-28T10:36:00Z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