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30331" w14:paraId="e430331" w:rsidRDefault="006764AA" w:rsidP="006764AA" w:rsidR="006764AA" w:rsidRPr="005153ED">
      <w:pPr>
        <w:jc w:val="right"/>
        <w15:collapsed w:val="false"/>
        <w:rPr>
          <w:b/>
        </w:rPr>
      </w:pPr>
      <w:bookmarkStart w:name="_GoBack" w:id="0"/>
      <w:bookmarkEnd w:id="0"/>
      <w:r w:rsidRPr="005153ED">
        <w:rPr>
          <w:b/>
        </w:rPr>
        <w:t xml:space="preserve">   Posl. br. 18 St-</w:t>
      </w:r>
      <w:r w:rsidR="00C76CA5">
        <w:rPr>
          <w:b/>
        </w:rPr>
        <w:t>526</w:t>
      </w:r>
      <w:r w:rsidR="000D330B" w:rsidRPr="005153ED">
        <w:rPr>
          <w:b/>
        </w:rPr>
        <w:t>/201</w:t>
      </w:r>
      <w:r w:rsidR="00397B2E">
        <w:rPr>
          <w:b/>
        </w:rPr>
        <w:t>8</w:t>
      </w: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724205" cx="687629"/>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314" cx="687733"/>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D57A11" w:rsidP="00D57A11" w:rsidR="00D57A11" w:rsidRPr="005153ED">
      <w:pPr>
        <w:rPr>
          <w:b/>
        </w:rPr>
      </w:pPr>
      <w:r w:rsidRPr="005153ED">
        <w:rPr>
          <w:b/>
        </w:rPr>
        <w:t>STALNA SLUŽBA U DUBROVNIKU</w:t>
      </w:r>
    </w:p>
    <w:p w:rsidRDefault="00442F88" w:rsidP="00D57A11" w:rsidR="00D57A11" w:rsidRPr="005153ED">
      <w:pPr>
        <w:rPr>
          <w:b/>
        </w:rPr>
      </w:pPr>
      <w:r w:rsidRPr="005153ED">
        <w:rPr>
          <w:b/>
        </w:rPr>
        <w:t xml:space="preserve">Dubrovnik, </w:t>
      </w:r>
      <w:r w:rsidR="00D57A11" w:rsidRPr="005153ED">
        <w:rPr>
          <w:b/>
        </w:rPr>
        <w:t>Dr. Ante Starčevića 23</w:t>
      </w:r>
    </w:p>
    <w:p w:rsidRDefault="007B7B45" w:rsidP="00F703B5" w:rsidR="007B7B45">
      <w:pPr>
        <w:rPr>
          <w:b/>
        </w:rPr>
      </w:pPr>
    </w:p>
    <w:p w:rsidRDefault="006C7F48" w:rsidP="00F703B5" w:rsidR="007B7B45" w:rsidRPr="006C7F48">
      <w:pPr>
        <w:jc w:val="center"/>
        <w:rPr>
          <w:b/>
        </w:rPr>
      </w:pPr>
      <w:r w:rsidRPr="006C7F48">
        <w:rPr>
          <w:b/>
        </w:rPr>
        <w:t>REPUBLIKA HRVATSKA</w:t>
      </w:r>
    </w:p>
    <w:p w:rsidRDefault="00D57A11" w:rsidP="001C5EF9" w:rsidR="00DB1319" w:rsidRPr="001C5EF9">
      <w:pPr>
        <w:jc w:val="center"/>
        <w:rPr>
          <w:b/>
        </w:rPr>
      </w:pPr>
      <w:r w:rsidRPr="005153ED">
        <w:rPr>
          <w:b/>
        </w:rPr>
        <w:t>R J E Š E N J E</w:t>
      </w:r>
    </w:p>
    <w:p w:rsidRDefault="00CC2466" w:rsidP="00D57A11" w:rsidR="00CC2466" w:rsidRPr="005153ED"/>
    <w:p w:rsidRDefault="00AA7FCA" w:rsidP="00C76CA5" w:rsidR="00DB1319">
      <w:pPr>
        <w:ind w:firstLine="708"/>
        <w:jc w:val="both"/>
      </w:pPr>
      <w:r w:rsidRPr="005153ED">
        <w:t xml:space="preserve">Trgovački sud u Splitu, Stalna služba u Dubrovniku, po sucu tog suda Katarini Franković, kao sucu pojedincu, u </w:t>
      </w:r>
      <w:r w:rsidR="00BF413D">
        <w:t>pred</w:t>
      </w:r>
      <w:r w:rsidRPr="005153ED">
        <w:t xml:space="preserve">stečajnom postupku nad dužnikom </w:t>
      </w:r>
      <w:r w:rsidR="00C76CA5" w:rsidRPr="00C76CA5">
        <w:t>MANDARINKO, d.o.o. za trgovinu, građenje i usluge, Opuzen, Zrinsko Frankopanska 21/1, MBS: 090006025, OIB: 23314822026</w:t>
      </w:r>
      <w:r w:rsidRPr="005153ED">
        <w:t xml:space="preserve">, nakon održanog </w:t>
      </w:r>
      <w:r w:rsidR="005153ED">
        <w:t>ispitnog ročišta</w:t>
      </w:r>
      <w:r w:rsidRPr="005153ED">
        <w:t xml:space="preserve"> u prisutnosti </w:t>
      </w:r>
      <w:r w:rsidR="00BF413D">
        <w:t>povjerenika</w:t>
      </w:r>
      <w:r w:rsidR="00397B2E" w:rsidRPr="00397B2E">
        <w:t xml:space="preserve"> </w:t>
      </w:r>
      <w:r w:rsidR="00C76CA5" w:rsidRPr="00C76CA5">
        <w:t>Tihana Majić</w:t>
      </w:r>
      <w:r w:rsidR="00397B2E" w:rsidRPr="00397B2E">
        <w:t>, osobno</w:t>
      </w:r>
      <w:r w:rsidR="00397B2E">
        <w:t xml:space="preserve">, </w:t>
      </w:r>
      <w:r w:rsidR="00C76CA5">
        <w:t xml:space="preserve">zamjenika </w:t>
      </w:r>
      <w:r w:rsidR="00397B2E">
        <w:t xml:space="preserve">punomoćnika dužnika </w:t>
      </w:r>
      <w:r w:rsidR="00C76CA5" w:rsidRPr="00C76CA5">
        <w:t>Katija Njirić, odvjetnica u Dubrovniku</w:t>
      </w:r>
      <w:r w:rsidR="00C76CA5">
        <w:t xml:space="preserve"> i </w:t>
      </w:r>
      <w:r w:rsidR="00C76CA5" w:rsidRPr="00C76CA5">
        <w:t>Antun Kisić</w:t>
      </w:r>
      <w:r w:rsidR="00C76CA5">
        <w:t>, odvjetnik u Dubrovniku, te vjerovnika</w:t>
      </w:r>
      <w:r w:rsidR="00397B2E">
        <w:t xml:space="preserve"> </w:t>
      </w:r>
      <w:r w:rsidR="00C76CA5">
        <w:t>Importanne centar d.o.o., Zagreb, zastupano po Nedjeljka Asanović Sarić,odvjetnica u Dubrovniku, Strahimir Filipović, osobno kao vjerovnik, Ifco systems Austria GmbH zastupano po zamj. pun. Slavenu Šoša, odvjetniku u Dubrovniku, Hrvatske šume d.o.o., zastupan po zamj. pun. Goranu Vidoviću, odvjetniku u Dubrovniku, LM Commerce d.o.o. Vrgorac zastupano po zastupniku po zakonu direktoru Lujo Mihaljević, te Zagrebačka banka d.d. zastupana po pun. po zaposlenju  Zoran Županović, dipl. iur.</w:t>
      </w:r>
      <w:r w:rsidR="0017219E">
        <w:t xml:space="preserve">, dana </w:t>
      </w:r>
      <w:r w:rsidR="00C76CA5">
        <w:t>27</w:t>
      </w:r>
      <w:r w:rsidR="0017219E">
        <w:t xml:space="preserve">. </w:t>
      </w:r>
      <w:r w:rsidR="00C76CA5">
        <w:t>studenog</w:t>
      </w:r>
      <w:r w:rsidR="005153ED">
        <w:t>a 201</w:t>
      </w:r>
      <w:r w:rsidR="00397B2E">
        <w:t>8</w:t>
      </w:r>
      <w:r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915398" w:rsidP="00C76CA5" w:rsidR="00256843">
      <w:pPr>
        <w:pStyle w:val="Odlomakpopisa"/>
        <w:numPr>
          <w:ilvl w:val="0"/>
          <w:numId w:val="22"/>
        </w:numPr>
        <w:jc w:val="both"/>
      </w:pPr>
      <w:r w:rsidRPr="005153ED">
        <w:t xml:space="preserve">Utvrđuju se tražbine </w:t>
      </w:r>
      <w:r w:rsidR="00BF413D">
        <w:t xml:space="preserve">slijedećih </w:t>
      </w:r>
      <w:r w:rsidRPr="005153ED">
        <w:t>vjerovnika</w:t>
      </w:r>
      <w:r w:rsidR="00BF413D">
        <w:t xml:space="preserve"> prema dužniku</w:t>
      </w:r>
      <w:r w:rsidR="00BF413D" w:rsidRPr="00BF413D">
        <w:t xml:space="preserve"> </w:t>
      </w:r>
      <w:r w:rsidR="00C76CA5" w:rsidRPr="00C76CA5">
        <w:t>MANDARINKO, d.o.o. za trgovinu, građenje i usluge, Opuzen, Zrinsko Frankopanska 21/1, MBS: 090006025, OIB: 23314822026</w:t>
      </w:r>
      <w:r w:rsidRPr="005153ED">
        <w:t>:</w:t>
      </w:r>
    </w:p>
    <w:p w:rsidRDefault="009E0823" w:rsidP="009E0823" w:rsidR="009E0823">
      <w:pPr>
        <w:pStyle w:val="Odlomakpopisa"/>
        <w:jc w:val="both"/>
      </w:pPr>
    </w:p>
    <w:p w:rsidRDefault="00C76CA5" w:rsidP="00C76CA5" w:rsidR="00C76CA5">
      <w:pPr>
        <w:ind w:hanging="648" w:left="708"/>
        <w:jc w:val="both"/>
      </w:pPr>
      <w:r>
        <w:t>1.</w:t>
      </w:r>
      <w:r>
        <w:tab/>
        <w:t>A.D.PLODOVI CRNE GORE, Ulica Svetozara Markovića 30, 81000 Podgorica, u iznosu od 61.959,88 kn,</w:t>
      </w:r>
      <w:r>
        <w:tab/>
        <w:t xml:space="preserve"> </w:t>
      </w:r>
    </w:p>
    <w:p w:rsidRDefault="00C76CA5" w:rsidP="00C76CA5" w:rsidR="00C76CA5">
      <w:pPr>
        <w:ind w:hanging="648" w:left="708"/>
        <w:jc w:val="both"/>
      </w:pPr>
      <w:r>
        <w:t>2.</w:t>
      </w:r>
      <w:r>
        <w:tab/>
        <w:t xml:space="preserve">AG FIGS CO, Halkida, 34100 Halkida, </w:t>
      </w:r>
      <w:r w:rsidRPr="00C76CA5">
        <w:t>u iznosu od</w:t>
      </w:r>
      <w:r>
        <w:t xml:space="preserve"> 1.800,50 kn,</w:t>
      </w:r>
      <w:r>
        <w:tab/>
        <w:t xml:space="preserve"> </w:t>
      </w:r>
    </w:p>
    <w:p w:rsidRDefault="00C76CA5" w:rsidP="00C76CA5" w:rsidR="00C76CA5">
      <w:pPr>
        <w:ind w:hanging="648" w:left="708"/>
        <w:jc w:val="both"/>
      </w:pPr>
      <w:r>
        <w:t>3.</w:t>
      </w:r>
      <w:r>
        <w:tab/>
        <w:t xml:space="preserve">AGRO-EL d.o.o. za proizvodnju i trgovinu poljoprivrednih proizvoda, OIB:53482668298, J.Slavenskog 62, 40000 Ivanovec, </w:t>
      </w:r>
      <w:r>
        <w:tab/>
      </w:r>
      <w:r w:rsidRPr="00C76CA5">
        <w:t>u iznosu od</w:t>
      </w:r>
      <w:r>
        <w:t xml:space="preserve"> 2.167,96 kn,</w:t>
      </w:r>
    </w:p>
    <w:p w:rsidRDefault="00C76CA5" w:rsidP="00C76CA5" w:rsidR="00C76CA5">
      <w:pPr>
        <w:ind w:hanging="648" w:left="708"/>
        <w:jc w:val="both"/>
      </w:pPr>
      <w:r>
        <w:t>4.</w:t>
      </w:r>
      <w:r>
        <w:tab/>
        <w:t>AGROSIM TRANS d.o.o.,</w:t>
      </w:r>
      <w:r>
        <w:tab/>
        <w:t xml:space="preserve">Karađorđeva 105, 76316 Bjeljina,u </w:t>
      </w:r>
      <w:r w:rsidRPr="00C76CA5">
        <w:t>iznosu od</w:t>
      </w:r>
      <w:r>
        <w:t xml:space="preserve"> 25.500,00 kn,</w:t>
      </w:r>
      <w:r>
        <w:tab/>
        <w:t xml:space="preserve"> </w:t>
      </w:r>
    </w:p>
    <w:p w:rsidRDefault="00C76CA5" w:rsidP="00C76CA5" w:rsidR="00C76CA5">
      <w:pPr>
        <w:ind w:hanging="648" w:left="708"/>
        <w:jc w:val="both"/>
      </w:pPr>
      <w:r>
        <w:t>5.</w:t>
      </w:r>
      <w:r>
        <w:tab/>
        <w:t xml:space="preserve">ALSA d.o.o. za prijevoz i usluge, OIB:31691882904, Bolnička cesta 34J, 10000 Zagreb, </w:t>
      </w:r>
      <w:r w:rsidRPr="00C76CA5">
        <w:t>u iznosu od</w:t>
      </w:r>
      <w:r>
        <w:t xml:space="preserve"> 7.000,00 kn,</w:t>
      </w:r>
      <w:r>
        <w:tab/>
        <w:t xml:space="preserve"> </w:t>
      </w:r>
    </w:p>
    <w:p w:rsidRDefault="00C76CA5" w:rsidP="00C76CA5" w:rsidR="00C76CA5">
      <w:pPr>
        <w:ind w:hanging="648" w:left="708"/>
        <w:jc w:val="both"/>
      </w:pPr>
      <w:r>
        <w:t>6.</w:t>
      </w:r>
      <w:r>
        <w:tab/>
        <w:t>AMBIENT PARK društvo s ograničenom odgovornošću za trgovinu, usluge i rekreaciju, OIB:11629135546, Budenec, Dominićev odvojak 6, 10360 Sesvete</w:t>
      </w:r>
      <w:r w:rsidRPr="00C76CA5">
        <w:t xml:space="preserve"> u iznosu od </w:t>
      </w:r>
      <w:r>
        <w:t>3.099,03 kn,</w:t>
      </w:r>
      <w:r>
        <w:tab/>
        <w:t xml:space="preserve"> </w:t>
      </w:r>
    </w:p>
    <w:p w:rsidRDefault="00C76CA5" w:rsidP="00C76CA5" w:rsidR="00C76CA5">
      <w:pPr>
        <w:ind w:hanging="648" w:left="708"/>
        <w:jc w:val="both"/>
      </w:pPr>
      <w:r>
        <w:t>7</w:t>
      </w:r>
      <w:r w:rsidR="00172B5B">
        <w:t>.</w:t>
      </w:r>
      <w:r>
        <w:tab/>
        <w:t>UGOSTITELJSKI OBRT "MOON CLUB" VL. KREŠO ANĐELIĆ, OIB: 62180612812, JORDANOVAC 11, 10000 ZAGREB</w:t>
      </w:r>
      <w:r>
        <w:tab/>
      </w:r>
      <w:r w:rsidRPr="00C76CA5">
        <w:t xml:space="preserve">u iznosu od </w:t>
      </w:r>
      <w:r>
        <w:t>100,00 kn,</w:t>
      </w:r>
      <w:r>
        <w:tab/>
        <w:t xml:space="preserve"> </w:t>
      </w:r>
    </w:p>
    <w:p w:rsidRDefault="00C76CA5" w:rsidP="00C76CA5" w:rsidR="00C76CA5">
      <w:pPr>
        <w:ind w:hanging="648" w:left="708"/>
        <w:jc w:val="both"/>
      </w:pPr>
      <w:r>
        <w:t>8</w:t>
      </w:r>
      <w:r w:rsidR="00991DC9">
        <w:t>.</w:t>
      </w:r>
      <w:r>
        <w:tab/>
        <w:t>AUTO AGENT, društvo s ograničenom odgovornošću za trgovinu, turizam i usluge</w:t>
      </w:r>
      <w:r w:rsidR="00991DC9">
        <w:t xml:space="preserve">, OIB: 03065874399, </w:t>
      </w:r>
      <w:r>
        <w:t>Hercegovačka 1, 20350 Metković</w:t>
      </w:r>
      <w:r>
        <w:tab/>
      </w:r>
      <w:r w:rsidR="00991DC9" w:rsidRPr="00991DC9">
        <w:t xml:space="preserve">u iznosu od </w:t>
      </w:r>
      <w:r>
        <w:t>3.091,90 kn</w:t>
      </w:r>
      <w:r w:rsidR="00991DC9">
        <w:t>,</w:t>
      </w:r>
    </w:p>
    <w:p w:rsidRDefault="00C76CA5" w:rsidP="00C76CA5" w:rsidR="00C76CA5">
      <w:pPr>
        <w:ind w:hanging="648" w:left="708"/>
        <w:jc w:val="both"/>
      </w:pPr>
      <w:r>
        <w:t>9</w:t>
      </w:r>
      <w:r w:rsidR="00991DC9">
        <w:t>.</w:t>
      </w:r>
      <w:r w:rsidR="00991DC9">
        <w:tab/>
        <w:t xml:space="preserve">ANTE BABIĆ, OIB:57012520446, </w:t>
      </w:r>
      <w:r>
        <w:t>ALOJZIJA STEPINCA 12, 20355 VLAKA</w:t>
      </w:r>
      <w:r>
        <w:tab/>
      </w:r>
      <w:r w:rsidR="00991DC9">
        <w:t xml:space="preserve">, </w:t>
      </w:r>
      <w:r w:rsidR="00991DC9" w:rsidRPr="00991DC9">
        <w:t>u iznosu od</w:t>
      </w:r>
      <w:r>
        <w:t xml:space="preserve"> 29.848,00 kn</w:t>
      </w:r>
      <w:r w:rsidR="00991DC9">
        <w:t>,</w:t>
      </w:r>
      <w:r>
        <w:tab/>
        <w:t xml:space="preserve"> </w:t>
      </w:r>
    </w:p>
    <w:p w:rsidRDefault="00C76CA5" w:rsidP="00C76CA5" w:rsidR="00C76CA5">
      <w:pPr>
        <w:ind w:hanging="648" w:left="708"/>
        <w:jc w:val="both"/>
      </w:pPr>
      <w:r>
        <w:lastRenderedPageBreak/>
        <w:t>10</w:t>
      </w:r>
      <w:r w:rsidR="00991DC9">
        <w:t>.</w:t>
      </w:r>
      <w:r>
        <w:tab/>
        <w:t>IVO BABIĆ</w:t>
      </w:r>
      <w:r w:rsidR="00991DC9">
        <w:t xml:space="preserve">, OIB:57461796900, </w:t>
      </w:r>
      <w:r>
        <w:t>ALOJZIJA STEPINCA 1033, 20355 VLAKA</w:t>
      </w:r>
      <w:r w:rsidR="00991DC9" w:rsidRPr="00991DC9">
        <w:t xml:space="preserve"> u iznosu od</w:t>
      </w:r>
      <w:r>
        <w:t xml:space="preserve"> 10.531,00 kn</w:t>
      </w:r>
      <w:r w:rsidR="00991DC9">
        <w:t>,</w:t>
      </w:r>
      <w:r>
        <w:tab/>
        <w:t xml:space="preserve"> </w:t>
      </w:r>
    </w:p>
    <w:p w:rsidRDefault="00991DC9" w:rsidP="00C76CA5" w:rsidR="00C76CA5">
      <w:pPr>
        <w:ind w:hanging="648" w:left="708"/>
        <w:jc w:val="both"/>
      </w:pPr>
      <w:r>
        <w:t>11.</w:t>
      </w:r>
      <w:r>
        <w:tab/>
        <w:t>MIRKO BABIĆ, OIB:</w:t>
      </w:r>
      <w:r w:rsidR="00C76CA5">
        <w:t>52442829349</w:t>
      </w:r>
      <w:r>
        <w:t xml:space="preserve">, </w:t>
      </w:r>
      <w:r w:rsidR="00C76CA5">
        <w:t>ALOJZIJA STEPINCA 78, 20355 VLAKA</w:t>
      </w:r>
      <w:r w:rsidRPr="00991DC9">
        <w:t xml:space="preserve"> u iznosu od</w:t>
      </w:r>
      <w:r w:rsidR="00C76CA5">
        <w:t xml:space="preserve"> 53.760,00 kn</w:t>
      </w:r>
      <w:r>
        <w:t>,</w:t>
      </w:r>
      <w:r w:rsidR="00C76CA5">
        <w:tab/>
        <w:t xml:space="preserve"> </w:t>
      </w:r>
    </w:p>
    <w:p w:rsidRDefault="00991DC9" w:rsidP="00C76CA5" w:rsidR="00C76CA5">
      <w:pPr>
        <w:ind w:hanging="648" w:left="708"/>
        <w:jc w:val="both"/>
      </w:pPr>
      <w:r>
        <w:t>12.</w:t>
      </w:r>
      <w:r>
        <w:tab/>
        <w:t xml:space="preserve">TOMISLAV BAĆE, OIB: 73752777375, </w:t>
      </w:r>
      <w:r w:rsidR="00C76CA5">
        <w:t>KRALJA ZVONIMIRA 49, 20350 METKOVIĆ</w:t>
      </w:r>
      <w:r w:rsidR="00C76CA5">
        <w:tab/>
      </w:r>
      <w:r w:rsidRPr="00991DC9">
        <w:t>u iznosu od</w:t>
      </w:r>
      <w:r w:rsidR="00C76CA5">
        <w:t xml:space="preserve"> 100,00 kn</w:t>
      </w:r>
      <w:r>
        <w:t>,</w:t>
      </w:r>
      <w:r w:rsidR="00C76CA5">
        <w:tab/>
        <w:t xml:space="preserve"> </w:t>
      </w:r>
    </w:p>
    <w:p w:rsidRDefault="00C76CA5" w:rsidP="00C76CA5" w:rsidR="00C76CA5">
      <w:pPr>
        <w:ind w:hanging="648" w:left="708"/>
        <w:jc w:val="both"/>
      </w:pPr>
      <w:r>
        <w:t>13</w:t>
      </w:r>
      <w:r w:rsidR="00991DC9">
        <w:t>.</w:t>
      </w:r>
      <w:r w:rsidR="00991DC9">
        <w:tab/>
        <w:t>JOŠKO BAŠIĆ, OIB:</w:t>
      </w:r>
      <w:r>
        <w:t>52667164612</w:t>
      </w:r>
      <w:r w:rsidR="00991DC9">
        <w:t>,</w:t>
      </w:r>
      <w:r>
        <w:tab/>
        <w:t xml:space="preserve">TRG </w:t>
      </w:r>
      <w:r w:rsidR="00991DC9">
        <w:t xml:space="preserve">OPUZENSKE BOJNE 2, 20355 OPUZEN, </w:t>
      </w:r>
      <w:r w:rsidR="00991DC9" w:rsidRPr="00991DC9">
        <w:t>u iznosu od</w:t>
      </w:r>
      <w:r>
        <w:t xml:space="preserve"> 2.226,00 kn</w:t>
      </w:r>
      <w:r w:rsidR="00991DC9">
        <w:t>,</w:t>
      </w:r>
      <w:r>
        <w:tab/>
        <w:t xml:space="preserve"> </w:t>
      </w:r>
    </w:p>
    <w:p w:rsidRDefault="00C76CA5" w:rsidP="00C76CA5" w:rsidR="00C76CA5">
      <w:pPr>
        <w:ind w:hanging="648" w:left="708"/>
        <w:jc w:val="both"/>
      </w:pPr>
      <w:r>
        <w:t>14</w:t>
      </w:r>
      <w:r w:rsidR="00991DC9">
        <w:t>.</w:t>
      </w:r>
      <w:r>
        <w:tab/>
        <w:t>BEL-CRO TRADE d.o.o. za proizvodnju, trgovinu i usluge</w:t>
      </w:r>
      <w:r w:rsidR="00991DC9">
        <w:t xml:space="preserve">,OIB: </w:t>
      </w:r>
      <w:r>
        <w:t>77140534241</w:t>
      </w:r>
      <w:r>
        <w:tab/>
      </w:r>
      <w:r w:rsidR="00991DC9">
        <w:t xml:space="preserve">, Kod škole 1b, 22324 Brištani, </w:t>
      </w:r>
      <w:r w:rsidR="00991DC9" w:rsidRPr="00991DC9">
        <w:t xml:space="preserve">u iznosu od </w:t>
      </w:r>
      <w:r>
        <w:t>13.508,32 kn</w:t>
      </w:r>
      <w:r w:rsidR="00991DC9">
        <w:t>,</w:t>
      </w:r>
      <w:r>
        <w:tab/>
        <w:t xml:space="preserve"> </w:t>
      </w:r>
    </w:p>
    <w:p w:rsidRDefault="00C76CA5" w:rsidP="00C76CA5" w:rsidR="00C76CA5">
      <w:pPr>
        <w:ind w:hanging="648" w:left="708"/>
        <w:jc w:val="both"/>
      </w:pPr>
      <w:r>
        <w:t>15</w:t>
      </w:r>
      <w:r w:rsidR="00991DC9">
        <w:t>.</w:t>
      </w:r>
      <w:r>
        <w:tab/>
        <w:t>BENUSSI društvo s ograničenom odgovornošću za trg</w:t>
      </w:r>
      <w:r w:rsidR="00101AA2">
        <w:t xml:space="preserve">ovinu, OIB:87971197112, </w:t>
      </w:r>
      <w:r>
        <w:t>Fa</w:t>
      </w:r>
      <w:r w:rsidR="00101AA2">
        <w:t xml:space="preserve">žanska cesta 86, 52212 Fažana, </w:t>
      </w:r>
      <w:r w:rsidR="00101AA2" w:rsidRPr="00101AA2">
        <w:t xml:space="preserve">u iznosu od </w:t>
      </w:r>
      <w:r>
        <w:t>1.812,72 kn</w:t>
      </w:r>
      <w:r w:rsidR="00101AA2">
        <w:t>,</w:t>
      </w:r>
      <w:r>
        <w:tab/>
        <w:t xml:space="preserve"> </w:t>
      </w:r>
    </w:p>
    <w:p w:rsidRDefault="00C76CA5" w:rsidP="00C76CA5" w:rsidR="00C76CA5">
      <w:pPr>
        <w:ind w:hanging="648" w:left="708"/>
        <w:jc w:val="both"/>
      </w:pPr>
      <w:r>
        <w:t>16</w:t>
      </w:r>
      <w:r w:rsidR="001D13CD">
        <w:t>.</w:t>
      </w:r>
      <w:r>
        <w:tab/>
        <w:t>BILAJA društvo s ograničenom odgovornošću, za trgovinu, ugostiteljstvo, turizam i preradu maslina</w:t>
      </w:r>
      <w:r w:rsidR="001D13CD">
        <w:t>, OIB:</w:t>
      </w:r>
      <w:r>
        <w:t>64338881286</w:t>
      </w:r>
      <w:r w:rsidR="001D13CD">
        <w:t xml:space="preserve">,  </w:t>
      </w:r>
      <w:r>
        <w:t>Marinska Cesta 36, 21222 Marina</w:t>
      </w:r>
      <w:r>
        <w:tab/>
      </w:r>
      <w:r w:rsidR="001D13CD" w:rsidRPr="001D13CD">
        <w:t>u iznosu od</w:t>
      </w:r>
      <w:r>
        <w:t xml:space="preserve"> 1.139,04 kn</w:t>
      </w:r>
      <w:r w:rsidR="001D13CD">
        <w:t>,</w:t>
      </w:r>
      <w:r>
        <w:tab/>
        <w:t xml:space="preserve"> </w:t>
      </w:r>
    </w:p>
    <w:p w:rsidRDefault="00C76CA5" w:rsidP="00C76CA5" w:rsidR="00C76CA5">
      <w:pPr>
        <w:ind w:hanging="648" w:left="708"/>
        <w:jc w:val="both"/>
      </w:pPr>
      <w:r>
        <w:t>17</w:t>
      </w:r>
      <w:r w:rsidR="001D13CD">
        <w:t>.</w:t>
      </w:r>
      <w:r>
        <w:tab/>
        <w:t>A</w:t>
      </w:r>
      <w:r w:rsidR="001D13CD">
        <w:t xml:space="preserve">NTE BJELIŠ, OIB: </w:t>
      </w:r>
      <w:r>
        <w:t>69819291377</w:t>
      </w:r>
      <w:r w:rsidR="001D13CD">
        <w:t>,</w:t>
      </w:r>
      <w:r>
        <w:tab/>
      </w:r>
      <w:r w:rsidR="001D13CD">
        <w:t xml:space="preserve"> </w:t>
      </w:r>
      <w:r>
        <w:t>MIHALJ 91, 20355 MIHALJ</w:t>
      </w:r>
      <w:r w:rsidR="001D13CD">
        <w:t>,</w:t>
      </w:r>
      <w:r w:rsidR="001D13CD" w:rsidRPr="001D13CD">
        <w:t xml:space="preserve"> u iznosu od</w:t>
      </w:r>
      <w:r>
        <w:t xml:space="preserve"> 28.251,00 kn</w:t>
      </w:r>
      <w:r w:rsidR="001D13CD">
        <w:t>,</w:t>
      </w:r>
      <w:r>
        <w:tab/>
        <w:t xml:space="preserve"> </w:t>
      </w:r>
    </w:p>
    <w:p w:rsidRDefault="00C76CA5" w:rsidP="00C76CA5" w:rsidR="00C76CA5">
      <w:pPr>
        <w:ind w:hanging="648" w:left="708"/>
        <w:jc w:val="both"/>
      </w:pPr>
      <w:r>
        <w:t>18</w:t>
      </w:r>
      <w:r w:rsidR="001D13CD">
        <w:t>.</w:t>
      </w:r>
      <w:r>
        <w:tab/>
        <w:t>LUDBREŠKA MLJEKARA "ANTUN BOHNEC"- Đuro Bohnec, Ludbreg, Trg slobode 1</w:t>
      </w:r>
      <w:r w:rsidR="001D13CD">
        <w:t xml:space="preserve">, OIB:07642766164, </w:t>
      </w:r>
      <w:r>
        <w:t>TRG SLOBODE 1, 42230 LUDBREG</w:t>
      </w:r>
      <w:r>
        <w:tab/>
      </w:r>
      <w:r w:rsidR="001D13CD" w:rsidRPr="001D13CD">
        <w:t>u iznosu od</w:t>
      </w:r>
      <w:r>
        <w:t xml:space="preserve"> 8.418,19 kn</w:t>
      </w:r>
      <w:r w:rsidR="001D13CD">
        <w:t>,</w:t>
      </w:r>
      <w:r>
        <w:tab/>
        <w:t xml:space="preserve"> </w:t>
      </w:r>
    </w:p>
    <w:p w:rsidRDefault="00C76CA5" w:rsidP="00C76CA5" w:rsidR="00C76CA5">
      <w:pPr>
        <w:ind w:hanging="648" w:left="708"/>
        <w:jc w:val="both"/>
      </w:pPr>
      <w:r>
        <w:t>19</w:t>
      </w:r>
      <w:r w:rsidR="001D13CD">
        <w:t>.</w:t>
      </w:r>
      <w:r>
        <w:tab/>
        <w:t>BOMARK AMBALAŽA društvo s ograničenom odgovornošću za</w:t>
      </w:r>
      <w:r w:rsidR="001D13CD">
        <w:t xml:space="preserve"> proizvodnju, trgovinu i usluge, OIB:26897480147, </w:t>
      </w:r>
      <w:r>
        <w:t>Ivana Severa 15, 42000 Varaždin</w:t>
      </w:r>
      <w:r>
        <w:tab/>
      </w:r>
      <w:r w:rsidR="001D13CD" w:rsidRPr="001D13CD">
        <w:t>u iznosu od</w:t>
      </w:r>
      <w:r w:rsidR="001D13CD">
        <w:t xml:space="preserve"> </w:t>
      </w:r>
      <w:r>
        <w:t>817,30 kn</w:t>
      </w:r>
      <w:r w:rsidR="001D13CD">
        <w:t>,</w:t>
      </w:r>
      <w:r>
        <w:tab/>
        <w:t xml:space="preserve"> </w:t>
      </w:r>
    </w:p>
    <w:p w:rsidRDefault="00C76CA5" w:rsidP="00C76CA5" w:rsidR="00C76CA5">
      <w:pPr>
        <w:ind w:hanging="648" w:left="708"/>
        <w:jc w:val="both"/>
      </w:pPr>
      <w:r>
        <w:t>20</w:t>
      </w:r>
      <w:r w:rsidR="001D13CD">
        <w:t>.</w:t>
      </w:r>
      <w:r>
        <w:tab/>
        <w:t>Proizvodnja limarskih proizvoda ,građevinski radovi ,proizvodnja vina LIMMONT,vlasnik Ivica Borovac , Metković Kralja Zvonimira 31</w:t>
      </w:r>
      <w:r w:rsidR="001D13CD">
        <w:t xml:space="preserve">, OIB:24133442330, </w:t>
      </w:r>
      <w:r>
        <w:t>KRAL</w:t>
      </w:r>
      <w:r w:rsidR="001D13CD">
        <w:t xml:space="preserve">JA ZVONIMIRA 29, 20350 METKOVIĆ, </w:t>
      </w:r>
      <w:r w:rsidR="001D13CD" w:rsidRPr="001D13CD">
        <w:t xml:space="preserve">u iznosu od </w:t>
      </w:r>
      <w:r>
        <w:t>5.468,75 kn</w:t>
      </w:r>
      <w:r w:rsidR="001D13CD">
        <w:t>,</w:t>
      </w:r>
      <w:r>
        <w:tab/>
        <w:t xml:space="preserve"> </w:t>
      </w:r>
    </w:p>
    <w:p w:rsidRDefault="00C76CA5" w:rsidP="00C76CA5" w:rsidR="00C76CA5">
      <w:pPr>
        <w:ind w:hanging="648" w:left="708"/>
        <w:jc w:val="both"/>
      </w:pPr>
      <w:r>
        <w:t>21</w:t>
      </w:r>
      <w:r w:rsidR="001D13CD">
        <w:t>.</w:t>
      </w:r>
      <w:r>
        <w:tab/>
        <w:t>BRČIĆ društvo s ograničenom odgovornošću za proizvodnju, trgovinu i usluge</w:t>
      </w:r>
      <w:r w:rsidR="001D13CD">
        <w:t xml:space="preserve">, OIB: </w:t>
      </w:r>
      <w:r>
        <w:t>35352875616</w:t>
      </w:r>
      <w:r>
        <w:tab/>
        <w:t>Kolodvorska 168, 32254 Vrbanja</w:t>
      </w:r>
      <w:r>
        <w:tab/>
      </w:r>
      <w:r w:rsidR="001D13CD" w:rsidRPr="001D13CD">
        <w:t>u iznosu od</w:t>
      </w:r>
      <w:r>
        <w:t xml:space="preserve"> 1.007,65 kn</w:t>
      </w:r>
      <w:r w:rsidR="001D13CD">
        <w:t>,</w:t>
      </w:r>
      <w:r>
        <w:tab/>
        <w:t xml:space="preserve"> </w:t>
      </w:r>
    </w:p>
    <w:p w:rsidRDefault="00C76CA5" w:rsidP="00C76CA5" w:rsidR="00C76CA5">
      <w:pPr>
        <w:ind w:hanging="648" w:left="708"/>
        <w:jc w:val="both"/>
      </w:pPr>
      <w:r>
        <w:t>22</w:t>
      </w:r>
      <w:r w:rsidR="001D13CD">
        <w:t>.</w:t>
      </w:r>
      <w:r>
        <w:tab/>
        <w:t>BREDA I PITA društvo s ograničenom odgovornošću za proizvodnju peka</w:t>
      </w:r>
      <w:r w:rsidR="001D13CD">
        <w:t>rskih i slastičarskih proizvoda, OIB:</w:t>
      </w:r>
      <w:r>
        <w:t>78566880038</w:t>
      </w:r>
      <w:r w:rsidR="001D13CD">
        <w:t xml:space="preserve">, </w:t>
      </w:r>
      <w:r>
        <w:tab/>
        <w:t>Borčec 11, 10000 Zagreb</w:t>
      </w:r>
      <w:r>
        <w:tab/>
      </w:r>
      <w:r w:rsidR="001D13CD" w:rsidRPr="001D13CD">
        <w:t xml:space="preserve">u iznosu od </w:t>
      </w:r>
      <w:r>
        <w:t>21,38 kn</w:t>
      </w:r>
      <w:r w:rsidR="001D13CD">
        <w:t>,</w:t>
      </w:r>
      <w:r>
        <w:tab/>
        <w:t xml:space="preserve"> </w:t>
      </w:r>
    </w:p>
    <w:p w:rsidRDefault="00C76CA5" w:rsidP="00C76CA5" w:rsidR="00C76CA5">
      <w:pPr>
        <w:ind w:hanging="648" w:left="708"/>
        <w:jc w:val="both"/>
      </w:pPr>
      <w:r>
        <w:t>23</w:t>
      </w:r>
      <w:r w:rsidR="001D13CD">
        <w:t>.</w:t>
      </w:r>
      <w:r w:rsidR="001D13CD">
        <w:tab/>
        <w:t xml:space="preserve">MATE BULUM, OIB: 49703167405, </w:t>
      </w:r>
      <w:r>
        <w:t>BANA J. JELAČIĆA 160, 20355 OPUZEN</w:t>
      </w:r>
      <w:r w:rsidR="001D13CD" w:rsidRPr="001D13CD">
        <w:t xml:space="preserve"> u iznosu od</w:t>
      </w:r>
      <w:r>
        <w:t xml:space="preserve"> 98.000,00 kn</w:t>
      </w:r>
      <w:r w:rsidR="001D13CD">
        <w:t>,</w:t>
      </w:r>
      <w:r>
        <w:tab/>
        <w:t xml:space="preserve"> </w:t>
      </w:r>
    </w:p>
    <w:p w:rsidRDefault="00C76CA5" w:rsidP="00C76CA5" w:rsidR="00C76CA5">
      <w:pPr>
        <w:ind w:hanging="648" w:left="708"/>
        <w:jc w:val="both"/>
      </w:pPr>
      <w:r>
        <w:t>24</w:t>
      </w:r>
      <w:r w:rsidR="001D13CD">
        <w:t>.</w:t>
      </w:r>
      <w:r>
        <w:tab/>
        <w:t>Ugostiteljski obrt "PIKARO", vl. Davor Bunti</w:t>
      </w:r>
      <w:r w:rsidR="001D13CD">
        <w:t xml:space="preserve">ć, Zagreb, Kralja Zvonimira 137, OIB:86470425542, </w:t>
      </w:r>
      <w:r>
        <w:t>VRANIĆEVA ULICA 3, 10000 ZAGREB</w:t>
      </w:r>
      <w:r>
        <w:tab/>
      </w:r>
      <w:r w:rsidR="001D13CD" w:rsidRPr="001D13CD">
        <w:t>u iznosu od</w:t>
      </w:r>
      <w:r w:rsidR="001D13CD">
        <w:t xml:space="preserve"> </w:t>
      </w:r>
      <w:r>
        <w:t>100,00 kn</w:t>
      </w:r>
      <w:r w:rsidR="001D13CD">
        <w:t>,</w:t>
      </w:r>
      <w:r>
        <w:tab/>
        <w:t xml:space="preserve"> </w:t>
      </w:r>
    </w:p>
    <w:p w:rsidRDefault="00C76CA5" w:rsidP="00C76CA5" w:rsidR="00C76CA5">
      <w:pPr>
        <w:ind w:hanging="648" w:left="708"/>
        <w:jc w:val="both"/>
      </w:pPr>
      <w:r>
        <w:t>25</w:t>
      </w:r>
      <w:r w:rsidR="001D13CD">
        <w:t>.</w:t>
      </w:r>
      <w:r>
        <w:tab/>
        <w:t>BOŠKO CABUNAC</w:t>
      </w:r>
      <w:r w:rsidR="001D13CD">
        <w:t xml:space="preserve">, OIB:54533053235, </w:t>
      </w:r>
      <w:r>
        <w:t>PANTOVČAK 22, 10000 ZAGREB</w:t>
      </w:r>
      <w:r w:rsidR="001D13CD" w:rsidRPr="001D13CD">
        <w:t xml:space="preserve"> u iznosu od </w:t>
      </w:r>
      <w:r>
        <w:t>100,00 kn</w:t>
      </w:r>
      <w:r w:rsidR="001D13CD">
        <w:t>,</w:t>
      </w:r>
      <w:r>
        <w:tab/>
        <w:t xml:space="preserve"> </w:t>
      </w:r>
    </w:p>
    <w:p w:rsidRDefault="00C76CA5" w:rsidP="00C76CA5" w:rsidR="00C76CA5">
      <w:pPr>
        <w:ind w:hanging="648" w:left="708"/>
        <w:jc w:val="both"/>
      </w:pPr>
      <w:r>
        <w:t>26</w:t>
      </w:r>
      <w:r w:rsidR="001D13CD">
        <w:t>.</w:t>
      </w:r>
      <w:r>
        <w:tab/>
        <w:t>CERMAT d.o.o. za trgovinu, proizvodnju i usluge</w:t>
      </w:r>
      <w:r w:rsidR="001D13CD">
        <w:t>, OIB:</w:t>
      </w:r>
      <w:r>
        <w:tab/>
        <w:t>9670182</w:t>
      </w:r>
      <w:r w:rsidR="001D13CD">
        <w:t>3382,</w:t>
      </w:r>
      <w:r w:rsidR="001D13CD">
        <w:tab/>
        <w:t xml:space="preserve"> Sljemenska </w:t>
      </w:r>
      <w:r>
        <w:t>53, 31000 Osijek</w:t>
      </w:r>
      <w:r w:rsidR="001D13CD">
        <w:t xml:space="preserve">, </w:t>
      </w:r>
      <w:r w:rsidR="001D13CD" w:rsidRPr="001D13CD">
        <w:t>u iznosu od</w:t>
      </w:r>
      <w:r>
        <w:t xml:space="preserve"> 5.426,73 kn</w:t>
      </w:r>
      <w:r w:rsidR="001D13CD">
        <w:t>,</w:t>
      </w:r>
      <w:r>
        <w:tab/>
        <w:t xml:space="preserve"> </w:t>
      </w:r>
    </w:p>
    <w:p w:rsidRDefault="001D13CD" w:rsidP="00C76CA5" w:rsidR="00C76CA5">
      <w:pPr>
        <w:ind w:hanging="648" w:left="708"/>
        <w:jc w:val="both"/>
      </w:pPr>
      <w:r>
        <w:t>27.</w:t>
      </w:r>
      <w:r w:rsidR="00C76CA5">
        <w:tab/>
        <w:t>CIAK TRUCK SERVIS d.o.o. za trgovinu i usl</w:t>
      </w:r>
      <w:r>
        <w:t xml:space="preserve">uge (prije-AUTOŠTRUKELJ d.o.o.), OIB:36408239104, </w:t>
      </w:r>
      <w:r w:rsidR="00C76CA5">
        <w:t>Dugoselska 10, 10370 Rugvica</w:t>
      </w:r>
      <w:r>
        <w:t xml:space="preserve">, </w:t>
      </w:r>
      <w:r w:rsidRPr="001D13CD">
        <w:t>u iznosu od</w:t>
      </w:r>
      <w:r w:rsidR="00C76CA5">
        <w:t xml:space="preserve"> 11.994,00 kn</w:t>
      </w:r>
      <w:r>
        <w:t>,</w:t>
      </w:r>
      <w:r w:rsidR="00C76CA5">
        <w:tab/>
        <w:t xml:space="preserve"> </w:t>
      </w:r>
    </w:p>
    <w:p w:rsidRDefault="00C76CA5" w:rsidP="00C76CA5" w:rsidR="00C76CA5">
      <w:pPr>
        <w:ind w:hanging="648" w:left="708"/>
        <w:jc w:val="both"/>
      </w:pPr>
      <w:r>
        <w:t>28</w:t>
      </w:r>
      <w:r w:rsidR="001D13CD">
        <w:t>.</w:t>
      </w:r>
      <w:r>
        <w:tab/>
        <w:t>ČISTOĆA METKOVIĆ d.o.o. za obavljanje komunalnih djelatnosti</w:t>
      </w:r>
      <w:r w:rsidR="001D13CD">
        <w:t>, OIB:</w:t>
      </w:r>
      <w:r>
        <w:t>53973515423</w:t>
      </w:r>
      <w:r w:rsidR="001D13CD">
        <w:t xml:space="preserve">, </w:t>
      </w:r>
      <w:r>
        <w:t>Mostarska 10, 20350 Metković</w:t>
      </w:r>
      <w:r w:rsidR="001D13CD">
        <w:t xml:space="preserve">, </w:t>
      </w:r>
      <w:r w:rsidR="001D13CD" w:rsidRPr="001D13CD">
        <w:t xml:space="preserve">u iznosu od </w:t>
      </w:r>
      <w:r>
        <w:t>3.480,00 kn</w:t>
      </w:r>
      <w:r w:rsidR="001D13CD">
        <w:t>,</w:t>
      </w:r>
      <w:r>
        <w:tab/>
        <w:t xml:space="preserve"> </w:t>
      </w:r>
    </w:p>
    <w:p w:rsidRDefault="00C76CA5" w:rsidP="00C76CA5" w:rsidR="00C76CA5">
      <w:pPr>
        <w:ind w:hanging="648" w:left="708"/>
        <w:jc w:val="both"/>
      </w:pPr>
      <w:r>
        <w:t>29</w:t>
      </w:r>
      <w:r w:rsidR="009934CA">
        <w:t>.</w:t>
      </w:r>
      <w:r>
        <w:tab/>
        <w:t>ČISTOĆA OPUZEN d.o.o. za komunalne djelatnosti</w:t>
      </w:r>
      <w:r w:rsidR="009934CA">
        <w:t>, OIB:</w:t>
      </w:r>
      <w:r>
        <w:t>76374489207</w:t>
      </w:r>
      <w:r>
        <w:tab/>
      </w:r>
      <w:r w:rsidR="009934CA">
        <w:t xml:space="preserve">, Ulica </w:t>
      </w:r>
      <w:r>
        <w:t>Matice Hrvatske 9, 20355 Opuzen</w:t>
      </w:r>
      <w:r>
        <w:tab/>
      </w:r>
      <w:r w:rsidR="009934CA" w:rsidRPr="009934CA">
        <w:t>u iznosu od</w:t>
      </w:r>
      <w:r>
        <w:t xml:space="preserve"> 5.940,75 kn</w:t>
      </w:r>
      <w:r w:rsidR="009934CA">
        <w:t>,</w:t>
      </w:r>
      <w:r>
        <w:tab/>
        <w:t xml:space="preserve"> </w:t>
      </w:r>
    </w:p>
    <w:p w:rsidRDefault="00C76CA5" w:rsidP="00C76CA5" w:rsidR="00C76CA5">
      <w:pPr>
        <w:ind w:hanging="648" w:left="708"/>
        <w:jc w:val="both"/>
      </w:pPr>
      <w:r>
        <w:t>30</w:t>
      </w:r>
      <w:r w:rsidR="00E25E94">
        <w:t>.</w:t>
      </w:r>
      <w:r w:rsidR="00E25E94">
        <w:tab/>
        <w:t xml:space="preserve">STANISLAVA ČOVIĆ, OIB: 63392810972, </w:t>
      </w:r>
      <w:r>
        <w:t>STANKA</w:t>
      </w:r>
      <w:r w:rsidR="00E25E94">
        <w:t xml:space="preserve"> PARMAĆA 122, 20355 OPUZEN, </w:t>
      </w:r>
      <w:r w:rsidR="00E25E94" w:rsidRPr="00E25E94">
        <w:t>u iznosu od</w:t>
      </w:r>
      <w:r>
        <w:t xml:space="preserve"> 2.105,00 kn</w:t>
      </w:r>
      <w:r w:rsidR="00E25E94">
        <w:t>,</w:t>
      </w:r>
      <w:r>
        <w:tab/>
        <w:t xml:space="preserve"> </w:t>
      </w:r>
    </w:p>
    <w:p w:rsidRDefault="00C76CA5" w:rsidP="00C76CA5" w:rsidR="00C76CA5">
      <w:pPr>
        <w:ind w:hanging="648" w:left="708"/>
        <w:jc w:val="both"/>
      </w:pPr>
      <w:r>
        <w:t>31</w:t>
      </w:r>
      <w:r w:rsidR="006D7407">
        <w:t>.</w:t>
      </w:r>
      <w:r>
        <w:tab/>
        <w:t>DAMJAN</w:t>
      </w:r>
      <w:r w:rsidR="006D7407">
        <w:t xml:space="preserve">OVIĆ SPEDING d.o.o., </w:t>
      </w:r>
      <w:r>
        <w:t>Vuka Karadžića 85, 22420 Platičevo</w:t>
      </w:r>
      <w:r w:rsidR="006D7407">
        <w:t xml:space="preserve">, </w:t>
      </w:r>
      <w:r>
        <w:tab/>
      </w:r>
      <w:r w:rsidR="006D7407" w:rsidRPr="006D7407">
        <w:t xml:space="preserve">u iznosu od </w:t>
      </w:r>
      <w:r>
        <w:t>26.404,75 kn</w:t>
      </w:r>
      <w:r w:rsidR="006D7407">
        <w:t>,</w:t>
      </w:r>
      <w:r>
        <w:tab/>
        <w:t xml:space="preserve"> </w:t>
      </w:r>
    </w:p>
    <w:p w:rsidRDefault="00C76CA5" w:rsidP="00C76CA5" w:rsidR="00C76CA5">
      <w:pPr>
        <w:ind w:hanging="648" w:left="708"/>
        <w:jc w:val="both"/>
      </w:pPr>
      <w:r>
        <w:t>32</w:t>
      </w:r>
      <w:r w:rsidR="006D7407">
        <w:t>.</w:t>
      </w:r>
      <w:r>
        <w:tab/>
      </w:r>
      <w:r w:rsidR="006D7407">
        <w:t xml:space="preserve">DECCO ITALIA S.R.L., </w:t>
      </w:r>
      <w:r>
        <w:t>ZONA INDUSTRIALE BIVIO ASPRO 1, 95040 Belpaso</w:t>
      </w:r>
      <w:r w:rsidR="006D7407" w:rsidRPr="006D7407">
        <w:t xml:space="preserve"> u iznosu od</w:t>
      </w:r>
      <w:r>
        <w:t xml:space="preserve"> 44.100,00 kn</w:t>
      </w:r>
      <w:r w:rsidR="006D7407">
        <w:t>,</w:t>
      </w:r>
      <w:r>
        <w:tab/>
        <w:t xml:space="preserve"> </w:t>
      </w:r>
    </w:p>
    <w:p w:rsidRDefault="00C76CA5" w:rsidP="00C76CA5" w:rsidR="00C76CA5">
      <w:pPr>
        <w:ind w:hanging="648" w:left="708"/>
        <w:jc w:val="both"/>
      </w:pPr>
      <w:r>
        <w:lastRenderedPageBreak/>
        <w:t>33</w:t>
      </w:r>
      <w:r w:rsidR="006D7407">
        <w:t>.</w:t>
      </w:r>
      <w:r>
        <w:tab/>
        <w:t>DELTA TONERI d.o.o. za proizvodnju, usluge i trgovinu</w:t>
      </w:r>
      <w:r w:rsidR="006D7407">
        <w:t xml:space="preserve">, OIB:08747165305, Zagrebačka 8/1, 20355 Opuzen, </w:t>
      </w:r>
      <w:r w:rsidR="006D7407" w:rsidRPr="006D7407">
        <w:t xml:space="preserve">u iznosu od </w:t>
      </w:r>
      <w:r>
        <w:t>572,50 kn</w:t>
      </w:r>
      <w:r w:rsidR="006D7407">
        <w:t>,</w:t>
      </w:r>
      <w:r>
        <w:tab/>
        <w:t xml:space="preserve"> </w:t>
      </w:r>
    </w:p>
    <w:p w:rsidRDefault="00C76CA5" w:rsidP="00C76CA5" w:rsidR="00C76CA5">
      <w:pPr>
        <w:ind w:hanging="648" w:left="708"/>
        <w:jc w:val="both"/>
      </w:pPr>
      <w:r>
        <w:t>34</w:t>
      </w:r>
      <w:r w:rsidR="006D7407">
        <w:t>.</w:t>
      </w:r>
      <w:r>
        <w:tab/>
        <w:t>DEMO REBUS d.o.o. za trgovinu i usluge</w:t>
      </w:r>
      <w:r w:rsidR="006D7407">
        <w:t xml:space="preserve">, OIB: 35410733503, </w:t>
      </w:r>
      <w:r>
        <w:t>Kaptolska 45, 10000 Zagreb</w:t>
      </w:r>
      <w:r>
        <w:tab/>
      </w:r>
      <w:r w:rsidR="006D7407" w:rsidRPr="006D7407">
        <w:t xml:space="preserve">u iznosu od </w:t>
      </w:r>
      <w:r>
        <w:t>3.125,00 kn</w:t>
      </w:r>
      <w:r>
        <w:tab/>
        <w:t xml:space="preserve"> </w:t>
      </w:r>
    </w:p>
    <w:p w:rsidRDefault="00C76CA5" w:rsidP="00C76CA5" w:rsidR="00C76CA5">
      <w:pPr>
        <w:ind w:hanging="648" w:left="708"/>
        <w:jc w:val="both"/>
      </w:pPr>
      <w:r>
        <w:t>35</w:t>
      </w:r>
      <w:r w:rsidR="006D7407">
        <w:t>.</w:t>
      </w:r>
      <w:r>
        <w:tab/>
        <w:t>TRGOVAČKI OBRT EM-DI, SAFET DERVIŠEVIĆ, KARLOVAC, ZVONIMIROVA 4</w:t>
      </w:r>
      <w:r w:rsidR="006D7407">
        <w:t>, OIB:</w:t>
      </w:r>
      <w:r>
        <w:t>30716663440</w:t>
      </w:r>
      <w:r w:rsidR="006D7407">
        <w:t xml:space="preserve">, </w:t>
      </w:r>
      <w:r>
        <w:t>KRALJA ZVONIMIRA 4, 47000 KARLOVAC</w:t>
      </w:r>
      <w:r w:rsidR="006D7407" w:rsidRPr="006D7407">
        <w:t xml:space="preserve"> u iznosu od</w:t>
      </w:r>
      <w:r>
        <w:t xml:space="preserve"> 100,00 kn</w:t>
      </w:r>
      <w:r w:rsidR="006D7407">
        <w:t>,</w:t>
      </w:r>
      <w:r>
        <w:tab/>
        <w:t xml:space="preserve"> </w:t>
      </w:r>
    </w:p>
    <w:p w:rsidRDefault="00C76CA5" w:rsidP="00C76CA5" w:rsidR="00C76CA5">
      <w:pPr>
        <w:ind w:hanging="648" w:left="708"/>
        <w:jc w:val="both"/>
      </w:pPr>
      <w:r>
        <w:t>36</w:t>
      </w:r>
      <w:r w:rsidR="000A17ED">
        <w:t>.</w:t>
      </w:r>
      <w:r>
        <w:tab/>
        <w:t>DINOVA-DIONA, trgovina, d.o.o.</w:t>
      </w:r>
      <w:r w:rsidR="006D7407">
        <w:t xml:space="preserve">, OIB: </w:t>
      </w:r>
      <w:r>
        <w:t>41112127430</w:t>
      </w:r>
      <w:r w:rsidR="006D7407">
        <w:t xml:space="preserve">, </w:t>
      </w:r>
      <w:r>
        <w:t>Donje svetice 127, 10000 Zagreb</w:t>
      </w:r>
      <w:r w:rsidR="000A17ED">
        <w:t>,</w:t>
      </w:r>
      <w:r w:rsidR="000A17ED" w:rsidRPr="000A17ED">
        <w:t>u iznosu od</w:t>
      </w:r>
      <w:r>
        <w:t xml:space="preserve"> 7.944,46 kn</w:t>
      </w:r>
      <w:r w:rsidR="000A17ED">
        <w:t>,</w:t>
      </w:r>
      <w:r>
        <w:tab/>
        <w:t xml:space="preserve"> </w:t>
      </w:r>
    </w:p>
    <w:p w:rsidRDefault="000A17ED" w:rsidP="00C76CA5" w:rsidR="00C76CA5">
      <w:pPr>
        <w:ind w:hanging="648" w:left="708"/>
        <w:jc w:val="both"/>
      </w:pPr>
      <w:r>
        <w:t>37.</w:t>
      </w:r>
      <w:r>
        <w:tab/>
        <w:t xml:space="preserve">DM TRANS, Milcinskega 11, 3000 Celje, </w:t>
      </w:r>
      <w:r w:rsidRPr="000A17ED">
        <w:t>u iznosu od</w:t>
      </w:r>
      <w:r w:rsidR="00C76CA5">
        <w:t xml:space="preserve"> 19.500,00 kn</w:t>
      </w:r>
      <w:r>
        <w:t>,</w:t>
      </w:r>
      <w:r w:rsidR="00C76CA5">
        <w:tab/>
        <w:t xml:space="preserve"> </w:t>
      </w:r>
    </w:p>
    <w:p w:rsidRDefault="00C76CA5" w:rsidP="00C76CA5" w:rsidR="00C76CA5">
      <w:pPr>
        <w:ind w:hanging="648" w:left="708"/>
        <w:jc w:val="both"/>
      </w:pPr>
      <w:r>
        <w:t>38</w:t>
      </w:r>
      <w:r w:rsidR="00BC6261">
        <w:t>.</w:t>
      </w:r>
      <w:r>
        <w:tab/>
        <w:t>Financijska agencija</w:t>
      </w:r>
      <w:r w:rsidR="00BC6261">
        <w:t xml:space="preserve">, OIB:85821130368, </w:t>
      </w:r>
      <w:r>
        <w:t>Ulica grada Vukovara 70, 10000 Zagreb</w:t>
      </w:r>
      <w:r w:rsidR="00BC6261" w:rsidRPr="00BC6261">
        <w:t xml:space="preserve"> u iznosu od </w:t>
      </w:r>
      <w:r>
        <w:t>155,49 kn</w:t>
      </w:r>
      <w:r w:rsidR="00BC6261">
        <w:t>,</w:t>
      </w:r>
      <w:r>
        <w:tab/>
      </w:r>
    </w:p>
    <w:p w:rsidRDefault="00C76CA5" w:rsidP="00C76CA5" w:rsidR="00C76CA5">
      <w:pPr>
        <w:ind w:hanging="648" w:left="708"/>
        <w:jc w:val="both"/>
      </w:pPr>
      <w:r>
        <w:t>39</w:t>
      </w:r>
      <w:r w:rsidR="00BC6261">
        <w:t>.</w:t>
      </w:r>
      <w:r>
        <w:tab/>
        <w:t>IVANA FILIPOVIĆ</w:t>
      </w:r>
      <w:r w:rsidR="00BC6261">
        <w:t xml:space="preserve">, OIB:20594220071, </w:t>
      </w:r>
      <w:r>
        <w:t>ZRINSKO-FRANKOPANSKA 211 (21/1), 20355 OPUZEN</w:t>
      </w:r>
      <w:r w:rsidR="00BC6261">
        <w:t xml:space="preserve">, </w:t>
      </w:r>
      <w:r w:rsidR="00BC6261" w:rsidRPr="00BC6261">
        <w:t xml:space="preserve">u iznosu od </w:t>
      </w:r>
      <w:r>
        <w:t>136.000,00 kn</w:t>
      </w:r>
      <w:r w:rsidR="00BC6261">
        <w:t>,</w:t>
      </w:r>
      <w:r>
        <w:tab/>
        <w:t xml:space="preserve"> </w:t>
      </w:r>
    </w:p>
    <w:p w:rsidRDefault="00C76CA5" w:rsidP="00C76CA5" w:rsidR="00C76CA5">
      <w:pPr>
        <w:ind w:hanging="648" w:left="708"/>
        <w:jc w:val="both"/>
      </w:pPr>
      <w:r>
        <w:t>40</w:t>
      </w:r>
      <w:r w:rsidR="00BC6261">
        <w:t>.</w:t>
      </w:r>
      <w:r w:rsidR="00BC6261">
        <w:tab/>
        <w:t xml:space="preserve">MARIJAN MARINKO </w:t>
      </w:r>
      <w:r>
        <w:t>FILIPOVIĆ</w:t>
      </w:r>
      <w:r w:rsidR="00BC6261">
        <w:t>, OIB:</w:t>
      </w:r>
      <w:r>
        <w:t>54847039275</w:t>
      </w:r>
      <w:r w:rsidR="00BC6261">
        <w:t xml:space="preserve">,ZRINSKO - </w:t>
      </w:r>
      <w:r>
        <w:t>FRANKOPANSKA 211, 20355 OPUZEN</w:t>
      </w:r>
      <w:r>
        <w:tab/>
      </w:r>
      <w:r w:rsidR="00BC6261" w:rsidRPr="00BC6261">
        <w:t>u iznosu od</w:t>
      </w:r>
      <w:r>
        <w:t xml:space="preserve"> 38.817,00 kn</w:t>
      </w:r>
      <w:r w:rsidR="00BC6261">
        <w:t>,</w:t>
      </w:r>
      <w:r>
        <w:tab/>
        <w:t xml:space="preserve"> </w:t>
      </w:r>
    </w:p>
    <w:p w:rsidRDefault="00C76CA5" w:rsidP="00C76CA5" w:rsidR="00C76CA5">
      <w:pPr>
        <w:ind w:hanging="648" w:left="708"/>
        <w:jc w:val="both"/>
      </w:pPr>
      <w:r>
        <w:t>41</w:t>
      </w:r>
      <w:r w:rsidR="00BC6261">
        <w:t>.</w:t>
      </w:r>
      <w:r>
        <w:tab/>
        <w:t>FINDRI I ZETOVI d.o.o. za</w:t>
      </w:r>
      <w:r w:rsidR="004C0D45">
        <w:t xml:space="preserve"> proizvodnju, usluge i trgovinu, OIB:78097936516, </w:t>
      </w:r>
      <w:r>
        <w:t>Barčev trg 16, 10000 Zagreb</w:t>
      </w:r>
      <w:r w:rsidR="004C0D45">
        <w:t xml:space="preserve">, u iznosu od </w:t>
      </w:r>
      <w:r>
        <w:t>344,25 kn</w:t>
      </w:r>
      <w:r w:rsidR="004C0D45">
        <w:t>,</w:t>
      </w:r>
      <w:r>
        <w:tab/>
        <w:t xml:space="preserve"> </w:t>
      </w:r>
    </w:p>
    <w:p w:rsidRDefault="00C76CA5" w:rsidP="00C76CA5" w:rsidR="00C76CA5">
      <w:pPr>
        <w:ind w:hanging="648" w:left="708"/>
        <w:jc w:val="both"/>
      </w:pPr>
      <w:r>
        <w:t>4</w:t>
      </w:r>
      <w:r w:rsidR="004C0D45">
        <w:t>2.</w:t>
      </w:r>
      <w:r>
        <w:tab/>
        <w:t>FONDO GONZAGA DI CABRINI</w:t>
      </w:r>
      <w:r w:rsidR="004C0D45">
        <w:t xml:space="preserve">, </w:t>
      </w:r>
      <w:r>
        <w:t>VIA GONZAGA 2, 46020 Magnacavallo</w:t>
      </w:r>
      <w:r w:rsidR="004C0D45" w:rsidRPr="004C0D45">
        <w:t xml:space="preserve"> u iznosu od</w:t>
      </w:r>
      <w:r>
        <w:t xml:space="preserve"> 410.906,78 kn</w:t>
      </w:r>
      <w:r w:rsidR="004C0D45">
        <w:t>,</w:t>
      </w:r>
      <w:r>
        <w:tab/>
        <w:t xml:space="preserve"> </w:t>
      </w:r>
    </w:p>
    <w:p w:rsidRDefault="004C0D45" w:rsidP="00C76CA5" w:rsidR="00C76CA5">
      <w:pPr>
        <w:ind w:hanging="648" w:left="708"/>
        <w:jc w:val="both"/>
      </w:pPr>
      <w:r>
        <w:t>43</w:t>
      </w:r>
      <w:r w:rsidR="00AE0DAD">
        <w:t>.</w:t>
      </w:r>
      <w:r w:rsidR="00AE0DAD">
        <w:tab/>
        <w:t xml:space="preserve">FOODINVEST ITALIA SPA, </w:t>
      </w:r>
      <w:r w:rsidR="00C76CA5">
        <w:t>VIA PALAZZASSO, 12023 Caraglio</w:t>
      </w:r>
      <w:r w:rsidR="00AE0DAD">
        <w:t xml:space="preserve">, </w:t>
      </w:r>
      <w:r w:rsidR="00AE0DAD" w:rsidRPr="00AE0DAD">
        <w:t xml:space="preserve">u iznosu od </w:t>
      </w:r>
      <w:r w:rsidR="00C76CA5">
        <w:t>225.747,03 kn</w:t>
      </w:r>
      <w:r w:rsidR="00C76CA5">
        <w:tab/>
      </w:r>
      <w:r w:rsidR="00AE0DAD">
        <w:t>,</w:t>
      </w:r>
      <w:r w:rsidR="00C76CA5">
        <w:t xml:space="preserve"> </w:t>
      </w:r>
    </w:p>
    <w:p w:rsidRDefault="00AE0DAD" w:rsidP="00C76CA5" w:rsidR="00C76CA5">
      <w:pPr>
        <w:ind w:hanging="648" w:left="708"/>
        <w:jc w:val="both"/>
      </w:pPr>
      <w:r>
        <w:t>44.</w:t>
      </w:r>
      <w:r w:rsidR="00C76CA5">
        <w:tab/>
        <w:t>FRANJA, obrt za ugostiteljstvo, proizvodnju, poljoprivredu i trgovinu, vl. Željko Franja, Rakov Potok, Samoborska cesta 214</w:t>
      </w:r>
      <w:r>
        <w:t>, OIB:</w:t>
      </w:r>
      <w:r w:rsidR="00C76CA5">
        <w:tab/>
        <w:t>67270344008</w:t>
      </w:r>
      <w:r w:rsidR="00C76CA5">
        <w:tab/>
        <w:t>SAMOBORS</w:t>
      </w:r>
      <w:r>
        <w:t xml:space="preserve">KA CESTA 214, 10436 RAKOV POTOK, </w:t>
      </w:r>
      <w:r w:rsidRPr="00AE0DAD">
        <w:t>u iznosu od</w:t>
      </w:r>
      <w:r w:rsidR="00C76CA5">
        <w:t xml:space="preserve"> 9.266,00 kn</w:t>
      </w:r>
      <w:r>
        <w:t>,</w:t>
      </w:r>
      <w:r w:rsidR="00C76CA5">
        <w:tab/>
        <w:t xml:space="preserve"> </w:t>
      </w:r>
    </w:p>
    <w:p w:rsidRDefault="00C76CA5" w:rsidP="00C76CA5" w:rsidR="00C76CA5">
      <w:pPr>
        <w:ind w:hanging="648" w:left="708"/>
        <w:jc w:val="both"/>
      </w:pPr>
      <w:r>
        <w:t>4</w:t>
      </w:r>
      <w:r w:rsidR="00AE0DAD">
        <w:t>5.</w:t>
      </w:r>
      <w:r>
        <w:tab/>
        <w:t>FRUKTALI jednostavno društvo s ograničenom odgovornošću za trgovinu i usluge u stečaju</w:t>
      </w:r>
      <w:r w:rsidR="00AE0DAD">
        <w:t>, OIB:</w:t>
      </w:r>
      <w:r>
        <w:tab/>
        <w:t>55750048850</w:t>
      </w:r>
      <w:r w:rsidR="00AE0DAD">
        <w:t xml:space="preserve">, </w:t>
      </w:r>
      <w:r>
        <w:t>Puljska ulica 1, 10000 Zagr</w:t>
      </w:r>
      <w:r w:rsidR="00AE0DAD">
        <w:t xml:space="preserve">eb, </w:t>
      </w:r>
      <w:r w:rsidR="00AE0DAD" w:rsidRPr="00AE0DAD">
        <w:t xml:space="preserve">u iznosu od </w:t>
      </w:r>
      <w:r w:rsidR="00AE0DAD">
        <w:t>8.841,88 kn,</w:t>
      </w:r>
    </w:p>
    <w:p w:rsidRDefault="00C76CA5" w:rsidP="00C76CA5" w:rsidR="00C76CA5">
      <w:pPr>
        <w:ind w:hanging="648" w:left="708"/>
        <w:jc w:val="both"/>
      </w:pPr>
      <w:r>
        <w:t>4</w:t>
      </w:r>
      <w:r w:rsidR="00AE0DAD">
        <w:t>6.</w:t>
      </w:r>
      <w:r>
        <w:tab/>
        <w:t>GASTRAL NATURA društvo s ograničenom odgovornošću za trgovinu i usluge u stečaju</w:t>
      </w:r>
      <w:r w:rsidR="00AE0DAD">
        <w:t xml:space="preserve">, OIB: </w:t>
      </w:r>
      <w:r>
        <w:t>51023706342</w:t>
      </w:r>
      <w:r w:rsidR="00AE0DAD">
        <w:t>,</w:t>
      </w:r>
      <w:r>
        <w:tab/>
        <w:t>Franje Vidovića 59D, 43240 Čazma</w:t>
      </w:r>
      <w:r w:rsidR="00AE0DAD">
        <w:t xml:space="preserve">, </w:t>
      </w:r>
      <w:r w:rsidR="00AE0DAD" w:rsidRPr="00AE0DAD">
        <w:t>u iznosu od</w:t>
      </w:r>
      <w:r w:rsidR="00AE0DAD">
        <w:t xml:space="preserve"> </w:t>
      </w:r>
      <w:r>
        <w:t>2.551,29 kn</w:t>
      </w:r>
      <w:r w:rsidR="00AE0DAD">
        <w:t>,</w:t>
      </w:r>
      <w:r>
        <w:tab/>
        <w:t xml:space="preserve"> </w:t>
      </w:r>
    </w:p>
    <w:p w:rsidRDefault="00AE0DAD" w:rsidP="00C76CA5" w:rsidR="00C76CA5">
      <w:pPr>
        <w:ind w:hanging="648" w:left="708"/>
        <w:jc w:val="both"/>
      </w:pPr>
      <w:r>
        <w:t>47.</w:t>
      </w:r>
      <w:r w:rsidR="00C76CA5">
        <w:tab/>
        <w:t>GEOFRUIT HELLAS S.A.</w:t>
      </w:r>
      <w:r>
        <w:t xml:space="preserve">, </w:t>
      </w:r>
      <w:r w:rsidR="00C76CA5">
        <w:t>PYRGOS LECHENA ILIAS, 27100 Pyrgos</w:t>
      </w:r>
      <w:r>
        <w:t xml:space="preserve">, </w:t>
      </w:r>
      <w:r w:rsidRPr="00AE0DAD">
        <w:t xml:space="preserve">u iznosu od </w:t>
      </w:r>
      <w:r w:rsidR="00C76CA5">
        <w:t>77.437,51 kn</w:t>
      </w:r>
      <w:r>
        <w:t>,</w:t>
      </w:r>
      <w:r w:rsidR="00C76CA5">
        <w:tab/>
        <w:t xml:space="preserve"> </w:t>
      </w:r>
    </w:p>
    <w:p w:rsidRDefault="00AE0DAD" w:rsidP="00C76CA5" w:rsidR="00C76CA5">
      <w:pPr>
        <w:ind w:hanging="648" w:left="708"/>
        <w:jc w:val="both"/>
      </w:pPr>
      <w:r>
        <w:t>48.</w:t>
      </w:r>
      <w:r w:rsidR="00C76CA5">
        <w:tab/>
        <w:t>GOMOLAVA - ŠPED d.o.o. za otpremništvo i usluge</w:t>
      </w:r>
      <w:r>
        <w:t xml:space="preserve">, OIB: 38075265298, Šeferova 10, 10000 Zagreb, </w:t>
      </w:r>
      <w:r w:rsidRPr="00AE0DAD">
        <w:t>u iznosu od</w:t>
      </w:r>
      <w:r w:rsidR="00C76CA5">
        <w:t xml:space="preserve"> 9.042,85 kn</w:t>
      </w:r>
      <w:r>
        <w:t>,</w:t>
      </w:r>
      <w:r w:rsidR="00C76CA5">
        <w:tab/>
        <w:t xml:space="preserve"> </w:t>
      </w:r>
    </w:p>
    <w:p w:rsidRDefault="00AE0DAD" w:rsidP="00C76CA5" w:rsidR="00C76CA5">
      <w:pPr>
        <w:ind w:hanging="648" w:left="708"/>
        <w:jc w:val="both"/>
      </w:pPr>
      <w:r>
        <w:t>49.</w:t>
      </w:r>
      <w:r w:rsidR="00C76CA5">
        <w:tab/>
        <w:t>GRAD OPUZEN</w:t>
      </w:r>
      <w:r>
        <w:t xml:space="preserve">, OIB: 31464373259, </w:t>
      </w:r>
      <w:r w:rsidR="00C76CA5">
        <w:t>Trg kralja Tomislava 1, 20355 Opuzen</w:t>
      </w:r>
      <w:r w:rsidR="004B3EF2">
        <w:t xml:space="preserve">, </w:t>
      </w:r>
      <w:r w:rsidR="004B3EF2" w:rsidRPr="004B3EF2">
        <w:t>u iznosu od</w:t>
      </w:r>
      <w:r w:rsidR="00C76CA5">
        <w:t xml:space="preserve"> 14.180,34 kn</w:t>
      </w:r>
      <w:r w:rsidR="004B3EF2">
        <w:t>,</w:t>
      </w:r>
      <w:r w:rsidR="00C76CA5">
        <w:tab/>
        <w:t xml:space="preserve"> </w:t>
      </w:r>
    </w:p>
    <w:p w:rsidRDefault="004B3EF2" w:rsidP="00C76CA5" w:rsidR="00C76CA5">
      <w:pPr>
        <w:ind w:hanging="648" w:left="708"/>
        <w:jc w:val="both"/>
      </w:pPr>
      <w:r>
        <w:t>50.</w:t>
      </w:r>
      <w:r w:rsidR="00C76CA5">
        <w:tab/>
        <w:t>IVAN</w:t>
      </w:r>
      <w:r>
        <w:t xml:space="preserve"> GROŠEK, OIB: 49791205306, </w:t>
      </w:r>
      <w:r w:rsidR="00C76CA5">
        <w:t>VINOGRADSKA 41D, 48324 GLOGOVAC</w:t>
      </w:r>
      <w:r>
        <w:t>,</w:t>
      </w:r>
      <w:r w:rsidRPr="004B3EF2">
        <w:t xml:space="preserve"> u iznosu od</w:t>
      </w:r>
      <w:r w:rsidR="00C76CA5">
        <w:t xml:space="preserve"> 2.210,00 kn</w:t>
      </w:r>
      <w:r>
        <w:t>,</w:t>
      </w:r>
      <w:r w:rsidR="00C76CA5">
        <w:tab/>
        <w:t xml:space="preserve"> </w:t>
      </w:r>
    </w:p>
    <w:p w:rsidRDefault="00C76CA5" w:rsidP="00C76CA5" w:rsidR="00C76CA5">
      <w:pPr>
        <w:ind w:hanging="648" w:left="708"/>
        <w:jc w:val="both"/>
      </w:pPr>
      <w:r>
        <w:t>5</w:t>
      </w:r>
      <w:r w:rsidR="004B3EF2">
        <w:t>1.</w:t>
      </w:r>
      <w:r>
        <w:tab/>
        <w:t>GS1 CROATIA - HRVATSKO UDRUŽENJE ZA AUTOMATSKU IDENTIFIKACIJU, ELEKTRONIČKU RAZMJENU PODATAKA I UPRAVLJANJE POSLOVNIM  PROCESIMA</w:t>
      </w:r>
      <w:r w:rsidR="004B3EF2">
        <w:t xml:space="preserve">, OIB:03365973101, </w:t>
      </w:r>
      <w:r>
        <w:t>Preradovićeva 35, 10000 Zagreb</w:t>
      </w:r>
      <w:r w:rsidR="004B3EF2">
        <w:t xml:space="preserve">, </w:t>
      </w:r>
      <w:r w:rsidR="004B3EF2" w:rsidRPr="004B3EF2">
        <w:t>u iznosu od</w:t>
      </w:r>
      <w:r>
        <w:t xml:space="preserve"> 1.075,00 kn</w:t>
      </w:r>
      <w:r w:rsidR="004B3EF2">
        <w:t>,</w:t>
      </w:r>
      <w:r>
        <w:tab/>
        <w:t xml:space="preserve"> </w:t>
      </w:r>
    </w:p>
    <w:p w:rsidRDefault="00C300B4" w:rsidP="00C76CA5" w:rsidR="00C76CA5">
      <w:pPr>
        <w:ind w:hanging="648" w:left="708"/>
        <w:jc w:val="both"/>
      </w:pPr>
      <w:r>
        <w:t>52.</w:t>
      </w:r>
      <w:r w:rsidR="00C76CA5">
        <w:tab/>
        <w:t xml:space="preserve">GUMIIMPEX - GUMI RECIKLAŽA I PROIZVODNJA društvo s ograničenom odgovornošću za </w:t>
      </w:r>
      <w:r>
        <w:t xml:space="preserve">proizvodnju, reciklažu i usluge, OIB: </w:t>
      </w:r>
      <w:r w:rsidR="00C76CA5">
        <w:t>82298562620</w:t>
      </w:r>
      <w:r>
        <w:t xml:space="preserve">, </w:t>
      </w:r>
      <w:r w:rsidR="00C76CA5">
        <w:t>Pavl</w:t>
      </w:r>
      <w:r>
        <w:t xml:space="preserve">eka Miškine 64c, 42000 Varaždin, </w:t>
      </w:r>
      <w:r w:rsidRPr="00C300B4">
        <w:t>u iznosu od</w:t>
      </w:r>
      <w:r w:rsidR="00C76CA5">
        <w:t xml:space="preserve"> 5.686,35 kn</w:t>
      </w:r>
      <w:r>
        <w:t>,</w:t>
      </w:r>
      <w:r w:rsidR="00C76CA5">
        <w:tab/>
        <w:t xml:space="preserve"> </w:t>
      </w:r>
    </w:p>
    <w:p w:rsidRDefault="00C76CA5" w:rsidP="00C76CA5" w:rsidR="00C76CA5">
      <w:pPr>
        <w:ind w:hanging="648" w:left="708"/>
        <w:jc w:val="both"/>
      </w:pPr>
      <w:r>
        <w:t>5</w:t>
      </w:r>
      <w:r w:rsidR="00C300B4">
        <w:t>3.</w:t>
      </w:r>
      <w:r>
        <w:tab/>
        <w:t>Heavy Duty d.o.o. za usluge</w:t>
      </w:r>
      <w:r w:rsidR="00C300B4">
        <w:t>, OIB:</w:t>
      </w:r>
      <w:r>
        <w:t>80583</w:t>
      </w:r>
      <w:r w:rsidR="00C300B4">
        <w:t xml:space="preserve">016213, Marijana Čavića 8, 10000 Zagreb, </w:t>
      </w:r>
      <w:r w:rsidR="00C300B4" w:rsidRPr="00C300B4">
        <w:t>u iznosu od</w:t>
      </w:r>
      <w:r>
        <w:t xml:space="preserve"> 13.261,88 kn</w:t>
      </w:r>
      <w:r w:rsidR="00C300B4">
        <w:t>,</w:t>
      </w:r>
      <w:r>
        <w:tab/>
        <w:t xml:space="preserve"> </w:t>
      </w:r>
    </w:p>
    <w:p w:rsidRDefault="00C76CA5" w:rsidP="00C76CA5" w:rsidR="00C76CA5">
      <w:pPr>
        <w:ind w:hanging="648" w:left="708"/>
        <w:jc w:val="both"/>
      </w:pPr>
      <w:r>
        <w:t>5</w:t>
      </w:r>
      <w:r w:rsidR="00C300B4">
        <w:t>4.</w:t>
      </w:r>
      <w:r>
        <w:tab/>
        <w:t>HEDONA društvo s ograničenom odgovornošću za proizvodnju, usluge i trgovinu</w:t>
      </w:r>
      <w:r w:rsidR="0040744E">
        <w:t>, OIB:</w:t>
      </w:r>
      <w:r>
        <w:tab/>
        <w:t>94041624698</w:t>
      </w:r>
      <w:r>
        <w:tab/>
        <w:t>Trg Antuna Nemčića 7, 48260 Križevci</w:t>
      </w:r>
      <w:r w:rsidR="0040744E" w:rsidRPr="0040744E">
        <w:t xml:space="preserve"> u iznosu od</w:t>
      </w:r>
      <w:r w:rsidR="0040744E">
        <w:t xml:space="preserve"> </w:t>
      </w:r>
      <w:r>
        <w:t>658,50 kn</w:t>
      </w:r>
      <w:r w:rsidR="0040744E">
        <w:t>,</w:t>
      </w:r>
    </w:p>
    <w:p w:rsidRDefault="00C76CA5" w:rsidP="00C76CA5" w:rsidR="00C76CA5">
      <w:pPr>
        <w:ind w:hanging="648" w:left="708"/>
        <w:jc w:val="both"/>
      </w:pPr>
      <w:r>
        <w:t>5</w:t>
      </w:r>
      <w:r w:rsidR="0040744E">
        <w:t>5.</w:t>
      </w:r>
      <w:r>
        <w:tab/>
        <w:t>Miho Hendić, servis "MEŠTAR HENDIĆ", Dubrovnik, Dr. A.Starčevića 72</w:t>
      </w:r>
      <w:r w:rsidR="0040744E">
        <w:t xml:space="preserve">. OIB: </w:t>
      </w:r>
      <w:r>
        <w:t>76266131122</w:t>
      </w:r>
      <w:r w:rsidR="0040744E">
        <w:t xml:space="preserve">, DUBRAVKA 30, 20216 DUBRAVKA </w:t>
      </w:r>
      <w:r w:rsidR="0040744E" w:rsidRPr="0040744E">
        <w:t>u iznosu od</w:t>
      </w:r>
      <w:r w:rsidR="0040744E">
        <w:t xml:space="preserve"> </w:t>
      </w:r>
      <w:r>
        <w:t>5.300,00 kn</w:t>
      </w:r>
      <w:r w:rsidR="0040744E">
        <w:t>,</w:t>
      </w:r>
      <w:r>
        <w:tab/>
        <w:t xml:space="preserve"> </w:t>
      </w:r>
    </w:p>
    <w:p w:rsidRDefault="0040744E" w:rsidP="00C76CA5" w:rsidR="00C76CA5">
      <w:pPr>
        <w:ind w:hanging="648" w:left="708"/>
        <w:jc w:val="both"/>
      </w:pPr>
      <w:r>
        <w:t>56.</w:t>
      </w:r>
      <w:r w:rsidR="00C76CA5">
        <w:tab/>
        <w:t>Hrvatske vode, pravna osoba za upravljanje vodama</w:t>
      </w:r>
      <w:r>
        <w:t>, OIB:</w:t>
      </w:r>
      <w:r w:rsidR="00C76CA5">
        <w:tab/>
        <w:t>28921383001</w:t>
      </w:r>
      <w:r>
        <w:t>,</w:t>
      </w:r>
      <w:r w:rsidR="00C76CA5">
        <w:tab/>
      </w:r>
      <w:r>
        <w:t xml:space="preserve"> Grada Vukovara 220, 10000 Zagreb</w:t>
      </w:r>
      <w:r>
        <w:tab/>
        <w:t xml:space="preserve">, </w:t>
      </w:r>
      <w:r w:rsidRPr="0040744E">
        <w:t xml:space="preserve">u iznosu od </w:t>
      </w:r>
      <w:r w:rsidR="00C76CA5">
        <w:t>6.652,28 kn</w:t>
      </w:r>
      <w:r>
        <w:t>,</w:t>
      </w:r>
      <w:r w:rsidR="00C76CA5">
        <w:tab/>
      </w:r>
    </w:p>
    <w:p w:rsidRDefault="00C76CA5" w:rsidP="00C76CA5" w:rsidR="00C76CA5">
      <w:pPr>
        <w:ind w:hanging="648" w:left="708"/>
        <w:jc w:val="both"/>
      </w:pPr>
      <w:r>
        <w:lastRenderedPageBreak/>
        <w:t>5</w:t>
      </w:r>
      <w:r w:rsidR="0040744E">
        <w:t>7.</w:t>
      </w:r>
      <w:r>
        <w:tab/>
        <w:t>Hrvatski</w:t>
      </w:r>
      <w:r w:rsidR="0040744E">
        <w:t xml:space="preserve"> Telekom d.d., OIB:</w:t>
      </w:r>
      <w:r>
        <w:t>81793146560</w:t>
      </w:r>
      <w:r w:rsidR="0040744E">
        <w:t>,</w:t>
      </w:r>
      <w:r>
        <w:tab/>
      </w:r>
      <w:r w:rsidR="0040744E">
        <w:t xml:space="preserve"> </w:t>
      </w:r>
      <w:r>
        <w:t>Roberta Frangeša Mihanovića 9, 10000 Zagreb</w:t>
      </w:r>
      <w:r>
        <w:tab/>
      </w:r>
      <w:r w:rsidR="0040744E" w:rsidRPr="0040744E">
        <w:t xml:space="preserve">u iznosu od </w:t>
      </w:r>
      <w:r>
        <w:t>2.483,66 kn</w:t>
      </w:r>
      <w:r w:rsidR="0040744E">
        <w:t>,</w:t>
      </w:r>
      <w:r>
        <w:tab/>
        <w:t xml:space="preserve"> </w:t>
      </w:r>
    </w:p>
    <w:p w:rsidRDefault="00C76CA5" w:rsidP="00C76CA5" w:rsidR="00C76CA5">
      <w:pPr>
        <w:ind w:hanging="648" w:left="708"/>
        <w:jc w:val="both"/>
      </w:pPr>
      <w:r>
        <w:t>5</w:t>
      </w:r>
      <w:r w:rsidR="0040744E">
        <w:t>8.</w:t>
      </w:r>
      <w:r>
        <w:tab/>
        <w:t>Obrt za prijevoz i usluge HRABAR-TRANSPORT vl. Krešimir Hrabar</w:t>
      </w:r>
      <w:r w:rsidR="008061A0">
        <w:t xml:space="preserve">, Seget Donji, Kneza Domagoja 9, OIB:82759963942, </w:t>
      </w:r>
      <w:r>
        <w:t>KNEZA DOMAGOJA 9, 21220 SEGET DONJI</w:t>
      </w:r>
      <w:r w:rsidR="008061A0">
        <w:t xml:space="preserve">, </w:t>
      </w:r>
      <w:r w:rsidR="008061A0" w:rsidRPr="008061A0">
        <w:t>u iznosu od</w:t>
      </w:r>
      <w:r>
        <w:t xml:space="preserve"> 15.831,25 kn</w:t>
      </w:r>
      <w:r w:rsidR="008061A0">
        <w:t>,</w:t>
      </w:r>
      <w:r>
        <w:tab/>
        <w:t xml:space="preserve"> </w:t>
      </w:r>
    </w:p>
    <w:p w:rsidRDefault="008061A0" w:rsidP="00C76CA5" w:rsidR="00C76CA5">
      <w:pPr>
        <w:ind w:hanging="648" w:left="708"/>
        <w:jc w:val="both"/>
      </w:pPr>
      <w:r>
        <w:t>59.</w:t>
      </w:r>
      <w:r w:rsidR="00C76CA5">
        <w:tab/>
        <w:t>HRVATSKE ŠUME dru</w:t>
      </w:r>
      <w:r>
        <w:t xml:space="preserve">štvo s ograničenom odgovornošću, OIB: </w:t>
      </w:r>
      <w:r w:rsidR="00C76CA5">
        <w:t>69693144506</w:t>
      </w:r>
      <w:r>
        <w:t xml:space="preserve">, </w:t>
      </w:r>
      <w:r w:rsidR="00C76CA5">
        <w:tab/>
        <w:t xml:space="preserve">Ulica </w:t>
      </w:r>
      <w:r>
        <w:t xml:space="preserve">Kneza Branimira 1, 10000 Zagreb, </w:t>
      </w:r>
      <w:r w:rsidRPr="008061A0">
        <w:t>u iznosu od</w:t>
      </w:r>
      <w:r>
        <w:t xml:space="preserve"> </w:t>
      </w:r>
      <w:r w:rsidR="00C76CA5">
        <w:t>60.980,79 kn</w:t>
      </w:r>
      <w:r>
        <w:t>,</w:t>
      </w:r>
      <w:r w:rsidR="00C76CA5">
        <w:tab/>
        <w:t xml:space="preserve"> </w:t>
      </w:r>
    </w:p>
    <w:p w:rsidRDefault="008061A0" w:rsidP="00C76CA5" w:rsidR="00C76CA5">
      <w:pPr>
        <w:ind w:hanging="648" w:left="708"/>
        <w:jc w:val="both"/>
      </w:pPr>
      <w:r>
        <w:t>60.</w:t>
      </w:r>
      <w:r>
        <w:tab/>
      </w:r>
      <w:r w:rsidR="00C76CA5">
        <w:t>IMPORTANNE CENTAR, društvo s ograničenom</w:t>
      </w:r>
      <w:r>
        <w:t xml:space="preserve"> odgovornošću za građevinarstvo, OIB:85644690123, </w:t>
      </w:r>
      <w:r w:rsidR="00C76CA5">
        <w:t>Trg Ante Starčevića 7, 10000 Zagreb</w:t>
      </w:r>
      <w:r w:rsidR="00C76CA5">
        <w:tab/>
      </w:r>
      <w:r w:rsidRPr="008061A0">
        <w:t>u iznosu od</w:t>
      </w:r>
      <w:r>
        <w:t xml:space="preserve"> </w:t>
      </w:r>
      <w:r w:rsidR="00C76CA5">
        <w:t>13.9</w:t>
      </w:r>
      <w:r>
        <w:t>32,68 kn,</w:t>
      </w:r>
    </w:p>
    <w:p w:rsidRDefault="00401861" w:rsidP="00C76CA5" w:rsidR="00C76CA5">
      <w:pPr>
        <w:ind w:hanging="648" w:left="708"/>
        <w:jc w:val="both"/>
      </w:pPr>
      <w:r>
        <w:t>61</w:t>
      </w:r>
      <w:r w:rsidR="008061A0">
        <w:t>.</w:t>
      </w:r>
      <w:r w:rsidR="00C76CA5">
        <w:tab/>
        <w:t>INSPECTO d.o.o. za kontrolu kakvoće robe</w:t>
      </w:r>
      <w:r w:rsidR="00C76CA5">
        <w:tab/>
      </w:r>
      <w:r w:rsidR="008061A0">
        <w:t>, OIB:</w:t>
      </w:r>
      <w:r w:rsidR="00C76CA5">
        <w:t>52975458232</w:t>
      </w:r>
      <w:r w:rsidR="008061A0">
        <w:t>,</w:t>
      </w:r>
      <w:r w:rsidR="00C76CA5">
        <w:tab/>
        <w:t>Elek</w:t>
      </w:r>
      <w:r w:rsidR="008061A0">
        <w:t xml:space="preserve">trične Centrale 1, 31400 Đakovo, </w:t>
      </w:r>
      <w:r w:rsidR="008061A0" w:rsidRPr="008061A0">
        <w:t xml:space="preserve">u iznosu od </w:t>
      </w:r>
      <w:r w:rsidR="00C76CA5">
        <w:t>2.250,00 kn</w:t>
      </w:r>
      <w:r w:rsidR="008061A0">
        <w:t>,</w:t>
      </w:r>
      <w:r w:rsidR="00C76CA5">
        <w:tab/>
        <w:t xml:space="preserve"> </w:t>
      </w:r>
    </w:p>
    <w:p w:rsidRDefault="00401861" w:rsidP="00C76CA5" w:rsidR="00C76CA5">
      <w:pPr>
        <w:ind w:hanging="648" w:left="708"/>
        <w:jc w:val="both"/>
      </w:pPr>
      <w:r>
        <w:t>62</w:t>
      </w:r>
      <w:r w:rsidR="008061A0">
        <w:t>.</w:t>
      </w:r>
      <w:r w:rsidR="008061A0">
        <w:tab/>
        <w:t xml:space="preserve">IVICA IVANČIĆ, OIB:31544231017, </w:t>
      </w:r>
      <w:r w:rsidR="00C76CA5">
        <w:t>TALANI 26, 10000 ZAGREB</w:t>
      </w:r>
      <w:r w:rsidR="008061A0">
        <w:t>,</w:t>
      </w:r>
      <w:r w:rsidR="00C76CA5">
        <w:tab/>
      </w:r>
      <w:r w:rsidR="008061A0" w:rsidRPr="008061A0">
        <w:t>u iznosu od</w:t>
      </w:r>
      <w:r w:rsidR="00C76CA5">
        <w:t xml:space="preserve"> 100,00 kn</w:t>
      </w:r>
      <w:r w:rsidR="008061A0">
        <w:t>,</w:t>
      </w:r>
      <w:r w:rsidR="00C76CA5">
        <w:tab/>
        <w:t xml:space="preserve"> </w:t>
      </w:r>
    </w:p>
    <w:p w:rsidRDefault="00401861" w:rsidP="00C76CA5" w:rsidR="00C76CA5">
      <w:pPr>
        <w:ind w:hanging="648" w:left="708"/>
        <w:jc w:val="both"/>
      </w:pPr>
      <w:r>
        <w:t>63</w:t>
      </w:r>
      <w:r w:rsidR="008061A0">
        <w:t>.</w:t>
      </w:r>
      <w:r w:rsidR="00C76CA5">
        <w:tab/>
        <w:t>Trgovina "ZLATARNA JERAMAZ" vlasnik Darija Jeramaz METKOVIĆ, Matice hrvatske bb</w:t>
      </w:r>
      <w:r w:rsidR="008061A0">
        <w:t xml:space="preserve">, OIB:91152726636, </w:t>
      </w:r>
      <w:r w:rsidR="00C76CA5">
        <w:t>ULICA A.GUSTAVA MATOŠA 121, 20350 METKOVIĆ</w:t>
      </w:r>
      <w:r w:rsidR="00C76CA5">
        <w:tab/>
      </w:r>
      <w:r w:rsidR="008061A0" w:rsidRPr="008061A0">
        <w:t xml:space="preserve">u iznosu od </w:t>
      </w:r>
      <w:r w:rsidR="00C76CA5">
        <w:t>100,00 kn</w:t>
      </w:r>
      <w:r w:rsidR="008061A0">
        <w:t>,</w:t>
      </w:r>
      <w:r w:rsidR="00C76CA5">
        <w:tab/>
        <w:t xml:space="preserve"> </w:t>
      </w:r>
    </w:p>
    <w:p w:rsidRDefault="00401861" w:rsidP="00C76CA5" w:rsidR="00C76CA5">
      <w:pPr>
        <w:ind w:hanging="648" w:left="708"/>
        <w:jc w:val="both"/>
      </w:pPr>
      <w:r>
        <w:t>64</w:t>
      </w:r>
      <w:r w:rsidR="008061A0">
        <w:t>.</w:t>
      </w:r>
      <w:r w:rsidR="008061A0">
        <w:tab/>
        <w:t xml:space="preserve">JOSIP JERAMAZ, OIB:92561041189, </w:t>
      </w:r>
      <w:r w:rsidR="00C76CA5">
        <w:t>ULICA A.GUSTAVA MATOŠA 121, 20350 METKOVIĆ</w:t>
      </w:r>
      <w:r w:rsidR="00C76CA5">
        <w:tab/>
      </w:r>
      <w:r w:rsidR="008061A0" w:rsidRPr="008061A0">
        <w:t xml:space="preserve">u iznosu od </w:t>
      </w:r>
      <w:r w:rsidR="00C76CA5">
        <w:t>100,00 kn</w:t>
      </w:r>
      <w:r w:rsidR="008061A0">
        <w:t>,</w:t>
      </w:r>
      <w:r w:rsidR="00C76CA5">
        <w:tab/>
        <w:t xml:space="preserve"> </w:t>
      </w:r>
    </w:p>
    <w:p w:rsidRDefault="00401861" w:rsidP="00C76CA5" w:rsidR="00C76CA5">
      <w:pPr>
        <w:ind w:hanging="648" w:left="708"/>
        <w:jc w:val="both"/>
      </w:pPr>
      <w:r>
        <w:t>65</w:t>
      </w:r>
      <w:r w:rsidR="008061A0">
        <w:t>.</w:t>
      </w:r>
      <w:r w:rsidR="00C76CA5">
        <w:tab/>
        <w:t>NIKOLA JERAMAZ</w:t>
      </w:r>
      <w:r w:rsidR="008061A0">
        <w:t xml:space="preserve">, OIB:45660845927, </w:t>
      </w:r>
      <w:r w:rsidR="00C76CA5">
        <w:t>ULICA A.GUSTAVA MATOŠA 121, 20350 METKOVIĆ</w:t>
      </w:r>
      <w:r w:rsidR="00C76CA5">
        <w:tab/>
      </w:r>
      <w:r w:rsidR="008061A0" w:rsidRPr="008061A0">
        <w:t>u iznosu od</w:t>
      </w:r>
      <w:r w:rsidR="00C76CA5">
        <w:t xml:space="preserve"> 100,00 kn</w:t>
      </w:r>
      <w:r w:rsidR="008061A0">
        <w:t>,</w:t>
      </w:r>
      <w:r w:rsidR="00C76CA5">
        <w:tab/>
        <w:t xml:space="preserve"> </w:t>
      </w:r>
    </w:p>
    <w:p w:rsidRDefault="00401861" w:rsidP="00C76CA5" w:rsidR="00C76CA5">
      <w:pPr>
        <w:ind w:hanging="648" w:left="708"/>
        <w:jc w:val="both"/>
      </w:pPr>
      <w:r>
        <w:t>66</w:t>
      </w:r>
      <w:r w:rsidR="008061A0">
        <w:t>.</w:t>
      </w:r>
      <w:r w:rsidR="00C76CA5">
        <w:tab/>
        <w:t>Poslovi naplate parkiranja,</w:t>
      </w:r>
      <w:r w:rsidR="00DD2A75">
        <w:t xml:space="preserve"> </w:t>
      </w:r>
      <w:r w:rsidR="00C76CA5">
        <w:t>nadzora, čuvanja i odvoženje vozila Metković</w:t>
      </w:r>
      <w:r w:rsidR="00DD2A75">
        <w:t xml:space="preserve"> </w:t>
      </w:r>
      <w:r w:rsidR="00C76CA5">
        <w:t>-</w:t>
      </w:r>
      <w:r w:rsidR="00DD2A75">
        <w:t xml:space="preserve"> </w:t>
      </w:r>
      <w:r w:rsidR="00C76CA5">
        <w:t>parking vlasnik Vido Jeramaz Metković, A. G. Matoša 12</w:t>
      </w:r>
      <w:r w:rsidR="00DD2A75">
        <w:t xml:space="preserve">, OIB:96206436241, </w:t>
      </w:r>
      <w:r w:rsidR="00C76CA5">
        <w:t>A. GUSTAVA MATOŠA 121, 20350 METKOVIĆ</w:t>
      </w:r>
      <w:r w:rsidR="00DD2A75">
        <w:t xml:space="preserve">, </w:t>
      </w:r>
      <w:r w:rsidR="00DD2A75" w:rsidRPr="00DD2A75">
        <w:t>u iznosu od</w:t>
      </w:r>
      <w:r w:rsidR="00C76CA5">
        <w:t xml:space="preserve"> 100,00 kn</w:t>
      </w:r>
      <w:r w:rsidR="00DD2A75">
        <w:t>,</w:t>
      </w:r>
      <w:r w:rsidR="00C76CA5">
        <w:tab/>
        <w:t xml:space="preserve"> </w:t>
      </w:r>
    </w:p>
    <w:p w:rsidRDefault="00401861" w:rsidP="00C76CA5" w:rsidR="00C76CA5">
      <w:pPr>
        <w:ind w:hanging="648" w:left="708"/>
        <w:jc w:val="both"/>
      </w:pPr>
      <w:r>
        <w:t>67</w:t>
      </w:r>
      <w:r w:rsidR="00DD2A75">
        <w:t>.</w:t>
      </w:r>
      <w:r w:rsidR="00C76CA5">
        <w:tab/>
        <w:t>DAVOR JERKOVIĆ</w:t>
      </w:r>
      <w:r w:rsidR="00DD2A75">
        <w:t>, OIB:</w:t>
      </w:r>
      <w:r w:rsidR="00C76CA5">
        <w:tab/>
        <w:t>61758629803</w:t>
      </w:r>
      <w:r w:rsidR="00DD2A75">
        <w:t xml:space="preserve">, </w:t>
      </w:r>
      <w:r w:rsidR="00C76CA5">
        <w:t>NIKE JERKOVIĆA-PRIME 15, 20341 KULA NORINSKA</w:t>
      </w:r>
      <w:r w:rsidR="00083D2F">
        <w:t>,</w:t>
      </w:r>
      <w:r w:rsidR="00C76CA5">
        <w:tab/>
      </w:r>
      <w:r w:rsidR="00DD2A75" w:rsidRPr="00DD2A75">
        <w:t>u iznosu od</w:t>
      </w:r>
      <w:r w:rsidR="00C76CA5">
        <w:t xml:space="preserve"> 3.008,00 kn</w:t>
      </w:r>
      <w:r w:rsidR="00083D2F">
        <w:t>,</w:t>
      </w:r>
      <w:r w:rsidR="00C76CA5">
        <w:tab/>
        <w:t xml:space="preserve"> </w:t>
      </w:r>
    </w:p>
    <w:p w:rsidRDefault="00401861" w:rsidP="00C76CA5" w:rsidR="00C76CA5">
      <w:pPr>
        <w:ind w:hanging="648" w:left="708"/>
        <w:jc w:val="both"/>
      </w:pPr>
      <w:r>
        <w:t>68</w:t>
      </w:r>
      <w:r w:rsidR="00083D2F">
        <w:t>.</w:t>
      </w:r>
      <w:r w:rsidR="00C76CA5">
        <w:tab/>
        <w:t>IG</w:t>
      </w:r>
      <w:r w:rsidR="00083D2F">
        <w:t xml:space="preserve">OR JURAČIĆ, OIB:57579097937, </w:t>
      </w:r>
      <w:r w:rsidR="00C76CA5">
        <w:t>ZRINSKO-FRANKOPANSKA 67, 20355 OPUZEN</w:t>
      </w:r>
      <w:r w:rsidR="00083D2F">
        <w:t xml:space="preserve">, </w:t>
      </w:r>
      <w:r w:rsidR="00083D2F" w:rsidRPr="00083D2F">
        <w:t>u iznosu od</w:t>
      </w:r>
      <w:r w:rsidR="00C76CA5">
        <w:t xml:space="preserve"> 92.427,00 kn</w:t>
      </w:r>
      <w:r w:rsidR="00083D2F">
        <w:t>,</w:t>
      </w:r>
      <w:r w:rsidR="00C76CA5">
        <w:tab/>
        <w:t xml:space="preserve"> </w:t>
      </w:r>
    </w:p>
    <w:p w:rsidRDefault="00401861" w:rsidP="00C76CA5" w:rsidR="00C76CA5">
      <w:pPr>
        <w:ind w:hanging="648" w:left="708"/>
        <w:jc w:val="both"/>
      </w:pPr>
      <w:r>
        <w:t>69</w:t>
      </w:r>
      <w:r w:rsidR="00083D2F">
        <w:t>.</w:t>
      </w:r>
      <w:r w:rsidR="00C76CA5">
        <w:tab/>
        <w:t>ANTE JURINOVIĆ</w:t>
      </w:r>
      <w:r w:rsidR="00083D2F">
        <w:t xml:space="preserve">, OIB:32134754745, </w:t>
      </w:r>
      <w:r w:rsidR="00C76CA5">
        <w:t>PRAŠNICA 6, 20355 OPUZEN</w:t>
      </w:r>
      <w:r w:rsidR="00083D2F">
        <w:t>,</w:t>
      </w:r>
      <w:r w:rsidR="00083D2F" w:rsidRPr="00083D2F">
        <w:t xml:space="preserve"> u iznosu od</w:t>
      </w:r>
      <w:r w:rsidR="00C76CA5">
        <w:t xml:space="preserve"> 3.611,00 kn</w:t>
      </w:r>
      <w:r w:rsidR="00083D2F">
        <w:t>,</w:t>
      </w:r>
      <w:r w:rsidR="00C76CA5">
        <w:tab/>
        <w:t xml:space="preserve"> </w:t>
      </w:r>
    </w:p>
    <w:p w:rsidRDefault="00083D2F" w:rsidP="00C76CA5" w:rsidR="00C76CA5">
      <w:pPr>
        <w:ind w:hanging="648" w:left="708"/>
        <w:jc w:val="both"/>
      </w:pPr>
      <w:r>
        <w:t>7</w:t>
      </w:r>
      <w:r w:rsidR="00401861">
        <w:t>0</w:t>
      </w:r>
      <w:r>
        <w:t>.</w:t>
      </w:r>
      <w:r>
        <w:tab/>
        <w:t xml:space="preserve">MATE KLJUČE, OIB: 29302480923, </w:t>
      </w:r>
      <w:r w:rsidR="00C76CA5">
        <w:t>PRANTRNOVO 17, 20355 OPUZEN</w:t>
      </w:r>
      <w:r>
        <w:t>,</w:t>
      </w:r>
      <w:r w:rsidRPr="00083D2F">
        <w:t xml:space="preserve"> u iznosu od</w:t>
      </w:r>
      <w:r w:rsidR="00C76CA5">
        <w:t xml:space="preserve"> 12.224,00 kn</w:t>
      </w:r>
      <w:r>
        <w:t>,</w:t>
      </w:r>
      <w:r w:rsidR="00C76CA5">
        <w:tab/>
        <w:t xml:space="preserve"> </w:t>
      </w:r>
    </w:p>
    <w:p w:rsidRDefault="00083D2F" w:rsidP="00C76CA5" w:rsidR="00C76CA5">
      <w:pPr>
        <w:ind w:hanging="648" w:left="708"/>
        <w:jc w:val="both"/>
      </w:pPr>
      <w:r>
        <w:t>7</w:t>
      </w:r>
      <w:r w:rsidR="00401861">
        <w:t>1</w:t>
      </w:r>
      <w:r>
        <w:t>.</w:t>
      </w:r>
      <w:r w:rsidR="00C76CA5">
        <w:tab/>
        <w:t>RADOMIR KNEŽIĆ</w:t>
      </w:r>
      <w:r>
        <w:t>, OIB:</w:t>
      </w:r>
      <w:r w:rsidR="00C76CA5">
        <w:tab/>
        <w:t>87093404638</w:t>
      </w:r>
      <w:r>
        <w:t xml:space="preserve">, </w:t>
      </w:r>
      <w:r w:rsidR="00C76CA5">
        <w:t>ZRINSKO</w:t>
      </w:r>
      <w:r>
        <w:t xml:space="preserve">-FRANKOPANSKA 901, 20355 OPUZEN, </w:t>
      </w:r>
      <w:r w:rsidRPr="00083D2F">
        <w:t>u iznosu od</w:t>
      </w:r>
      <w:r w:rsidR="00C76CA5">
        <w:t xml:space="preserve"> 52.214,00 kn</w:t>
      </w:r>
      <w:r>
        <w:t>,</w:t>
      </w:r>
      <w:r w:rsidR="00C76CA5">
        <w:tab/>
        <w:t xml:space="preserve"> </w:t>
      </w:r>
    </w:p>
    <w:p w:rsidRDefault="00083D2F" w:rsidP="00C76CA5" w:rsidR="00C76CA5">
      <w:pPr>
        <w:ind w:hanging="648" w:left="708"/>
        <w:jc w:val="both"/>
      </w:pPr>
      <w:r>
        <w:t>7</w:t>
      </w:r>
      <w:r w:rsidR="00401861">
        <w:t>2</w:t>
      </w:r>
      <w:r>
        <w:t>.</w:t>
      </w:r>
      <w:r w:rsidR="00C76CA5">
        <w:tab/>
        <w:t>KOKOŠ d.o.o. za poljoprivredu, trgovinu i usluge</w:t>
      </w:r>
      <w:r>
        <w:t xml:space="preserve">, OIB:01500486569, </w:t>
      </w:r>
      <w:r w:rsidR="00C76CA5">
        <w:t>Moslavačka 86A, 10314 Bunjani</w:t>
      </w:r>
      <w:r>
        <w:t>,</w:t>
      </w:r>
      <w:r w:rsidR="00C76CA5">
        <w:tab/>
      </w:r>
      <w:r w:rsidRPr="00083D2F">
        <w:t>u iznosu od</w:t>
      </w:r>
      <w:r w:rsidR="00C76CA5">
        <w:t xml:space="preserve"> 5.265,00 kn</w:t>
      </w:r>
      <w:r>
        <w:t>,</w:t>
      </w:r>
      <w:r w:rsidR="00C76CA5">
        <w:tab/>
        <w:t xml:space="preserve"> </w:t>
      </w:r>
    </w:p>
    <w:p w:rsidRDefault="00083D2F" w:rsidP="00C76CA5" w:rsidR="00C76CA5">
      <w:pPr>
        <w:ind w:hanging="648" w:left="708"/>
        <w:jc w:val="both"/>
      </w:pPr>
      <w:r>
        <w:t>7</w:t>
      </w:r>
      <w:r w:rsidR="00401861">
        <w:t>3</w:t>
      </w:r>
      <w:r>
        <w:t>.</w:t>
      </w:r>
      <w:r w:rsidR="00C76CA5">
        <w:tab/>
        <w:t>IVANA KRISTIĆ BUNTIĆ</w:t>
      </w:r>
      <w:r>
        <w:t xml:space="preserve">, OIB: </w:t>
      </w:r>
      <w:r w:rsidR="00C76CA5">
        <w:t>68206931396</w:t>
      </w:r>
      <w:r>
        <w:t xml:space="preserve">, VRANIĆEVA ULICA 3, 10000 ZAGREB, </w:t>
      </w:r>
      <w:r w:rsidRPr="00083D2F">
        <w:t>u iznosu od</w:t>
      </w:r>
      <w:r w:rsidR="00C76CA5">
        <w:t xml:space="preserve"> 100,00 kn</w:t>
      </w:r>
      <w:r w:rsidR="00401861">
        <w:t>,</w:t>
      </w:r>
      <w:r w:rsidR="00C76CA5">
        <w:tab/>
        <w:t xml:space="preserve"> </w:t>
      </w:r>
    </w:p>
    <w:p w:rsidRDefault="00083D2F" w:rsidP="00C76CA5" w:rsidR="00C76CA5">
      <w:pPr>
        <w:ind w:hanging="648" w:left="708"/>
        <w:jc w:val="both"/>
      </w:pPr>
      <w:r>
        <w:t>7</w:t>
      </w:r>
      <w:r w:rsidR="00401861">
        <w:t>4</w:t>
      </w:r>
      <w:r>
        <w:t>.</w:t>
      </w:r>
      <w:r w:rsidR="00C76CA5">
        <w:tab/>
        <w:t>FRIZERSKI SALON "MILICA", VL. MILICA KRISTIĆ, GRADAC, HOTEL "LABINECA"</w:t>
      </w:r>
      <w:r w:rsidR="00C76CA5">
        <w:tab/>
      </w:r>
      <w:r>
        <w:t>, OIB:</w:t>
      </w:r>
      <w:r w:rsidR="00C76CA5">
        <w:t>37728629426</w:t>
      </w:r>
      <w:r>
        <w:t>,</w:t>
      </w:r>
      <w:r w:rsidR="00401861">
        <w:tab/>
        <w:t xml:space="preserve">UZ KUK 3, 21330 GRADAC, </w:t>
      </w:r>
      <w:r w:rsidR="00401861" w:rsidRPr="00401861">
        <w:t>u iznosu od</w:t>
      </w:r>
      <w:r w:rsidR="00401861">
        <w:t xml:space="preserve"> </w:t>
      </w:r>
      <w:r w:rsidR="00C76CA5">
        <w:t>100,00 kn</w:t>
      </w:r>
      <w:r w:rsidR="00401861">
        <w:t>,</w:t>
      </w:r>
      <w:r w:rsidR="00C76CA5">
        <w:tab/>
        <w:t xml:space="preserve"> </w:t>
      </w:r>
    </w:p>
    <w:p w:rsidRDefault="00401861" w:rsidP="00C76CA5" w:rsidR="00C76CA5">
      <w:pPr>
        <w:ind w:hanging="648" w:left="708"/>
        <w:jc w:val="both"/>
      </w:pPr>
      <w:r>
        <w:t>75.</w:t>
      </w:r>
      <w:r w:rsidR="00C76CA5">
        <w:tab/>
        <w:t>SERVIS LATINAC, obrt za servisiranje rashl</w:t>
      </w:r>
      <w:r>
        <w:t xml:space="preserve">adnih uređaja, vl.Zoran Latinac, OIB: </w:t>
      </w:r>
      <w:r w:rsidR="00C76CA5">
        <w:t>43524287266</w:t>
      </w:r>
      <w:r w:rsidR="00C76CA5">
        <w:tab/>
        <w:t>PUT OKOLIŠTA 42, 21240 TRILJ</w:t>
      </w:r>
      <w:r w:rsidR="00C76CA5">
        <w:tab/>
      </w:r>
      <w:r>
        <w:t xml:space="preserve">u iznosu od </w:t>
      </w:r>
      <w:r w:rsidR="00C76CA5">
        <w:t xml:space="preserve"> 215.006,25 kn</w:t>
      </w:r>
      <w:r>
        <w:t>,</w:t>
      </w:r>
      <w:r w:rsidR="00C76CA5">
        <w:tab/>
        <w:t xml:space="preserve"> </w:t>
      </w:r>
    </w:p>
    <w:p w:rsidRDefault="00C76CA5" w:rsidP="00C76CA5" w:rsidR="00C76CA5">
      <w:pPr>
        <w:ind w:hanging="648" w:left="708"/>
        <w:jc w:val="both"/>
      </w:pPr>
      <w:r>
        <w:t>7</w:t>
      </w:r>
      <w:r w:rsidR="00401861">
        <w:t>6.</w:t>
      </w:r>
      <w:r>
        <w:tab/>
        <w:t>ORGANICA VITA, zajednički obrt za proizvodnju, vl. Žarko Lazić i Maja Lazić, Vraneševci, Vraneševci 2A</w:t>
      </w:r>
      <w:r w:rsidR="00401861">
        <w:t xml:space="preserve">, OIB:19243581987, VRANEŠEVCI 79, 33523 VRANEŠEVCI, </w:t>
      </w:r>
      <w:r w:rsidR="00401861" w:rsidRPr="00401861">
        <w:t xml:space="preserve">u iznosu od  </w:t>
      </w:r>
      <w:r>
        <w:t>12.394,00 kn</w:t>
      </w:r>
      <w:r w:rsidR="00401861">
        <w:t>,</w:t>
      </w:r>
      <w:r>
        <w:tab/>
        <w:t xml:space="preserve"> </w:t>
      </w:r>
    </w:p>
    <w:p w:rsidRDefault="00401861" w:rsidP="00C76CA5" w:rsidR="00C76CA5">
      <w:pPr>
        <w:ind w:hanging="648" w:left="708"/>
        <w:jc w:val="both"/>
      </w:pPr>
      <w:r>
        <w:t>77.</w:t>
      </w:r>
      <w:r w:rsidR="00C76CA5">
        <w:tab/>
        <w:t>LC PACKAGING TPI KFT</w:t>
      </w:r>
      <w:r>
        <w:t xml:space="preserve">, MORAHALOM, 6782 ROSZKEI UT 52, </w:t>
      </w:r>
      <w:r w:rsidRPr="00401861">
        <w:t xml:space="preserve">u iznosu od  </w:t>
      </w:r>
      <w:r w:rsidR="00C76CA5">
        <w:t>7.624,50 kn</w:t>
      </w:r>
      <w:r>
        <w:t>,</w:t>
      </w:r>
      <w:r w:rsidR="00C76CA5">
        <w:tab/>
        <w:t xml:space="preserve"> </w:t>
      </w:r>
    </w:p>
    <w:p w:rsidRDefault="00401861" w:rsidP="00C76CA5" w:rsidR="00C76CA5">
      <w:pPr>
        <w:ind w:hanging="648" w:left="708"/>
        <w:jc w:val="both"/>
      </w:pPr>
      <w:r>
        <w:t>78.</w:t>
      </w:r>
      <w:r w:rsidR="00C76CA5">
        <w:tab/>
        <w:t>LIDL HRVATSKA društvo s ograničenom odgovornošću za trgovinu komanditno društvo za trgovinu</w:t>
      </w:r>
      <w:r>
        <w:t xml:space="preserve">, OIB: 66089976432, </w:t>
      </w:r>
      <w:r w:rsidR="00C76CA5">
        <w:t>Ulica kneza Ljudevita Posavskog 53, 10410 Velika Gorica</w:t>
      </w:r>
      <w:r w:rsidR="00C76CA5">
        <w:tab/>
      </w:r>
      <w:r w:rsidRPr="00401861">
        <w:t xml:space="preserve">u iznosu od  </w:t>
      </w:r>
      <w:r w:rsidR="00C76CA5">
        <w:t>1.750,00 kn</w:t>
      </w:r>
      <w:r>
        <w:t>,</w:t>
      </w:r>
      <w:r w:rsidR="00C76CA5">
        <w:tab/>
        <w:t xml:space="preserve"> </w:t>
      </w:r>
    </w:p>
    <w:p w:rsidRDefault="002009FA" w:rsidP="00C76CA5" w:rsidR="00C76CA5">
      <w:pPr>
        <w:ind w:hanging="648" w:left="708"/>
        <w:jc w:val="both"/>
      </w:pPr>
      <w:r>
        <w:t>79.</w:t>
      </w:r>
      <w:r w:rsidR="00C76CA5">
        <w:tab/>
        <w:t>LM - COMMERCE, d.o.o. za trgovinu, proizvodnju i usluge</w:t>
      </w:r>
      <w:r>
        <w:t xml:space="preserve">, OIB: </w:t>
      </w:r>
      <w:r w:rsidR="00C76CA5">
        <w:t>48536898235</w:t>
      </w:r>
      <w:r>
        <w:t xml:space="preserve">, </w:t>
      </w:r>
      <w:r w:rsidR="00C76CA5">
        <w:t>Hrvatskih velikana</w:t>
      </w:r>
      <w:r>
        <w:t xml:space="preserve"> 4, 21276 Vrgorac, </w:t>
      </w:r>
      <w:r w:rsidRPr="002009FA">
        <w:t xml:space="preserve">u iznosu od  </w:t>
      </w:r>
      <w:r w:rsidR="00C76CA5">
        <w:t>96.033,75 kn</w:t>
      </w:r>
      <w:r>
        <w:t>,</w:t>
      </w:r>
      <w:r w:rsidR="00C76CA5">
        <w:tab/>
        <w:t xml:space="preserve"> </w:t>
      </w:r>
    </w:p>
    <w:p w:rsidRDefault="002009FA" w:rsidP="00C76CA5" w:rsidR="002009FA">
      <w:pPr>
        <w:ind w:hanging="648" w:left="708"/>
        <w:jc w:val="both"/>
      </w:pPr>
      <w:r>
        <w:lastRenderedPageBreak/>
        <w:t>80.</w:t>
      </w:r>
      <w:r w:rsidR="00C76CA5">
        <w:tab/>
        <w:t>LORIPAK društvo s ograničenom odgovornošću za trgovinu i usluge</w:t>
      </w:r>
      <w:r>
        <w:t xml:space="preserve">, OIB: </w:t>
      </w:r>
      <w:r w:rsidR="00C76CA5">
        <w:t>59124811938</w:t>
      </w:r>
      <w:r w:rsidR="00C76CA5">
        <w:tab/>
        <w:t>Marinići, Trampov breg 21, 51216 Viškovo</w:t>
      </w:r>
      <w:r w:rsidR="00C76CA5">
        <w:tab/>
      </w:r>
      <w:r>
        <w:t xml:space="preserve">, </w:t>
      </w:r>
      <w:r w:rsidRPr="002009FA">
        <w:t xml:space="preserve">u iznosu od  </w:t>
      </w:r>
      <w:r>
        <w:t>17.500,00 kn,</w:t>
      </w:r>
    </w:p>
    <w:p w:rsidRDefault="00C76CA5" w:rsidP="00C76CA5" w:rsidR="00C76CA5">
      <w:pPr>
        <w:ind w:hanging="648" w:left="708"/>
        <w:jc w:val="both"/>
      </w:pPr>
      <w:r>
        <w:t>8</w:t>
      </w:r>
      <w:r w:rsidR="002009FA">
        <w:t>1.</w:t>
      </w:r>
      <w:r>
        <w:tab/>
        <w:t>MACK-M</w:t>
      </w:r>
      <w:r w:rsidR="002009FA">
        <w:t xml:space="preserve">.K. d.o.o. za usluge i trgovinu, OIB: 88145820908, </w:t>
      </w:r>
      <w:r>
        <w:t>Oranice 26, 10000 Zagreb</w:t>
      </w:r>
      <w:r>
        <w:tab/>
      </w:r>
      <w:r w:rsidR="002009FA" w:rsidRPr="002009FA">
        <w:t xml:space="preserve">u iznosu od  </w:t>
      </w:r>
      <w:r>
        <w:t>862,50 kn</w:t>
      </w:r>
      <w:r w:rsidR="002009FA">
        <w:t>,</w:t>
      </w:r>
      <w:r>
        <w:tab/>
        <w:t xml:space="preserve"> </w:t>
      </w:r>
    </w:p>
    <w:p w:rsidRDefault="002009FA" w:rsidP="00C76CA5" w:rsidR="00C76CA5">
      <w:pPr>
        <w:ind w:hanging="648" w:left="708"/>
        <w:jc w:val="both"/>
      </w:pPr>
      <w:r>
        <w:t>82.</w:t>
      </w:r>
      <w:r w:rsidR="00C76CA5">
        <w:tab/>
        <w:t>MAJUKA d.o.o. za usluge</w:t>
      </w:r>
      <w:r>
        <w:t xml:space="preserve">, OIB:11829439336, </w:t>
      </w:r>
      <w:r w:rsidR="00C76CA5">
        <w:t>G</w:t>
      </w:r>
      <w:r>
        <w:t xml:space="preserve">ustava Krkleca 14, 10000 Zagreb, </w:t>
      </w:r>
      <w:r w:rsidRPr="002009FA">
        <w:t xml:space="preserve">u iznosu od  </w:t>
      </w:r>
      <w:r w:rsidR="00C76CA5">
        <w:t>6.171,20 kn</w:t>
      </w:r>
      <w:r>
        <w:t>,</w:t>
      </w:r>
      <w:r w:rsidR="00C76CA5">
        <w:tab/>
        <w:t xml:space="preserve"> </w:t>
      </w:r>
    </w:p>
    <w:p w:rsidRDefault="002009FA" w:rsidP="00C76CA5" w:rsidR="00C76CA5">
      <w:pPr>
        <w:ind w:hanging="648" w:left="708"/>
        <w:jc w:val="both"/>
      </w:pPr>
      <w:r>
        <w:t>83.</w:t>
      </w:r>
      <w:r w:rsidR="00C76CA5">
        <w:tab/>
        <w:t>MANŠPED društvo s ograničenom odgovornošću za međunarodni prijevoz i pretovar robe, trgovinu, turizam, putnička agencija</w:t>
      </w:r>
      <w:r>
        <w:t xml:space="preserve">, OIB:76154765407, </w:t>
      </w:r>
      <w:r w:rsidR="00C76CA5">
        <w:t>Kukuljanovo 387, 51223 Kukuljanovo</w:t>
      </w:r>
      <w:r>
        <w:t>,</w:t>
      </w:r>
      <w:r w:rsidR="00C76CA5">
        <w:tab/>
      </w:r>
      <w:r w:rsidRPr="002009FA">
        <w:t xml:space="preserve">u iznosu od  </w:t>
      </w:r>
      <w:r w:rsidR="00C76CA5">
        <w:t>4.008,99 kn</w:t>
      </w:r>
      <w:r>
        <w:t>,</w:t>
      </w:r>
      <w:r w:rsidR="00C76CA5">
        <w:tab/>
        <w:t xml:space="preserve"> </w:t>
      </w:r>
    </w:p>
    <w:p w:rsidRDefault="002009FA" w:rsidP="00C76CA5" w:rsidR="00C76CA5">
      <w:pPr>
        <w:ind w:hanging="648" w:left="708"/>
        <w:jc w:val="both"/>
      </w:pPr>
      <w:r>
        <w:t>84.</w:t>
      </w:r>
      <w:r w:rsidR="00C76CA5">
        <w:tab/>
        <w:t>MARŠIĆ d.o.o. za trgovinu i usluge</w:t>
      </w:r>
      <w:r>
        <w:t xml:space="preserve">, OIB:73334529004, Bjelovarska 35, 10360 Sesvete, </w:t>
      </w:r>
      <w:r w:rsidRPr="002009FA">
        <w:t xml:space="preserve">u iznosu od  </w:t>
      </w:r>
      <w:r w:rsidR="00C76CA5">
        <w:t>1.199,05 kn</w:t>
      </w:r>
      <w:r>
        <w:t>,</w:t>
      </w:r>
      <w:r w:rsidR="00C76CA5">
        <w:tab/>
        <w:t xml:space="preserve"> </w:t>
      </w:r>
    </w:p>
    <w:p w:rsidRDefault="00664DF9" w:rsidP="00C76CA5" w:rsidR="00C76CA5">
      <w:pPr>
        <w:ind w:hanging="648" w:left="708"/>
        <w:jc w:val="both"/>
      </w:pPr>
      <w:r>
        <w:t>85.</w:t>
      </w:r>
      <w:r w:rsidR="00C76CA5">
        <w:tab/>
        <w:t>IVO MATIĆ</w:t>
      </w:r>
      <w:r>
        <w:t xml:space="preserve">, OIB:59662270103, </w:t>
      </w:r>
      <w:r w:rsidR="00C76CA5">
        <w:t>MANDARINSKA 12, 20355 OPUZEN</w:t>
      </w:r>
      <w:r>
        <w:t>,</w:t>
      </w:r>
      <w:r w:rsidRPr="00664DF9">
        <w:t xml:space="preserve"> u iznosu od  </w:t>
      </w:r>
      <w:r w:rsidR="00C76CA5">
        <w:t>1.269,00 kn</w:t>
      </w:r>
      <w:r>
        <w:t>,</w:t>
      </w:r>
      <w:r w:rsidR="00C76CA5">
        <w:tab/>
        <w:t xml:space="preserve"> </w:t>
      </w:r>
    </w:p>
    <w:p w:rsidRDefault="00664DF9" w:rsidP="00C76CA5" w:rsidR="00C76CA5">
      <w:pPr>
        <w:ind w:hanging="648" w:left="708"/>
        <w:jc w:val="both"/>
      </w:pPr>
      <w:r>
        <w:t>86.</w:t>
      </w:r>
      <w:r>
        <w:tab/>
        <w:t xml:space="preserve">MARA MEDAK, OIB:44572880774, </w:t>
      </w:r>
      <w:r w:rsidR="00C76CA5">
        <w:t>KRALJA TOMISLAVA 27, 20344 KOMIN</w:t>
      </w:r>
      <w:r>
        <w:t>,</w:t>
      </w:r>
      <w:r w:rsidRPr="00664DF9">
        <w:t xml:space="preserve"> u iznosu od  </w:t>
      </w:r>
      <w:r w:rsidR="00C76CA5">
        <w:t>2.294,00 kn</w:t>
      </w:r>
      <w:r>
        <w:t>,</w:t>
      </w:r>
      <w:r w:rsidR="00C76CA5">
        <w:tab/>
        <w:t xml:space="preserve"> </w:t>
      </w:r>
    </w:p>
    <w:p w:rsidRDefault="00664DF9" w:rsidP="00C76CA5" w:rsidR="00C76CA5">
      <w:pPr>
        <w:ind w:hanging="648" w:left="708"/>
        <w:jc w:val="both"/>
      </w:pPr>
      <w:r>
        <w:t>87.</w:t>
      </w:r>
      <w:r w:rsidR="00C76CA5">
        <w:tab/>
        <w:t>MIRJANA MEDAK</w:t>
      </w:r>
      <w:r>
        <w:t xml:space="preserve">, OIB:79556484942, </w:t>
      </w:r>
      <w:r w:rsidR="00C76CA5">
        <w:t>TRG KRALJA TOMISLAVA 10, 20340 PLOČE</w:t>
      </w:r>
      <w:r w:rsidRPr="00664DF9">
        <w:t xml:space="preserve"> u iznosu od  </w:t>
      </w:r>
      <w:r w:rsidR="00C76CA5">
        <w:t>4.715,00 kn</w:t>
      </w:r>
      <w:r>
        <w:t>,</w:t>
      </w:r>
      <w:r w:rsidR="00C76CA5">
        <w:tab/>
        <w:t xml:space="preserve"> </w:t>
      </w:r>
    </w:p>
    <w:p w:rsidRDefault="00664DF9" w:rsidP="00C76CA5" w:rsidR="00C76CA5">
      <w:pPr>
        <w:ind w:hanging="648" w:left="708"/>
        <w:jc w:val="both"/>
      </w:pPr>
      <w:r>
        <w:t>88.</w:t>
      </w:r>
      <w:r w:rsidR="00C76CA5">
        <w:tab/>
        <w:t>ŽABAC, obrt za auto školu, turističku agenciju, prijevoz, usluge i trgovinu, vl. Ivica Mijoč, Metković, Kralja Zvonimira 5</w:t>
      </w:r>
      <w:r>
        <w:t>, OIB:</w:t>
      </w:r>
      <w:r w:rsidR="00C76CA5">
        <w:tab/>
        <w:t>95771360321</w:t>
      </w:r>
      <w:r>
        <w:t xml:space="preserve">, </w:t>
      </w:r>
      <w:r w:rsidR="00C76CA5">
        <w:t>PETRA KREŠIMIRA IV 2755, 20350 METKOVIĆ</w:t>
      </w:r>
      <w:r>
        <w:t>,</w:t>
      </w:r>
      <w:r w:rsidR="00C76CA5">
        <w:tab/>
      </w:r>
      <w:r w:rsidRPr="00664DF9">
        <w:t xml:space="preserve">u iznosu od  </w:t>
      </w:r>
      <w:r w:rsidR="00C76CA5">
        <w:t>9.624,13 kn</w:t>
      </w:r>
      <w:r>
        <w:t>,</w:t>
      </w:r>
      <w:r w:rsidR="00C76CA5">
        <w:tab/>
        <w:t xml:space="preserve"> </w:t>
      </w:r>
    </w:p>
    <w:p w:rsidRDefault="00664DF9" w:rsidP="00C76CA5" w:rsidR="00C76CA5">
      <w:pPr>
        <w:ind w:hanging="648" w:left="708"/>
        <w:jc w:val="both"/>
      </w:pPr>
      <w:r>
        <w:t>89.</w:t>
      </w:r>
      <w:r>
        <w:tab/>
        <w:t xml:space="preserve">MARKO MILIĆ, OIB:75342639195, </w:t>
      </w:r>
      <w:r w:rsidR="00C76CA5">
        <w:t>ULICA LA</w:t>
      </w:r>
      <w:r>
        <w:t xml:space="preserve">DISLAVA ŠABANA 4, 10360 SESVETE, </w:t>
      </w:r>
      <w:r w:rsidRPr="00664DF9">
        <w:t xml:space="preserve">u iznosu od  </w:t>
      </w:r>
      <w:r w:rsidR="00C76CA5">
        <w:t>4.660,00 kn</w:t>
      </w:r>
      <w:r>
        <w:t>,</w:t>
      </w:r>
      <w:r w:rsidR="00C76CA5">
        <w:tab/>
        <w:t xml:space="preserve"> </w:t>
      </w:r>
    </w:p>
    <w:p w:rsidRDefault="00664DF9" w:rsidP="00C76CA5" w:rsidR="00C76CA5">
      <w:pPr>
        <w:ind w:hanging="648" w:left="708"/>
        <w:jc w:val="both"/>
      </w:pPr>
      <w:r>
        <w:t>90.</w:t>
      </w:r>
      <w:r w:rsidR="00C76CA5">
        <w:tab/>
        <w:t>MINISTARSTVO FINANCIJA,POREZNA UPRAVA</w:t>
      </w:r>
      <w:r>
        <w:t xml:space="preserve">, OIB: 18683136487, Katančićeva 5, 10000 ZAGREB, u iznosu od </w:t>
      </w:r>
      <w:r w:rsidR="00C76CA5">
        <w:t>317.503,11 kn</w:t>
      </w:r>
      <w:r>
        <w:t>,</w:t>
      </w:r>
      <w:r w:rsidR="00C76CA5">
        <w:tab/>
      </w:r>
    </w:p>
    <w:p w:rsidRDefault="00C76CA5" w:rsidP="00C76CA5" w:rsidR="00C76CA5">
      <w:pPr>
        <w:ind w:hanging="648" w:left="708"/>
        <w:jc w:val="both"/>
      </w:pPr>
      <w:r>
        <w:t>9</w:t>
      </w:r>
      <w:r w:rsidR="00664DF9">
        <w:t>1.</w:t>
      </w:r>
      <w:r>
        <w:tab/>
        <w:t>IVICA MUSTAPIĆ</w:t>
      </w:r>
      <w:r w:rsidR="00664DF9">
        <w:t xml:space="preserve">, OIB:03453458018, </w:t>
      </w:r>
      <w:r>
        <w:t>STANKA PARMAĆA 16 (Bana J.Jelačića 52), 20355 OPUZEN</w:t>
      </w:r>
      <w:r>
        <w:tab/>
      </w:r>
      <w:r w:rsidR="00664DF9">
        <w:t>u iznosu od</w:t>
      </w:r>
      <w:r w:rsidR="00664DF9" w:rsidRPr="00664DF9">
        <w:t xml:space="preserve"> </w:t>
      </w:r>
      <w:r>
        <w:t>11.000,00 kn</w:t>
      </w:r>
      <w:r w:rsidR="00664DF9">
        <w:t>,</w:t>
      </w:r>
      <w:r>
        <w:tab/>
        <w:t xml:space="preserve"> </w:t>
      </w:r>
    </w:p>
    <w:p w:rsidRDefault="00664DF9" w:rsidP="00C76CA5" w:rsidR="00C76CA5">
      <w:pPr>
        <w:ind w:hanging="648" w:left="708"/>
        <w:jc w:val="both"/>
      </w:pPr>
      <w:r>
        <w:t>92.</w:t>
      </w:r>
      <w:r w:rsidR="00C76CA5">
        <w:tab/>
        <w:t>STIPAN MUSULIN</w:t>
      </w:r>
      <w:r>
        <w:t xml:space="preserve">, OIB:33942515598, </w:t>
      </w:r>
      <w:r w:rsidR="00C76CA5">
        <w:t>MLINSKA 31A, 20350 METKOVIĆ</w:t>
      </w:r>
      <w:r w:rsidRPr="00664DF9">
        <w:t xml:space="preserve"> u iznosu od  </w:t>
      </w:r>
      <w:r w:rsidR="00C76CA5">
        <w:t>2.586,00 kn</w:t>
      </w:r>
      <w:r>
        <w:t>,</w:t>
      </w:r>
      <w:r w:rsidR="00C76CA5">
        <w:tab/>
        <w:t xml:space="preserve"> </w:t>
      </w:r>
    </w:p>
    <w:p w:rsidRDefault="00664DF9" w:rsidP="00C76CA5" w:rsidR="00C76CA5">
      <w:pPr>
        <w:ind w:hanging="648" w:left="708"/>
        <w:jc w:val="both"/>
      </w:pPr>
      <w:r>
        <w:t>93.</w:t>
      </w:r>
      <w:r w:rsidR="00C76CA5">
        <w:tab/>
        <w:t>Elektromehaničarski poslovi, trgovina "MUSULIN" vlasnik Zvonimir Musulin, METKOVIĆ, Splitska 50</w:t>
      </w:r>
      <w:r>
        <w:t xml:space="preserve">, OIB:22671029793, </w:t>
      </w:r>
      <w:r w:rsidR="00C76CA5">
        <w:t>SPLITSKA 58, 20350 METKOVIĆ</w:t>
      </w:r>
      <w:r w:rsidRPr="00664DF9">
        <w:t xml:space="preserve"> u iznosu od  </w:t>
      </w:r>
      <w:r w:rsidR="00C76CA5">
        <w:t>1.381,71 kn</w:t>
      </w:r>
      <w:r>
        <w:t>,</w:t>
      </w:r>
      <w:r w:rsidR="00C76CA5">
        <w:tab/>
        <w:t xml:space="preserve"> </w:t>
      </w:r>
    </w:p>
    <w:p w:rsidRDefault="00C76CA5" w:rsidP="00C76CA5" w:rsidR="00C76CA5">
      <w:pPr>
        <w:ind w:hanging="648" w:left="708"/>
        <w:jc w:val="both"/>
      </w:pPr>
      <w:r>
        <w:t>9</w:t>
      </w:r>
      <w:r w:rsidR="00664DF9">
        <w:t>4.</w:t>
      </w:r>
      <w:r>
        <w:tab/>
        <w:t>OBITELJ JUKIĆ društvo s ograničenom odgovornošću za usluge</w:t>
      </w:r>
      <w:r w:rsidR="00664DF9">
        <w:t xml:space="preserve">, OIB: 53256317686, </w:t>
      </w:r>
      <w:r>
        <w:t>Dr. Luje Naletilića 67 G, 10020 Odranski Obrež</w:t>
      </w:r>
      <w:r w:rsidR="00664DF9">
        <w:t xml:space="preserve">, </w:t>
      </w:r>
      <w:r w:rsidR="00664DF9" w:rsidRPr="00664DF9">
        <w:t xml:space="preserve">u iznosu od  </w:t>
      </w:r>
      <w:r>
        <w:t>2.252,79 kn</w:t>
      </w:r>
      <w:r w:rsidR="00664DF9">
        <w:t>,</w:t>
      </w:r>
      <w:r>
        <w:tab/>
        <w:t xml:space="preserve"> </w:t>
      </w:r>
    </w:p>
    <w:p w:rsidRDefault="00664DF9" w:rsidP="00C76CA5" w:rsidR="00C76CA5">
      <w:pPr>
        <w:ind w:hanging="648" w:left="708"/>
        <w:jc w:val="both"/>
      </w:pPr>
      <w:r>
        <w:t>95.</w:t>
      </w:r>
      <w:r w:rsidR="00C76CA5">
        <w:tab/>
        <w:t>Odvodnja Opuzen društvo s ograničenom odgovornošću za upravljanje odvodnjom</w:t>
      </w:r>
      <w:r>
        <w:t xml:space="preserve">, OIB: 99530936939, Matice hrvatske 9, 20355 Opuzen, </w:t>
      </w:r>
      <w:r w:rsidRPr="00664DF9">
        <w:t xml:space="preserve">u iznosu od  </w:t>
      </w:r>
      <w:r w:rsidR="00C76CA5">
        <w:t>108,02 kn</w:t>
      </w:r>
      <w:r>
        <w:t>,</w:t>
      </w:r>
      <w:r w:rsidR="00C76CA5">
        <w:tab/>
        <w:t xml:space="preserve"> </w:t>
      </w:r>
    </w:p>
    <w:p w:rsidRDefault="00664DF9" w:rsidP="00C76CA5" w:rsidR="00C76CA5">
      <w:pPr>
        <w:ind w:hanging="648" w:left="708"/>
        <w:jc w:val="both"/>
      </w:pPr>
      <w:r>
        <w:t>96.</w:t>
      </w:r>
      <w:r>
        <w:tab/>
        <w:t xml:space="preserve">ANTE ORŠULIĆ, OIB:51993010771, </w:t>
      </w:r>
      <w:r w:rsidR="00C76CA5">
        <w:t>OBALA STJEPANA RADIĆA 5, 20344 KOMIN</w:t>
      </w:r>
      <w:r>
        <w:t xml:space="preserve">, </w:t>
      </w:r>
      <w:r w:rsidRPr="00664DF9">
        <w:t xml:space="preserve">u iznosu od  </w:t>
      </w:r>
      <w:r w:rsidR="00C76CA5">
        <w:t>6.486,00 kn</w:t>
      </w:r>
      <w:r>
        <w:t>,</w:t>
      </w:r>
      <w:r w:rsidR="00C76CA5">
        <w:tab/>
        <w:t xml:space="preserve"> </w:t>
      </w:r>
    </w:p>
    <w:p w:rsidRDefault="00B814E1" w:rsidP="00C76CA5" w:rsidR="00C76CA5">
      <w:pPr>
        <w:ind w:hanging="648" w:left="708"/>
        <w:jc w:val="both"/>
      </w:pPr>
      <w:r>
        <w:t>97.</w:t>
      </w:r>
      <w:r w:rsidR="00C76CA5">
        <w:tab/>
        <w:t>GORAN ORŠULIĆ</w:t>
      </w:r>
      <w:r>
        <w:t xml:space="preserve">, OIB: 69409279200, </w:t>
      </w:r>
      <w:r w:rsidR="00C76CA5">
        <w:t>OBALA STJEPANA RADIĆA 18A, 20344 KOMIN</w:t>
      </w:r>
      <w:r w:rsidRPr="00B814E1">
        <w:t xml:space="preserve"> u iznosu od  </w:t>
      </w:r>
      <w:r w:rsidR="00C76CA5">
        <w:t>54.000,00 kn</w:t>
      </w:r>
      <w:r>
        <w:t>,</w:t>
      </w:r>
      <w:r w:rsidR="00C76CA5">
        <w:tab/>
        <w:t xml:space="preserve"> </w:t>
      </w:r>
    </w:p>
    <w:p w:rsidRDefault="00B814E1" w:rsidP="00C76CA5" w:rsidR="00C76CA5">
      <w:pPr>
        <w:ind w:hanging="648" w:left="708"/>
        <w:jc w:val="both"/>
      </w:pPr>
      <w:r>
        <w:t>98.</w:t>
      </w:r>
      <w:r w:rsidR="00C76CA5">
        <w:tab/>
        <w:t>JAVNI BILJEŽNIK JOŠKO PANDŽA, A. STARČEVIĆA 9, METKOVIĆ</w:t>
      </w:r>
      <w:r>
        <w:t xml:space="preserve">, OIB: </w:t>
      </w:r>
      <w:r w:rsidR="00C76CA5">
        <w:t>22975292900</w:t>
      </w:r>
      <w:r w:rsidR="00C76CA5">
        <w:tab/>
        <w:t>ZRINSKIH I FRANKOPANA 40, 20350 METKOVIĆ</w:t>
      </w:r>
      <w:r w:rsidR="00C76CA5">
        <w:tab/>
      </w:r>
      <w:r w:rsidRPr="00B814E1">
        <w:t xml:space="preserve">u iznosu od  </w:t>
      </w:r>
      <w:r w:rsidR="00C76CA5">
        <w:t>9.637,50 kn</w:t>
      </w:r>
      <w:r>
        <w:t>,</w:t>
      </w:r>
      <w:r w:rsidR="00C76CA5">
        <w:tab/>
        <w:t xml:space="preserve"> </w:t>
      </w:r>
    </w:p>
    <w:p w:rsidRDefault="00B814E1" w:rsidP="00C76CA5" w:rsidR="00C76CA5">
      <w:pPr>
        <w:ind w:hanging="648" w:left="708"/>
        <w:jc w:val="both"/>
      </w:pPr>
      <w:r>
        <w:t>99.</w:t>
      </w:r>
      <w:r w:rsidR="00C76CA5">
        <w:tab/>
        <w:t>PARTNER GRUPA d.o.o. za graditeljstvo, projektiranje i inženjering</w:t>
      </w:r>
      <w:r>
        <w:t xml:space="preserve">, OIB: </w:t>
      </w:r>
      <w:r w:rsidR="00C76CA5">
        <w:t>17102697854</w:t>
      </w:r>
      <w:r w:rsidR="00C76CA5">
        <w:tab/>
        <w:t>Ante Starčevića 9, 20350 Metković</w:t>
      </w:r>
      <w:r w:rsidR="00C76CA5">
        <w:tab/>
      </w:r>
      <w:r w:rsidRPr="00B814E1">
        <w:t xml:space="preserve">u iznosu od  </w:t>
      </w:r>
      <w:r w:rsidR="00C76CA5">
        <w:t>73.000,00 kn</w:t>
      </w:r>
      <w:r>
        <w:t>,</w:t>
      </w:r>
      <w:r w:rsidR="00C76CA5">
        <w:tab/>
        <w:t xml:space="preserve"> </w:t>
      </w:r>
    </w:p>
    <w:p w:rsidRDefault="00C76CA5" w:rsidP="00C76CA5" w:rsidR="00C76CA5">
      <w:pPr>
        <w:ind w:hanging="648" w:left="708"/>
        <w:jc w:val="both"/>
      </w:pPr>
      <w:r>
        <w:t>10</w:t>
      </w:r>
      <w:r w:rsidR="00B814E1">
        <w:t>0.</w:t>
      </w:r>
      <w:r>
        <w:tab/>
        <w:t>PBZ-LEASING, društvo s ograničenom odgovornošću za poslove leasinga</w:t>
      </w:r>
      <w:r w:rsidR="00B814E1">
        <w:t xml:space="preserve">, OIB: </w:t>
      </w:r>
      <w:r>
        <w:t>57270798205</w:t>
      </w:r>
      <w:r w:rsidR="00B814E1">
        <w:t>,</w:t>
      </w:r>
      <w:r>
        <w:tab/>
      </w:r>
      <w:r w:rsidR="00B814E1">
        <w:t xml:space="preserve"> </w:t>
      </w:r>
      <w:r>
        <w:t>Radnička cesta 44, 10000 Zagreb</w:t>
      </w:r>
      <w:r w:rsidR="00B814E1">
        <w:t xml:space="preserve">, </w:t>
      </w:r>
      <w:r w:rsidR="00B814E1" w:rsidRPr="00B814E1">
        <w:t xml:space="preserve">u iznosu od  </w:t>
      </w:r>
      <w:r>
        <w:t>3.896,98 kn</w:t>
      </w:r>
      <w:r w:rsidR="00B814E1">
        <w:t>,</w:t>
      </w:r>
      <w:r>
        <w:tab/>
        <w:t xml:space="preserve"> </w:t>
      </w:r>
    </w:p>
    <w:p w:rsidRDefault="00B814E1" w:rsidP="00C76CA5" w:rsidR="00C76CA5">
      <w:pPr>
        <w:ind w:hanging="648" w:left="708"/>
        <w:jc w:val="both"/>
      </w:pPr>
      <w:r>
        <w:t>101.</w:t>
      </w:r>
      <w:r w:rsidR="00C76CA5">
        <w:tab/>
        <w:t>PELJEŠAC - VINO društvo s ograničenom odgovornošću za proizvodnju,</w:t>
      </w:r>
      <w:r>
        <w:t xml:space="preserve"> trgovinu i turistička agencija, OIB:42079461002, </w:t>
      </w:r>
      <w:r w:rsidR="00C76CA5">
        <w:t>Frana Alfirevića 2, 10000 Zagreb</w:t>
      </w:r>
      <w:r>
        <w:t xml:space="preserve">, </w:t>
      </w:r>
      <w:r w:rsidRPr="00B814E1">
        <w:t xml:space="preserve">u iznosu od  </w:t>
      </w:r>
      <w:r w:rsidR="00C76CA5">
        <w:t>1.187,50 kn</w:t>
      </w:r>
      <w:r>
        <w:t>,</w:t>
      </w:r>
      <w:r w:rsidR="00C76CA5">
        <w:tab/>
        <w:t xml:space="preserve"> </w:t>
      </w:r>
    </w:p>
    <w:p w:rsidRDefault="00B814E1" w:rsidP="00C76CA5" w:rsidR="00C76CA5">
      <w:pPr>
        <w:ind w:hanging="648" w:left="708"/>
        <w:jc w:val="both"/>
      </w:pPr>
      <w:r>
        <w:t>102.</w:t>
      </w:r>
      <w:r w:rsidR="00C76CA5">
        <w:tab/>
        <w:t>PETRUZALEK društvo s ograničenom odgovornošću za trgovinu i usluge</w:t>
      </w:r>
      <w:r>
        <w:t xml:space="preserve">, OIB:76786412969, </w:t>
      </w:r>
      <w:r w:rsidR="00C76CA5">
        <w:t>Gubaševo 47b, 49210 Zabok</w:t>
      </w:r>
      <w:r w:rsidR="00C76CA5">
        <w:tab/>
      </w:r>
      <w:r w:rsidRPr="00B814E1">
        <w:t xml:space="preserve">u iznosu od  </w:t>
      </w:r>
      <w:r w:rsidR="00C76CA5">
        <w:t>808,93 kn</w:t>
      </w:r>
      <w:r>
        <w:t>,</w:t>
      </w:r>
      <w:r w:rsidR="00C76CA5">
        <w:tab/>
        <w:t xml:space="preserve"> </w:t>
      </w:r>
    </w:p>
    <w:p w:rsidRDefault="00B814E1" w:rsidP="00C76CA5" w:rsidR="00C76CA5">
      <w:pPr>
        <w:ind w:hanging="648" w:left="708"/>
        <w:jc w:val="both"/>
      </w:pPr>
      <w:r>
        <w:t>103.</w:t>
      </w:r>
      <w:r w:rsidR="00C76CA5">
        <w:tab/>
        <w:t>PLASTISIN d.o.o. za p</w:t>
      </w:r>
      <w:r>
        <w:t xml:space="preserve">roizvodnju i trgovinu u stečaju, OIB: </w:t>
      </w:r>
      <w:r w:rsidR="00C76CA5">
        <w:t>99216855246</w:t>
      </w:r>
      <w:r>
        <w:t xml:space="preserve">, </w:t>
      </w:r>
      <w:r w:rsidR="00C76CA5">
        <w:t>Zagrebačka 16, 10370 Jalševec Nartski</w:t>
      </w:r>
      <w:r>
        <w:t>,</w:t>
      </w:r>
      <w:r w:rsidRPr="00B814E1">
        <w:t xml:space="preserve"> u iznosu od  </w:t>
      </w:r>
      <w:r w:rsidR="00C76CA5">
        <w:t>410,00 kn</w:t>
      </w:r>
      <w:r>
        <w:t>,</w:t>
      </w:r>
      <w:r w:rsidR="00C76CA5">
        <w:tab/>
        <w:t xml:space="preserve"> </w:t>
      </w:r>
    </w:p>
    <w:p w:rsidRDefault="00B814E1" w:rsidP="00C76CA5" w:rsidR="00C76CA5">
      <w:pPr>
        <w:ind w:hanging="648" w:left="708"/>
        <w:jc w:val="both"/>
      </w:pPr>
      <w:r>
        <w:lastRenderedPageBreak/>
        <w:t>104.</w:t>
      </w:r>
      <w:r w:rsidR="00C76CA5">
        <w:tab/>
        <w:t>POLJOPRIVREDNO GOSPODARSTVO BISTROVIĆ društvo s ograničenom odgovornošću za proizvodnju i trgovinu</w:t>
      </w:r>
      <w:r>
        <w:t xml:space="preserve">, OIB: 80143131651, </w:t>
      </w:r>
      <w:r w:rsidR="00C76CA5">
        <w:t>Varaždinska 94b, 42208 Gornje Vratno</w:t>
      </w:r>
      <w:r>
        <w:t xml:space="preserve">, </w:t>
      </w:r>
      <w:r w:rsidRPr="00B814E1">
        <w:t xml:space="preserve">u iznosu od  </w:t>
      </w:r>
      <w:r w:rsidR="00C76CA5">
        <w:t>469,85 kn</w:t>
      </w:r>
      <w:r>
        <w:t>,</w:t>
      </w:r>
      <w:r w:rsidR="00C76CA5">
        <w:tab/>
        <w:t xml:space="preserve"> </w:t>
      </w:r>
    </w:p>
    <w:p w:rsidRDefault="00B814E1" w:rsidP="00C76CA5" w:rsidR="00C76CA5">
      <w:pPr>
        <w:ind w:hanging="648" w:left="708"/>
        <w:jc w:val="both"/>
      </w:pPr>
      <w:r>
        <w:t>105.</w:t>
      </w:r>
      <w:r w:rsidR="00C76CA5">
        <w:tab/>
        <w:t>POLJOPROMET, d.o.o. za trgovinu na veliko i malo i ugostiteljstvo</w:t>
      </w:r>
      <w:r>
        <w:t xml:space="preserve">, OIB: </w:t>
      </w:r>
      <w:r w:rsidR="00C76CA5">
        <w:t>12302967911</w:t>
      </w:r>
      <w:r>
        <w:t xml:space="preserve">, </w:t>
      </w:r>
      <w:r w:rsidR="00C76CA5">
        <w:t>Splitska 27B, 20350 Metković</w:t>
      </w:r>
      <w:r>
        <w:t xml:space="preserve">, </w:t>
      </w:r>
      <w:r w:rsidRPr="00B814E1">
        <w:t xml:space="preserve">u iznosu od  </w:t>
      </w:r>
      <w:r w:rsidR="00C76CA5">
        <w:t>8.692,23 kn</w:t>
      </w:r>
      <w:r>
        <w:t>,</w:t>
      </w:r>
      <w:r w:rsidR="00C76CA5">
        <w:tab/>
        <w:t xml:space="preserve"> </w:t>
      </w:r>
    </w:p>
    <w:p w:rsidRDefault="00B814E1" w:rsidP="00C76CA5" w:rsidR="00C76CA5">
      <w:pPr>
        <w:ind w:hanging="648" w:left="708"/>
        <w:jc w:val="both"/>
      </w:pPr>
      <w:r>
        <w:t>106.</w:t>
      </w:r>
      <w:r w:rsidR="00C76CA5">
        <w:tab/>
        <w:t>POMORSKI SERVIS - LUKA PLOČE, d.o.o. za proizvodnju i usluge</w:t>
      </w:r>
      <w:r>
        <w:t xml:space="preserve">. OIB:18875024938, </w:t>
      </w:r>
      <w:r w:rsidR="00C76CA5">
        <w:t>Lučka bosanska obala, 20340 Ploče</w:t>
      </w:r>
      <w:r>
        <w:t xml:space="preserve">, </w:t>
      </w:r>
      <w:r w:rsidRPr="00B814E1">
        <w:t xml:space="preserve">u iznosu od  </w:t>
      </w:r>
      <w:r w:rsidR="00C76CA5">
        <w:t>1.061,88 k</w:t>
      </w:r>
      <w:r>
        <w:t>n,</w:t>
      </w:r>
      <w:r w:rsidR="00C76CA5">
        <w:t xml:space="preserve"> </w:t>
      </w:r>
    </w:p>
    <w:p w:rsidRDefault="00B814E1" w:rsidP="00C76CA5" w:rsidR="00C76CA5">
      <w:pPr>
        <w:ind w:hanging="648" w:left="708"/>
        <w:jc w:val="both"/>
      </w:pPr>
      <w:r>
        <w:t>107.</w:t>
      </w:r>
      <w:r>
        <w:tab/>
        <w:t xml:space="preserve">MIJO POPOVIĆ, OIB:32553424057, </w:t>
      </w:r>
      <w:r w:rsidR="00C76CA5">
        <w:t>ALOJZIJA STEPINCA 16, 20355 VLAKA</w:t>
      </w:r>
      <w:r w:rsidRPr="00B814E1">
        <w:t xml:space="preserve"> u iznosu od  </w:t>
      </w:r>
      <w:r w:rsidR="00C76CA5">
        <w:t>10.760,00 kn</w:t>
      </w:r>
      <w:r>
        <w:t>,</w:t>
      </w:r>
      <w:r w:rsidR="00C76CA5">
        <w:tab/>
        <w:t xml:space="preserve"> </w:t>
      </w:r>
    </w:p>
    <w:p w:rsidRDefault="00B814E1" w:rsidP="00C76CA5" w:rsidR="00C76CA5">
      <w:pPr>
        <w:ind w:hanging="648" w:left="708"/>
        <w:jc w:val="both"/>
      </w:pPr>
      <w:r>
        <w:t>108.</w:t>
      </w:r>
      <w:r w:rsidR="00C76CA5">
        <w:tab/>
        <w:t>PRAEVENIRE za reviziju i računovodstvene poslove, društvo s ograničenom odgovornošću</w:t>
      </w:r>
      <w:r w:rsidR="00C76CA5">
        <w:tab/>
      </w:r>
      <w:r>
        <w:t xml:space="preserve">, OIB: </w:t>
      </w:r>
      <w:r w:rsidR="00C76CA5">
        <w:t>98008125662</w:t>
      </w:r>
      <w:r>
        <w:t xml:space="preserve">, </w:t>
      </w:r>
      <w:r w:rsidR="00C76CA5">
        <w:tab/>
        <w:t>Mosećka 78, 21000 Split</w:t>
      </w:r>
      <w:r>
        <w:t xml:space="preserve">, </w:t>
      </w:r>
      <w:r w:rsidR="00C76CA5">
        <w:tab/>
      </w:r>
      <w:r w:rsidRPr="00B814E1">
        <w:t xml:space="preserve">u iznosu od  </w:t>
      </w:r>
      <w:r w:rsidR="00C76CA5">
        <w:t>20.000,00 kn</w:t>
      </w:r>
      <w:r>
        <w:t>,</w:t>
      </w:r>
      <w:r w:rsidR="00C76CA5">
        <w:tab/>
        <w:t xml:space="preserve"> </w:t>
      </w:r>
    </w:p>
    <w:p w:rsidRDefault="00B814E1" w:rsidP="00C76CA5" w:rsidR="00C76CA5">
      <w:pPr>
        <w:ind w:hanging="648" w:left="708"/>
        <w:jc w:val="both"/>
      </w:pPr>
      <w:r>
        <w:t>109.</w:t>
      </w:r>
      <w:r>
        <w:tab/>
        <w:t>PUĐA d.o.o. za usluge, OIB:</w:t>
      </w:r>
      <w:r w:rsidR="00C76CA5">
        <w:t>72892044648</w:t>
      </w:r>
      <w:r>
        <w:t xml:space="preserve">, </w:t>
      </w:r>
      <w:r w:rsidR="00C76CA5">
        <w:t>Čaporice 133, 21240 Čaporice</w:t>
      </w:r>
      <w:r w:rsidRPr="00B814E1">
        <w:t xml:space="preserve"> u iznosu od  </w:t>
      </w:r>
      <w:r w:rsidR="00C76CA5">
        <w:t>2.485,25 kn</w:t>
      </w:r>
      <w:r>
        <w:t>,</w:t>
      </w:r>
      <w:r w:rsidR="00C76CA5">
        <w:tab/>
        <w:t xml:space="preserve"> </w:t>
      </w:r>
    </w:p>
    <w:p w:rsidRDefault="00B814E1" w:rsidP="00C76CA5" w:rsidR="00C76CA5">
      <w:pPr>
        <w:ind w:hanging="648" w:left="708"/>
        <w:jc w:val="both"/>
      </w:pPr>
      <w:r>
        <w:t>110.</w:t>
      </w:r>
      <w:r w:rsidR="00C76CA5">
        <w:tab/>
        <w:t xml:space="preserve">RURIS d.o.o. </w:t>
      </w:r>
      <w:r>
        <w:t>za unutarnju i vanjsku trgovinu, OIB:</w:t>
      </w:r>
      <w:r w:rsidR="00C76CA5">
        <w:t>07325934721</w:t>
      </w:r>
      <w:r>
        <w:t xml:space="preserve">, </w:t>
      </w:r>
      <w:r w:rsidR="00C76CA5">
        <w:t>Matije Gupca 44, 32270 Županja</w:t>
      </w:r>
      <w:r>
        <w:t>,</w:t>
      </w:r>
      <w:r w:rsidRPr="00B814E1">
        <w:t xml:space="preserve"> u iznosu od  </w:t>
      </w:r>
      <w:r w:rsidR="00C76CA5">
        <w:t>207.884,48 kn</w:t>
      </w:r>
      <w:r>
        <w:t>,</w:t>
      </w:r>
      <w:r w:rsidR="00C76CA5">
        <w:tab/>
        <w:t xml:space="preserve"> </w:t>
      </w:r>
    </w:p>
    <w:p w:rsidRDefault="00E828F7" w:rsidP="00C76CA5" w:rsidR="00C76CA5">
      <w:pPr>
        <w:ind w:hanging="648" w:left="708"/>
        <w:jc w:val="both"/>
      </w:pPr>
      <w:r>
        <w:t>111.</w:t>
      </w:r>
      <w:r w:rsidR="00C76CA5">
        <w:tab/>
        <w:t xml:space="preserve">RWE ENERGIJA d.o.o. </w:t>
      </w:r>
      <w:r>
        <w:t xml:space="preserve">za opskrbu energijom, OIB: 81103558092, </w:t>
      </w:r>
      <w:r w:rsidR="00C76CA5">
        <w:t>Capraška ulica 6, 10000 Zagreb</w:t>
      </w:r>
      <w:r w:rsidR="00C76CA5">
        <w:tab/>
      </w:r>
      <w:r w:rsidRPr="00E828F7">
        <w:t xml:space="preserve">u iznosu od  </w:t>
      </w:r>
      <w:r w:rsidR="00C76CA5">
        <w:t>1.577,42 kn</w:t>
      </w:r>
      <w:r>
        <w:t>,</w:t>
      </w:r>
      <w:r w:rsidR="00C76CA5">
        <w:tab/>
        <w:t xml:space="preserve"> </w:t>
      </w:r>
    </w:p>
    <w:p w:rsidRDefault="00E828F7" w:rsidP="00C76CA5" w:rsidR="00C76CA5">
      <w:pPr>
        <w:ind w:hanging="648" w:left="708"/>
        <w:jc w:val="both"/>
      </w:pPr>
      <w:r>
        <w:t>112.</w:t>
      </w:r>
      <w:r>
        <w:tab/>
        <w:t xml:space="preserve">SAFARIS d.o.o., </w:t>
      </w:r>
      <w:r w:rsidR="00C76CA5">
        <w:t>Leskovec 7, 3202 Ljubecna</w:t>
      </w:r>
      <w:r>
        <w:t>,</w:t>
      </w:r>
      <w:r w:rsidRPr="00E828F7">
        <w:t xml:space="preserve"> u iznosu od  </w:t>
      </w:r>
      <w:r w:rsidR="00C76CA5">
        <w:t>25.500,00 kn</w:t>
      </w:r>
      <w:r w:rsidR="00C76CA5">
        <w:tab/>
      </w:r>
      <w:r>
        <w:t>,</w:t>
      </w:r>
      <w:r w:rsidR="00C76CA5">
        <w:t xml:space="preserve"> </w:t>
      </w:r>
    </w:p>
    <w:p w:rsidRDefault="00E828F7" w:rsidP="00C76CA5" w:rsidR="00C76CA5">
      <w:pPr>
        <w:ind w:hanging="648" w:left="708"/>
        <w:jc w:val="both"/>
      </w:pPr>
      <w:r>
        <w:t>113.</w:t>
      </w:r>
      <w:r w:rsidR="00C76CA5">
        <w:tab/>
        <w:t>SEMERING društvo s ograničenom odg</w:t>
      </w:r>
      <w:r>
        <w:t>ovornošću, za trgovinu i usluge, OIB:</w:t>
      </w:r>
      <w:r w:rsidR="00C76CA5">
        <w:t>03721</w:t>
      </w:r>
      <w:r>
        <w:t xml:space="preserve">032412, </w:t>
      </w:r>
      <w:r w:rsidR="00C76CA5">
        <w:t>Trondheimska 13, 21000 Split</w:t>
      </w:r>
      <w:r w:rsidR="00C76CA5">
        <w:tab/>
      </w:r>
      <w:r>
        <w:t xml:space="preserve"> </w:t>
      </w:r>
      <w:r w:rsidRPr="00E828F7">
        <w:t xml:space="preserve">u iznosu od  </w:t>
      </w:r>
      <w:r w:rsidR="00C76CA5">
        <w:t>531,15 kn</w:t>
      </w:r>
      <w:r>
        <w:t>,</w:t>
      </w:r>
      <w:r w:rsidR="00C76CA5">
        <w:tab/>
        <w:t xml:space="preserve"> </w:t>
      </w:r>
    </w:p>
    <w:p w:rsidRDefault="00E828F7" w:rsidP="00C76CA5" w:rsidR="00C76CA5">
      <w:pPr>
        <w:ind w:hanging="648" w:left="708"/>
        <w:jc w:val="both"/>
      </w:pPr>
      <w:r>
        <w:t>114.</w:t>
      </w:r>
      <w:r w:rsidR="00C76CA5">
        <w:tab/>
        <w:t>SER-KO FRUIT</w:t>
      </w:r>
      <w:r>
        <w:t xml:space="preserve">, </w:t>
      </w:r>
      <w:r w:rsidR="00C76CA5">
        <w:t>EVAGELI L.SERETI, 47100 ANEZA-ARTAS</w:t>
      </w:r>
      <w:r w:rsidR="00C76CA5">
        <w:tab/>
      </w:r>
      <w:r w:rsidRPr="00E828F7">
        <w:t>u iznosu od</w:t>
      </w:r>
      <w:r>
        <w:t xml:space="preserve"> </w:t>
      </w:r>
      <w:r w:rsidR="00C76CA5">
        <w:t>79.820,68 kn</w:t>
      </w:r>
      <w:r>
        <w:t>,</w:t>
      </w:r>
      <w:r w:rsidR="00C76CA5">
        <w:tab/>
        <w:t xml:space="preserve"> </w:t>
      </w:r>
    </w:p>
    <w:p w:rsidRDefault="00C76CA5" w:rsidP="00C76CA5" w:rsidR="00C76CA5">
      <w:pPr>
        <w:ind w:hanging="648" w:left="708"/>
        <w:jc w:val="both"/>
      </w:pPr>
      <w:r>
        <w:t>11</w:t>
      </w:r>
      <w:r w:rsidR="00E828F7">
        <w:t>5.</w:t>
      </w:r>
      <w:r>
        <w:tab/>
        <w:t>SPECIJALNI AMBALAŽNI PROGRAM društvo s ograničenom odgovornošću za proizvodnju valovitog papira, kartona i ambalaže</w:t>
      </w:r>
      <w:r w:rsidR="00E828F7">
        <w:t xml:space="preserve">, OIB:73967405079, </w:t>
      </w:r>
      <w:r>
        <w:t>Ivana Kralja 6, 10000 Zagreb</w:t>
      </w:r>
      <w:r w:rsidR="00E828F7">
        <w:t xml:space="preserve">, </w:t>
      </w:r>
      <w:r w:rsidR="00E828F7" w:rsidRPr="00E828F7">
        <w:t xml:space="preserve">u iznosu od  </w:t>
      </w:r>
      <w:r>
        <w:t>105.778,18 kn</w:t>
      </w:r>
      <w:r w:rsidR="00E828F7">
        <w:t>,</w:t>
      </w:r>
      <w:r>
        <w:tab/>
        <w:t xml:space="preserve"> </w:t>
      </w:r>
    </w:p>
    <w:p w:rsidRDefault="00E828F7" w:rsidP="00C76CA5" w:rsidR="00C76CA5">
      <w:pPr>
        <w:ind w:hanging="648" w:left="708"/>
        <w:jc w:val="both"/>
      </w:pPr>
      <w:r>
        <w:t>116.</w:t>
      </w:r>
      <w:r w:rsidR="00C76CA5">
        <w:tab/>
        <w:t>BOŽIDAR SRŠEN</w:t>
      </w:r>
      <w:r>
        <w:t xml:space="preserve">, OIB:72644693568, </w:t>
      </w:r>
      <w:r w:rsidR="00C76CA5">
        <w:t>TRN 41, 20355 TRN</w:t>
      </w:r>
      <w:r w:rsidR="00C76CA5">
        <w:tab/>
      </w:r>
      <w:r w:rsidRPr="00E828F7">
        <w:t xml:space="preserve">u iznosu od  </w:t>
      </w:r>
      <w:r w:rsidR="00C76CA5">
        <w:t>14.245,00 kn</w:t>
      </w:r>
      <w:r>
        <w:t>,</w:t>
      </w:r>
      <w:r w:rsidR="00C76CA5">
        <w:tab/>
        <w:t xml:space="preserve"> </w:t>
      </w:r>
      <w:r w:rsidR="00C76CA5">
        <w:tab/>
        <w:t xml:space="preserve"> </w:t>
      </w:r>
      <w:r w:rsidR="00C76CA5">
        <w:tab/>
        <w:t xml:space="preserve"> </w:t>
      </w:r>
    </w:p>
    <w:p w:rsidRDefault="00C76CA5" w:rsidP="00C76CA5" w:rsidR="00C76CA5">
      <w:pPr>
        <w:ind w:hanging="648" w:left="708"/>
        <w:jc w:val="both"/>
      </w:pPr>
      <w:r>
        <w:t>1</w:t>
      </w:r>
      <w:r w:rsidR="00E828F7">
        <w:t>17.</w:t>
      </w:r>
      <w:r>
        <w:tab/>
        <w:t>DRAŽEN SRŠEN</w:t>
      </w:r>
      <w:r w:rsidR="00E828F7">
        <w:t xml:space="preserve">, OIB:08134128415, </w:t>
      </w:r>
      <w:r>
        <w:t>BL</w:t>
      </w:r>
      <w:r w:rsidR="00E828F7">
        <w:t xml:space="preserve">ACE 28 (Sršeni 28), 20357 BLACE, u </w:t>
      </w:r>
      <w:r w:rsidR="00E828F7" w:rsidRPr="00E828F7">
        <w:t xml:space="preserve">iznosu od  </w:t>
      </w:r>
      <w:r>
        <w:t>20.060,00 kn</w:t>
      </w:r>
      <w:r w:rsidR="00E828F7">
        <w:t>,</w:t>
      </w:r>
      <w:r>
        <w:tab/>
        <w:t xml:space="preserve"> </w:t>
      </w:r>
    </w:p>
    <w:p w:rsidRDefault="00C76CA5" w:rsidP="00C76CA5" w:rsidR="00C76CA5">
      <w:pPr>
        <w:ind w:hanging="648" w:left="708"/>
        <w:jc w:val="both"/>
      </w:pPr>
      <w:r>
        <w:t>1</w:t>
      </w:r>
      <w:r w:rsidR="00E828F7">
        <w:t>18.</w:t>
      </w:r>
      <w:r>
        <w:tab/>
        <w:t>IVAN SRŠEN</w:t>
      </w:r>
      <w:r>
        <w:tab/>
      </w:r>
      <w:r w:rsidR="00E828F7">
        <w:t xml:space="preserve">, OIB:10231954578, </w:t>
      </w:r>
      <w:r>
        <w:t>TRN 65, 20355 TRN</w:t>
      </w:r>
      <w:r>
        <w:tab/>
      </w:r>
      <w:r w:rsidR="00E05654">
        <w:t>u iznosu od 530.980,00 kn,</w:t>
      </w:r>
      <w:r>
        <w:t xml:space="preserve"> </w:t>
      </w:r>
    </w:p>
    <w:p w:rsidRDefault="00E05654" w:rsidP="00C76CA5" w:rsidR="00C76CA5">
      <w:pPr>
        <w:ind w:hanging="648" w:left="708"/>
        <w:jc w:val="both"/>
      </w:pPr>
      <w:r>
        <w:t>119.</w:t>
      </w:r>
      <w:r>
        <w:tab/>
        <w:t xml:space="preserve">DAMIR ŠEŠELJ, OIB:93447896260, </w:t>
      </w:r>
      <w:r w:rsidR="00C76CA5">
        <w:t>ALOJZIJA STEPINCA 11, 20355 VLAKA</w:t>
      </w:r>
      <w:r w:rsidRPr="00E05654">
        <w:t xml:space="preserve"> u iznosu od  </w:t>
      </w:r>
      <w:r w:rsidR="00C76CA5">
        <w:t>36.124,00 kn</w:t>
      </w:r>
      <w:r>
        <w:t>,</w:t>
      </w:r>
      <w:r w:rsidR="00C76CA5">
        <w:tab/>
        <w:t xml:space="preserve"> </w:t>
      </w:r>
    </w:p>
    <w:p w:rsidRDefault="00E05654" w:rsidP="00C76CA5" w:rsidR="00C76CA5">
      <w:pPr>
        <w:ind w:hanging="648" w:left="708"/>
        <w:jc w:val="both"/>
      </w:pPr>
      <w:r>
        <w:t>120.</w:t>
      </w:r>
      <w:r>
        <w:tab/>
        <w:t xml:space="preserve">MARKO ŠEŠELJ, OIB:83113530342, </w:t>
      </w:r>
      <w:r w:rsidR="00C76CA5">
        <w:t>ALOJZIJA STEPINCA 10, 20355 VLAKA</w:t>
      </w:r>
      <w:r w:rsidRPr="00E05654">
        <w:t xml:space="preserve"> u iznosu od  </w:t>
      </w:r>
      <w:r w:rsidR="00C76CA5">
        <w:t>7.375,00 kn</w:t>
      </w:r>
      <w:r>
        <w:t>,</w:t>
      </w:r>
      <w:r w:rsidR="00C76CA5">
        <w:tab/>
        <w:t xml:space="preserve"> </w:t>
      </w:r>
    </w:p>
    <w:p w:rsidRDefault="00E05654" w:rsidP="00C76CA5" w:rsidR="00C76CA5">
      <w:pPr>
        <w:ind w:hanging="648" w:left="708"/>
        <w:jc w:val="both"/>
      </w:pPr>
      <w:r>
        <w:t>121.</w:t>
      </w:r>
      <w:r w:rsidR="00C76CA5">
        <w:tab/>
        <w:t>ŠPANDAU, društvo s ograničenom odgovornošću za trgovinu i prijevoz robe cestom</w:t>
      </w:r>
      <w:r>
        <w:t>, OIB:18020556957, Bregovita 9, 21230 Sinj</w:t>
      </w:r>
      <w:r>
        <w:tab/>
        <w:t>,</w:t>
      </w:r>
      <w:r w:rsidRPr="00E05654">
        <w:t xml:space="preserve"> u iznosu od  </w:t>
      </w:r>
      <w:r w:rsidR="00C76CA5">
        <w:t>4.658,95 kn</w:t>
      </w:r>
      <w:r>
        <w:t>,</w:t>
      </w:r>
      <w:r w:rsidR="00C76CA5">
        <w:tab/>
        <w:t xml:space="preserve"> </w:t>
      </w:r>
    </w:p>
    <w:p w:rsidRDefault="00E05654" w:rsidP="00C76CA5" w:rsidR="00C76CA5">
      <w:pPr>
        <w:ind w:hanging="648" w:left="708"/>
        <w:jc w:val="both"/>
      </w:pPr>
      <w:r>
        <w:t>122.</w:t>
      </w:r>
      <w:r w:rsidR="00C76CA5">
        <w:tab/>
        <w:t>POLJOPRIVREDNO GOSPODARSTVO "ŠPECI", Komin, vl. Darko Šuman</w:t>
      </w:r>
      <w:r>
        <w:t xml:space="preserve">, OIB: </w:t>
      </w:r>
      <w:r w:rsidR="00C76CA5">
        <w:t>18018057906</w:t>
      </w:r>
      <w:r>
        <w:t xml:space="preserve">, </w:t>
      </w:r>
      <w:r w:rsidR="00C76CA5">
        <w:t>LUČICA 8, 20344 KOMIN</w:t>
      </w:r>
      <w:r w:rsidR="00C76CA5">
        <w:tab/>
      </w:r>
      <w:r w:rsidRPr="00E05654">
        <w:t xml:space="preserve">u iznosu od  </w:t>
      </w:r>
      <w:r w:rsidR="00C76CA5">
        <w:t>53.836,25 kn</w:t>
      </w:r>
      <w:r>
        <w:t>,</w:t>
      </w:r>
      <w:r w:rsidR="00C76CA5">
        <w:tab/>
        <w:t xml:space="preserve"> </w:t>
      </w:r>
    </w:p>
    <w:p w:rsidRDefault="00E05654" w:rsidP="00C76CA5" w:rsidR="00C76CA5">
      <w:pPr>
        <w:ind w:hanging="648" w:left="708"/>
        <w:jc w:val="both"/>
      </w:pPr>
      <w:r>
        <w:t>123.</w:t>
      </w:r>
      <w:r w:rsidR="00C76CA5">
        <w:tab/>
        <w:t>TEMPO društvo s ograničenom odgovornošću za špediciju, trgovinu i usluge</w:t>
      </w:r>
      <w:r>
        <w:t xml:space="preserve">, OIB: </w:t>
      </w:r>
      <w:r w:rsidR="00C76CA5">
        <w:t>48743</w:t>
      </w:r>
      <w:r>
        <w:t>301312</w:t>
      </w:r>
      <w:r>
        <w:tab/>
        <w:t xml:space="preserve">Titov Trg 7, 52220 Labin, </w:t>
      </w:r>
      <w:r w:rsidRPr="00E05654">
        <w:t xml:space="preserve">u iznosu od  </w:t>
      </w:r>
      <w:r w:rsidR="00C76CA5">
        <w:t>4.611,92 kn</w:t>
      </w:r>
      <w:r>
        <w:t>,</w:t>
      </w:r>
      <w:r w:rsidR="00C76CA5">
        <w:tab/>
        <w:t xml:space="preserve"> </w:t>
      </w:r>
    </w:p>
    <w:p w:rsidRDefault="00C76CA5" w:rsidP="00C76CA5" w:rsidR="00C76CA5">
      <w:pPr>
        <w:ind w:hanging="648" w:left="708"/>
        <w:jc w:val="both"/>
      </w:pPr>
      <w:r>
        <w:t>12</w:t>
      </w:r>
      <w:r w:rsidR="00E05654">
        <w:t>4.</w:t>
      </w:r>
      <w:r>
        <w:tab/>
        <w:t>TMR PAŠKO d.o.o. za trgovinu na veliko i malo</w:t>
      </w:r>
      <w:r w:rsidR="00E05654">
        <w:t xml:space="preserve">, OIB: 77501343665, </w:t>
      </w:r>
      <w:r>
        <w:t>Slavonska avenija 7, 100</w:t>
      </w:r>
      <w:r w:rsidR="00E05654">
        <w:t xml:space="preserve">00 Zagreb, </w:t>
      </w:r>
      <w:r w:rsidR="00E05654" w:rsidRPr="00E05654">
        <w:t xml:space="preserve">u iznosu od  </w:t>
      </w:r>
      <w:r>
        <w:t>773,53 kn</w:t>
      </w:r>
      <w:r w:rsidR="00E05654">
        <w:t>,</w:t>
      </w:r>
      <w:r>
        <w:tab/>
        <w:t xml:space="preserve"> </w:t>
      </w:r>
    </w:p>
    <w:p w:rsidRDefault="00C76CA5" w:rsidP="00C76CA5" w:rsidR="00C76CA5">
      <w:pPr>
        <w:ind w:hanging="648" w:left="708"/>
        <w:jc w:val="both"/>
      </w:pPr>
      <w:r>
        <w:t>12</w:t>
      </w:r>
      <w:r w:rsidR="00E05654">
        <w:t>5.</w:t>
      </w:r>
      <w:r>
        <w:tab/>
        <w:t>T</w:t>
      </w:r>
      <w:r w:rsidR="00E05654">
        <w:t xml:space="preserve">OP KAN d.o.o. za ugostiteljstvo, OIB:65349675278, Kozari bok 57, 10000 Zagreb, </w:t>
      </w:r>
      <w:r w:rsidR="00E05654" w:rsidRPr="00E05654">
        <w:t xml:space="preserve">u iznosu od  </w:t>
      </w:r>
      <w:r>
        <w:t>796,50 kn</w:t>
      </w:r>
      <w:r w:rsidR="00E05654">
        <w:t>,</w:t>
      </w:r>
      <w:r>
        <w:tab/>
        <w:t xml:space="preserve"> </w:t>
      </w:r>
    </w:p>
    <w:p w:rsidRDefault="00E05654" w:rsidP="00C76CA5" w:rsidR="00C76CA5">
      <w:pPr>
        <w:ind w:hanging="648" w:left="708"/>
        <w:jc w:val="both"/>
      </w:pPr>
      <w:r>
        <w:t>126.</w:t>
      </w:r>
      <w:r w:rsidR="00C76CA5">
        <w:tab/>
        <w:t>ANTE TOPIĆ</w:t>
      </w:r>
      <w:r>
        <w:t xml:space="preserve">, OIB: </w:t>
      </w:r>
      <w:r w:rsidR="00C76CA5">
        <w:tab/>
        <w:t>44701194242</w:t>
      </w:r>
      <w:r w:rsidR="00C76CA5">
        <w:tab/>
        <w:t>ZRINSKIH I FRANKOPANA 261, 20350 METKOVIĆ</w:t>
      </w:r>
      <w:r>
        <w:t>,</w:t>
      </w:r>
      <w:r w:rsidR="00C76CA5">
        <w:tab/>
      </w:r>
      <w:r w:rsidRPr="00E05654">
        <w:t xml:space="preserve">u iznosu od  </w:t>
      </w:r>
      <w:r w:rsidR="00C76CA5">
        <w:t>41.351,00 kn</w:t>
      </w:r>
      <w:r>
        <w:t>,</w:t>
      </w:r>
      <w:r w:rsidR="00C76CA5">
        <w:tab/>
        <w:t xml:space="preserve"> </w:t>
      </w:r>
    </w:p>
    <w:p w:rsidRDefault="00E05654" w:rsidP="00C76CA5" w:rsidR="00C76CA5">
      <w:pPr>
        <w:ind w:hanging="648" w:left="708"/>
        <w:jc w:val="both"/>
      </w:pPr>
      <w:r>
        <w:t>127.</w:t>
      </w:r>
      <w:r w:rsidR="00C76CA5">
        <w:tab/>
        <w:t>TRGOMETAL d.o.o</w:t>
      </w:r>
      <w:r>
        <w:t xml:space="preserve">. za trgovinu i proizvodnju, OIB: 26004523816, </w:t>
      </w:r>
      <w:r w:rsidR="00C76CA5">
        <w:t>Kovinska 4, 10000 Zagreb</w:t>
      </w:r>
      <w:r>
        <w:t>,</w:t>
      </w:r>
      <w:r w:rsidR="00C76CA5">
        <w:tab/>
      </w:r>
      <w:r w:rsidRPr="00E05654">
        <w:t xml:space="preserve">u iznosu od  </w:t>
      </w:r>
      <w:r w:rsidR="00C76CA5">
        <w:t>27.665,67 kn</w:t>
      </w:r>
      <w:r>
        <w:t>,</w:t>
      </w:r>
      <w:r w:rsidR="00C76CA5">
        <w:tab/>
        <w:t xml:space="preserve"> </w:t>
      </w:r>
    </w:p>
    <w:p w:rsidRDefault="00E05654" w:rsidP="00C76CA5" w:rsidR="00C76CA5">
      <w:pPr>
        <w:ind w:hanging="648" w:left="708"/>
        <w:jc w:val="both"/>
      </w:pPr>
      <w:r>
        <w:t>128.</w:t>
      </w:r>
      <w:r w:rsidR="00C76CA5">
        <w:tab/>
        <w:t>Ustanova za obraz</w:t>
      </w:r>
      <w:r>
        <w:t xml:space="preserve">ovanje odraslih - ZIRS učilište, OIB: 22228764473, </w:t>
      </w:r>
      <w:r w:rsidR="00C76CA5">
        <w:t>Ulica grada Vukovara 68, 10000 Zagreb</w:t>
      </w:r>
      <w:r w:rsidR="00C76CA5">
        <w:tab/>
      </w:r>
      <w:r w:rsidRPr="00E05654">
        <w:t xml:space="preserve">u iznosu od  </w:t>
      </w:r>
      <w:r w:rsidR="00C76CA5">
        <w:t>2.700,00 kn</w:t>
      </w:r>
      <w:r>
        <w:t>,</w:t>
      </w:r>
      <w:r w:rsidR="00C76CA5">
        <w:tab/>
        <w:t xml:space="preserve"> </w:t>
      </w:r>
    </w:p>
    <w:p w:rsidRDefault="00C76CA5" w:rsidP="00C76CA5" w:rsidR="00C76CA5">
      <w:pPr>
        <w:ind w:hanging="648" w:left="708"/>
        <w:jc w:val="both"/>
      </w:pPr>
      <w:r>
        <w:lastRenderedPageBreak/>
        <w:t>1</w:t>
      </w:r>
      <w:r w:rsidR="00E05654">
        <w:t>29.</w:t>
      </w:r>
      <w:r>
        <w:tab/>
        <w:t>UTP - ULJANIK TEHNIČKI PLINOVI</w:t>
      </w:r>
      <w:r w:rsidR="00E05654">
        <w:t>,</w:t>
      </w:r>
      <w:r>
        <w:t xml:space="preserve"> Proizvodnja i prodaja tehničkih plinova, dru</w:t>
      </w:r>
      <w:r w:rsidR="00E05654">
        <w:t>štvo s ograničenom odgovornošću, OIB:</w:t>
      </w:r>
      <w:r>
        <w:t>78830943478</w:t>
      </w:r>
      <w:r>
        <w:tab/>
      </w:r>
      <w:r w:rsidR="00E05654">
        <w:t xml:space="preserve">, </w:t>
      </w:r>
      <w:r>
        <w:t>Sv. Polikarpa 4, 52100 Pula</w:t>
      </w:r>
      <w:r w:rsidR="00E05654">
        <w:t>,</w:t>
      </w:r>
      <w:r w:rsidR="00E05654" w:rsidRPr="00E05654">
        <w:t xml:space="preserve"> u iznosu od  </w:t>
      </w:r>
      <w:r>
        <w:t>3.609,90 kn</w:t>
      </w:r>
      <w:r w:rsidR="00E05654">
        <w:t>,</w:t>
      </w:r>
      <w:r>
        <w:tab/>
        <w:t xml:space="preserve"> </w:t>
      </w:r>
    </w:p>
    <w:p w:rsidRDefault="00E05654" w:rsidP="00C76CA5" w:rsidR="00C76CA5">
      <w:pPr>
        <w:ind w:hanging="648" w:left="708"/>
        <w:jc w:val="both"/>
      </w:pPr>
      <w:r>
        <w:t>130.</w:t>
      </w:r>
      <w:r w:rsidR="00C76CA5">
        <w:tab/>
        <w:t>VIPnet, društvo s ograničenom odgovornošću za usluge javnih telekomunikacija</w:t>
      </w:r>
      <w:r>
        <w:t xml:space="preserve">, OIB: </w:t>
      </w:r>
      <w:r w:rsidR="00C76CA5">
        <w:t>29524210204</w:t>
      </w:r>
      <w:r w:rsidR="00C76CA5">
        <w:tab/>
        <w:t>Vrtni put 1, 10000 Zagreb</w:t>
      </w:r>
      <w:r w:rsidR="00C76CA5">
        <w:tab/>
      </w:r>
      <w:r>
        <w:t xml:space="preserve">u iznosu od </w:t>
      </w:r>
      <w:r w:rsidR="00C76CA5">
        <w:t>12.885,51 kn</w:t>
      </w:r>
      <w:r>
        <w:t>,</w:t>
      </w:r>
      <w:r w:rsidR="00C76CA5">
        <w:tab/>
        <w:t xml:space="preserve"> </w:t>
      </w:r>
    </w:p>
    <w:p w:rsidRDefault="00E05654" w:rsidP="00C76CA5" w:rsidR="00C76CA5">
      <w:pPr>
        <w:ind w:hanging="648" w:left="708"/>
        <w:jc w:val="both"/>
      </w:pPr>
      <w:r>
        <w:t>131.</w:t>
      </w:r>
      <w:r w:rsidR="00C76CA5">
        <w:tab/>
        <w:t>VODOVOD OPUZEN,</w:t>
      </w:r>
      <w:r>
        <w:t xml:space="preserve"> d.o.o. za opskrbu pitkom vodom, OIB:27183486113, </w:t>
      </w:r>
      <w:r w:rsidR="00C76CA5">
        <w:t>Ulica Matice Hrvatske 9, 20355 Opuzen</w:t>
      </w:r>
      <w:r w:rsidR="00C76CA5">
        <w:tab/>
      </w:r>
      <w:r w:rsidRPr="00E05654">
        <w:t xml:space="preserve">u iznosu od  </w:t>
      </w:r>
      <w:r w:rsidR="00C76CA5">
        <w:t>1.850,84 kn</w:t>
      </w:r>
      <w:r>
        <w:t>,</w:t>
      </w:r>
      <w:r w:rsidR="00C76CA5">
        <w:tab/>
        <w:t xml:space="preserve"> </w:t>
      </w:r>
    </w:p>
    <w:p w:rsidRDefault="00C76CA5" w:rsidP="00C76CA5" w:rsidR="00C76CA5">
      <w:pPr>
        <w:ind w:hanging="648" w:left="708"/>
        <w:jc w:val="both"/>
      </w:pPr>
      <w:r>
        <w:t>13</w:t>
      </w:r>
      <w:r w:rsidR="00E05654">
        <w:t>2.</w:t>
      </w:r>
      <w:r w:rsidR="00E808AC">
        <w:tab/>
        <w:t xml:space="preserve">MIRJANA VUKASOVIĆ, OIB:97469979739, </w:t>
      </w:r>
      <w:r>
        <w:t>SMOKOVO 11, 20355 OPUZEN</w:t>
      </w:r>
      <w:r w:rsidR="00E808AC">
        <w:t xml:space="preserve">, </w:t>
      </w:r>
      <w:r w:rsidR="00E808AC" w:rsidRPr="00E808AC">
        <w:t xml:space="preserve">u iznosu od  </w:t>
      </w:r>
      <w:r>
        <w:t>637,00 kn</w:t>
      </w:r>
      <w:r w:rsidR="00E808AC">
        <w:t>,</w:t>
      </w:r>
      <w:r>
        <w:tab/>
        <w:t xml:space="preserve"> </w:t>
      </w:r>
    </w:p>
    <w:p w:rsidRDefault="00E808AC" w:rsidP="00C76CA5" w:rsidR="00C76CA5">
      <w:pPr>
        <w:ind w:hanging="648" w:left="708"/>
        <w:jc w:val="both"/>
      </w:pPr>
      <w:r>
        <w:t>133.</w:t>
      </w:r>
      <w:r>
        <w:tab/>
        <w:t xml:space="preserve">VIDE VULETIĆ, OIB:94869354573, </w:t>
      </w:r>
      <w:r w:rsidR="00C76CA5">
        <w:t>TRG OPUZENSKE BOJNE 2, 20355 OPUZEN</w:t>
      </w:r>
      <w:r w:rsidRPr="00E808AC">
        <w:t xml:space="preserve"> u iznosu od  </w:t>
      </w:r>
      <w:r w:rsidR="00C76CA5">
        <w:t>39.690,00 kn</w:t>
      </w:r>
      <w:r>
        <w:t>,</w:t>
      </w:r>
      <w:r w:rsidR="00C76CA5">
        <w:tab/>
        <w:t xml:space="preserve"> </w:t>
      </w:r>
    </w:p>
    <w:p w:rsidRDefault="00E808AC" w:rsidP="00AA570A" w:rsidR="00C76CA5">
      <w:pPr>
        <w:ind w:hanging="648" w:left="708"/>
        <w:jc w:val="both"/>
      </w:pPr>
      <w:r>
        <w:t>134.</w:t>
      </w:r>
      <w:r w:rsidR="00C76CA5">
        <w:tab/>
        <w:t>ZA</w:t>
      </w:r>
      <w:r>
        <w:t xml:space="preserve">GREBAČKA BANKA DIONIČKO DRUŠTVO, OIB: </w:t>
      </w:r>
      <w:r w:rsidR="00C76CA5">
        <w:t>92963223473</w:t>
      </w:r>
      <w:r>
        <w:t>,</w:t>
      </w:r>
      <w:r w:rsidR="00C76CA5">
        <w:tab/>
      </w:r>
      <w:r>
        <w:t xml:space="preserve"> Trg </w:t>
      </w:r>
      <w:r w:rsidR="00C76CA5">
        <w:t>bana Josipa Jelačića 10, 10000 Zagreb</w:t>
      </w:r>
      <w:r>
        <w:t xml:space="preserve">, </w:t>
      </w:r>
      <w:r w:rsidRPr="00E808AC">
        <w:t xml:space="preserve">u iznosu od  </w:t>
      </w:r>
      <w:r w:rsidR="00C76CA5">
        <w:t>3.909.666,92</w:t>
      </w:r>
      <w:r w:rsidR="00AA570A">
        <w:t xml:space="preserve"> </w:t>
      </w:r>
      <w:r w:rsidR="00C76CA5">
        <w:t>kn</w:t>
      </w:r>
      <w:r w:rsidR="00AA570A">
        <w:t>,</w:t>
      </w:r>
      <w:r w:rsidR="00C76CA5">
        <w:tab/>
      </w:r>
    </w:p>
    <w:p w:rsidRDefault="00C76CA5" w:rsidP="00C76CA5" w:rsidR="00C76CA5">
      <w:pPr>
        <w:ind w:hanging="648" w:left="708"/>
        <w:jc w:val="both"/>
      </w:pPr>
      <w:r>
        <w:t>13</w:t>
      </w:r>
      <w:r w:rsidR="00AA570A">
        <w:t>5.</w:t>
      </w:r>
      <w:r w:rsidR="00AA570A">
        <w:tab/>
        <w:t xml:space="preserve">ZAGREBAČKI HOLDING d.o.o., OIB:85584865987, </w:t>
      </w:r>
      <w:r>
        <w:t>ULICA GRADA VUKOVARA 41, 10000 ZAGREB</w:t>
      </w:r>
      <w:r>
        <w:tab/>
      </w:r>
      <w:r w:rsidR="00AA570A" w:rsidRPr="00AA570A">
        <w:t xml:space="preserve">u iznosu od  </w:t>
      </w:r>
      <w:r>
        <w:t>387,86 kn</w:t>
      </w:r>
      <w:r w:rsidR="00AA570A">
        <w:t>,</w:t>
      </w:r>
      <w:r>
        <w:tab/>
      </w:r>
    </w:p>
    <w:p w:rsidRDefault="00AA570A" w:rsidP="00C76CA5" w:rsidR="00C76CA5">
      <w:pPr>
        <w:ind w:hanging="648" w:left="708"/>
        <w:jc w:val="both"/>
      </w:pPr>
      <w:r>
        <w:t>136.</w:t>
      </w:r>
      <w:r w:rsidR="00C76CA5">
        <w:tab/>
        <w:t>ZAGREBINSPEKT d.o.o. za kontrolu i inženjering</w:t>
      </w:r>
      <w:r>
        <w:t>, OIB:</w:t>
      </w:r>
      <w:r w:rsidR="00C76CA5">
        <w:tab/>
        <w:t>82752153530</w:t>
      </w:r>
      <w:r>
        <w:t>,</w:t>
      </w:r>
      <w:r w:rsidR="00C76CA5">
        <w:t>Draškovićeva 29, 10000 Zagreb</w:t>
      </w:r>
      <w:r w:rsidRPr="00AA570A">
        <w:t xml:space="preserve"> u iznosu od  </w:t>
      </w:r>
      <w:r w:rsidR="00C76CA5">
        <w:t>10.050,00 kn</w:t>
      </w:r>
      <w:r>
        <w:t>,</w:t>
      </w:r>
      <w:r w:rsidR="00C76CA5">
        <w:tab/>
        <w:t xml:space="preserve"> </w:t>
      </w:r>
    </w:p>
    <w:p w:rsidRDefault="00C76CA5" w:rsidP="00C76CA5" w:rsidR="008B606F">
      <w:pPr>
        <w:ind w:hanging="648" w:left="708"/>
        <w:jc w:val="both"/>
      </w:pPr>
      <w:r>
        <w:t>1</w:t>
      </w:r>
      <w:r w:rsidR="001B5F1C">
        <w:t>37.</w:t>
      </w:r>
      <w:r>
        <w:tab/>
        <w:t>ŽITNJAK proizvodnja i promet robom d.d.</w:t>
      </w:r>
      <w:r w:rsidR="001B5F1C">
        <w:t>, OIB:</w:t>
      </w:r>
      <w:r>
        <w:tab/>
        <w:t>25435300118</w:t>
      </w:r>
      <w:r w:rsidR="001B5F1C">
        <w:t xml:space="preserve">, </w:t>
      </w:r>
      <w:r>
        <w:t>Marijana Čavića 8, 10000 Zagreb</w:t>
      </w:r>
      <w:r>
        <w:tab/>
      </w:r>
      <w:r w:rsidR="001B5F1C">
        <w:t xml:space="preserve">u iznosu od </w:t>
      </w:r>
      <w:r>
        <w:t>1.642,50 kn</w:t>
      </w:r>
      <w:r w:rsidR="001B5F1C">
        <w:t>.</w:t>
      </w:r>
      <w:r>
        <w:tab/>
      </w:r>
    </w:p>
    <w:p w:rsidRDefault="00BC6261" w:rsidP="00C76CA5" w:rsidR="00BC6261">
      <w:pPr>
        <w:ind w:hanging="648" w:left="708"/>
        <w:jc w:val="both"/>
      </w:pPr>
    </w:p>
    <w:p w:rsidRDefault="00401861" w:rsidP="00EE4E4D" w:rsidR="00401861">
      <w:pPr>
        <w:jc w:val="both"/>
      </w:pPr>
    </w:p>
    <w:p w:rsidRDefault="00401861" w:rsidP="00C76CA5" w:rsidR="00401861">
      <w:pPr>
        <w:ind w:hanging="648" w:left="708"/>
        <w:jc w:val="both"/>
      </w:pPr>
    </w:p>
    <w:p w:rsidRDefault="0016333C" w:rsidP="0016333C" w:rsidR="0016333C">
      <w:pPr>
        <w:ind w:hanging="648" w:left="708"/>
        <w:jc w:val="both"/>
      </w:pPr>
      <w:r>
        <w:t>II.</w:t>
      </w:r>
      <w:r w:rsidRPr="0016333C">
        <w:t xml:space="preserve"> </w:t>
      </w:r>
      <w:r>
        <w:t>Osporene su tražbine slijedećih vjerovnika:</w:t>
      </w:r>
    </w:p>
    <w:p w:rsidRDefault="00E4345D" w:rsidP="00E4345D" w:rsidR="00E4345D">
      <w:pPr>
        <w:ind w:hanging="705" w:left="705"/>
        <w:jc w:val="both"/>
      </w:pPr>
    </w:p>
    <w:p w:rsidRDefault="0016333C" w:rsidP="001B5F1C" w:rsidR="0016333C" w:rsidRPr="00E4345D">
      <w:pPr>
        <w:ind w:hanging="705" w:left="705"/>
        <w:jc w:val="both"/>
      </w:pPr>
      <w:r w:rsidRPr="00E4345D">
        <w:t xml:space="preserve">1. </w:t>
      </w:r>
      <w:r w:rsidR="00E4345D">
        <w:tab/>
      </w:r>
      <w:r w:rsidR="001B5F1C">
        <w:t>Dužnik i povjerenik</w:t>
      </w:r>
      <w:r w:rsidRPr="00E4345D">
        <w:t xml:space="preserve"> </w:t>
      </w:r>
      <w:r w:rsidR="001B5F1C">
        <w:t>su osporili</w:t>
      </w:r>
      <w:r w:rsidRPr="00E4345D">
        <w:t xml:space="preserve"> tražbinu vjerovnika </w:t>
      </w:r>
      <w:r w:rsidR="001B5F1C">
        <w:t xml:space="preserve">IFCO SYSTEMS Austria GmbH, Aubauerstrase 17, 4810 Gmunden u iznosu od 894.490,57 kuna </w:t>
      </w:r>
      <w:r w:rsidR="001B5F1C" w:rsidRPr="001B5F1C">
        <w:t>iz razloga što se vodi parnični postupak pod posl. Br. Povrv-1600/2015 na Trgovačkom sudu u Splitu, S</w:t>
      </w:r>
      <w:r w:rsidR="001B5F1C">
        <w:t>talna služba u</w:t>
      </w:r>
      <w:r w:rsidR="001B5F1C" w:rsidRPr="001B5F1C">
        <w:t xml:space="preserve"> Dubrovnik</w:t>
      </w:r>
      <w:r w:rsidR="001B5F1C">
        <w:t>u</w:t>
      </w:r>
      <w:r w:rsidRPr="00E4345D">
        <w:t xml:space="preserve">. </w:t>
      </w:r>
    </w:p>
    <w:p w:rsidRDefault="0016333C" w:rsidP="00343ED8" w:rsidR="00343ED8">
      <w:pPr>
        <w:ind w:left="708"/>
        <w:jc w:val="both"/>
      </w:pPr>
      <w:r w:rsidRPr="00E4345D">
        <w:t xml:space="preserve">Vjerovnik </w:t>
      </w:r>
      <w:r w:rsidR="001B5F1C" w:rsidRPr="001B5F1C">
        <w:t>IFCO SYSTEMS Austria GmbH, Aubauerstrase 17, 4810 Gmunden</w:t>
      </w:r>
      <w:r w:rsidRPr="00E4345D">
        <w:t xml:space="preserve">, upućuje se </w:t>
      </w:r>
      <w:r w:rsidR="00343ED8" w:rsidRPr="00343ED8">
        <w:t>da u roku od 8 dana od dana pravomoćnosti rješenja o upućivanju u parnicu, odnosno primitka drugostupanjske odluke pokren</w:t>
      </w:r>
      <w:r w:rsidR="001B5F1C">
        <w:t>e</w:t>
      </w:r>
      <w:r w:rsidR="00343ED8" w:rsidRPr="00343ED8">
        <w:t xml:space="preserve"> postupak, odnosno nastav</w:t>
      </w:r>
      <w:r w:rsidR="001B5F1C">
        <w:t>i</w:t>
      </w:r>
      <w:r w:rsidR="00343ED8" w:rsidRPr="00343ED8">
        <w:t xml:space="preserve"> pokrenuti postupak radi utvrđivanja osporene tražbin</w:t>
      </w:r>
      <w:r w:rsidR="001B5F1C">
        <w:t>e, jer će se inače smatrati da je</w:t>
      </w:r>
      <w:r w:rsidR="00343ED8" w:rsidRPr="00343ED8">
        <w:t xml:space="preserve"> odust</w:t>
      </w:r>
      <w:r w:rsidR="001B5F1C">
        <w:t>ao</w:t>
      </w:r>
      <w:r w:rsidR="00343ED8">
        <w:t xml:space="preserve"> od prava na vođenje parnice.</w:t>
      </w:r>
    </w:p>
    <w:p w:rsidRDefault="0016333C" w:rsidP="00343ED8" w:rsidR="0016333C">
      <w:pPr>
        <w:jc w:val="both"/>
      </w:pPr>
    </w:p>
    <w:p w:rsidRDefault="0016333C" w:rsidP="0016333C" w:rsidR="0016333C">
      <w:pPr>
        <w:ind w:hanging="648" w:left="708"/>
        <w:jc w:val="both"/>
      </w:pPr>
      <w:r>
        <w:t xml:space="preserve">2. </w:t>
      </w:r>
      <w:r w:rsidR="00E4345D">
        <w:tab/>
      </w:r>
      <w:r>
        <w:t>Dužnik</w:t>
      </w:r>
      <w:r w:rsidR="00E4345D">
        <w:t xml:space="preserve"> i povjerenik su osporili</w:t>
      </w:r>
      <w:r>
        <w:t xml:space="preserve"> tražbinu vjerovnika </w:t>
      </w:r>
      <w:r w:rsidR="001B5F1C" w:rsidRPr="001B5F1C">
        <w:t>KONZUM trgovina na veliko i malo d.d., OIB:29955634590, Marijana Čavića 1a, 10000 Zagreb, u iznosu od 347.648,15 kn,</w:t>
      </w:r>
      <w:r w:rsidR="001B5F1C">
        <w:t xml:space="preserve"> </w:t>
      </w:r>
      <w:r w:rsidR="001B5F1C" w:rsidRPr="001B5F1C">
        <w:t>iz razloga što dužnik u poslovnim knjigama ne vodi prijavljenu tražbinu dok iz vjerovnikove prijave nije vidljiva pravna osnova prijavljene tražbine</w:t>
      </w:r>
      <w:r>
        <w:t xml:space="preserve">. </w:t>
      </w:r>
    </w:p>
    <w:p w:rsidRDefault="0016333C" w:rsidP="00EE4E4D" w:rsidR="00E4345D">
      <w:pPr>
        <w:ind w:left="708"/>
        <w:jc w:val="both"/>
      </w:pPr>
      <w:r>
        <w:t xml:space="preserve">Vjerovnik </w:t>
      </w:r>
      <w:r w:rsidR="001B5F1C" w:rsidRPr="001B5F1C">
        <w:t>KONZUM trgovina na veliko i malo d.d., OIB:29955634590, Marijana Čavića 1a, 10000 Zagreb</w:t>
      </w:r>
      <w:r>
        <w:t xml:space="preserve">, </w:t>
      </w:r>
      <w:r w:rsidR="00343ED8" w:rsidRPr="00343ED8">
        <w:t>upućuje se da u roku od 8 dana od dana pravomoćnosti rješenja o upućivanju u parnicu, odnosno primitka drugostupanjske odluke pokren</w:t>
      </w:r>
      <w:r w:rsidR="001B5F1C">
        <w:t>e</w:t>
      </w:r>
      <w:r w:rsidR="00343ED8" w:rsidRPr="00343ED8">
        <w:t xml:space="preserve"> postupak, odnosno nastav</w:t>
      </w:r>
      <w:r w:rsidR="001B5F1C">
        <w:t>i</w:t>
      </w:r>
      <w:r w:rsidR="00343ED8" w:rsidRPr="00343ED8">
        <w:t xml:space="preserve"> pokrenuti postupak radi utvrđivanja osporene tražbine, jer će se inače smatrati da </w:t>
      </w:r>
      <w:r w:rsidR="001B5F1C">
        <w:t>je odustao od prava na vođenje parnice</w:t>
      </w:r>
      <w:r>
        <w:t>.</w:t>
      </w:r>
    </w:p>
    <w:p w:rsidRDefault="00343ED8" w:rsidP="00343ED8" w:rsidR="00343ED8">
      <w:pPr>
        <w:jc w:val="both"/>
      </w:pPr>
    </w:p>
    <w:p w:rsidRDefault="00EE4E4D" w:rsidP="00EE4E4D" w:rsidR="00EE4E4D">
      <w:pPr>
        <w:ind w:hanging="705" w:left="705"/>
        <w:jc w:val="both"/>
      </w:pPr>
      <w:r>
        <w:t>3</w:t>
      </w:r>
      <w:r w:rsidR="00343ED8">
        <w:t>.</w:t>
      </w:r>
      <w:r w:rsidR="00AA3F8B">
        <w:tab/>
      </w:r>
      <w:r w:rsidR="00343ED8">
        <w:t xml:space="preserve">Povjerenik je osporio tražbinu vjerovnika </w:t>
      </w:r>
      <w:r w:rsidRPr="00EE4E4D">
        <w:t>STRAHIMIR FILIPOVIĆ</w:t>
      </w:r>
      <w:r w:rsidR="0025555D">
        <w:t xml:space="preserve">, OIB: </w:t>
      </w:r>
      <w:r w:rsidRPr="00EE4E4D">
        <w:tab/>
        <w:t>61293627802</w:t>
      </w:r>
      <w:r w:rsidR="0025555D">
        <w:t xml:space="preserve">, </w:t>
      </w:r>
      <w:r w:rsidRPr="00EE4E4D">
        <w:t>ULICA ZRINJSKIH I FRANKOPANA 261, 20350 METKOVIĆ</w:t>
      </w:r>
      <w:r w:rsidRPr="00EE4E4D">
        <w:tab/>
        <w:t>3.650.094,69 kn</w:t>
      </w:r>
      <w:r w:rsidR="00343ED8">
        <w:t xml:space="preserve">, </w:t>
      </w:r>
      <w:r w:rsidRPr="00EE4E4D">
        <w:t xml:space="preserve">iz razloga što Strahimir Filipović nije osobni vjerovnik dužnika Mandarinko d.o.o. </w:t>
      </w:r>
      <w:r>
        <w:t xml:space="preserve">već je jamac </w:t>
      </w:r>
      <w:r w:rsidRPr="00EE4E4D">
        <w:t>za kreditne obveze dužnika sklopljene između Zagrebačke banke kao kreditora Mandarinko d.o.o. kao korisnika kredita i Strahimira Filipovića kao jamca sve sukladno ugovoru o dugoročnom investicijskom kreditu od 27.01.2017. g. ugovor okvirnom kreditu po transakcijskom računu od 31.8.2017.g. i ugovoru o dugoročnom kreditu za financiranje trajnih ob</w:t>
      </w:r>
      <w:r>
        <w:t xml:space="preserve">rtnih sredstava od </w:t>
      </w:r>
      <w:r>
        <w:lastRenderedPageBreak/>
        <w:t>19.4.2018.g., a k</w:t>
      </w:r>
      <w:r w:rsidRPr="00EE4E4D">
        <w:t>ako jamac nije ispunio dužnikovu obvezu glavnom vjerovniku ni djelomično do otvaranja predstečajnog postupka to isti nije vjerovnik dužnika.</w:t>
      </w:r>
    </w:p>
    <w:p w:rsidRDefault="0025555D" w:rsidP="0025555D" w:rsidR="00AA3F8B" w:rsidRPr="0025555D">
      <w:pPr>
        <w:ind w:left="705"/>
        <w:jc w:val="both"/>
      </w:pPr>
      <w:r>
        <w:t>Povjerenik</w:t>
      </w:r>
      <w:r w:rsidRPr="0025555D">
        <w:t xml:space="preserve">, kao osporavatelj tražbine vjerovnika STRAHIMIR FILIPOVIĆ, OIB: </w:t>
      </w:r>
      <w:r w:rsidRPr="0025555D">
        <w:tab/>
        <w:t>61293627802, ULICA ZRINJSKIH I FRANKOPANA 261, 20350 METKOVIĆ u iznosu od 3.650.094,69 kn</w:t>
      </w:r>
      <w:r>
        <w:t>,</w:t>
      </w:r>
      <w:r w:rsidRPr="0025555D">
        <w:t xml:space="preserve"> a koja se temelji na ovršnoj ispravi, upućuje se u roku od 8 dana od dana pravomoćnosti rješenja pokrenuti parnicu radi dokazivan</w:t>
      </w:r>
      <w:r>
        <w:t>ja osnovanosti svog osporavanja</w:t>
      </w:r>
      <w:r w:rsidR="00343ED8">
        <w:t>, odnosno</w:t>
      </w:r>
      <w:r>
        <w:t xml:space="preserve"> da</w:t>
      </w:r>
      <w:r w:rsidR="00343ED8">
        <w:t xml:space="preserve"> </w:t>
      </w:r>
      <w:r>
        <w:t xml:space="preserve">od </w:t>
      </w:r>
      <w:r w:rsidR="00343ED8">
        <w:t>primitk</w:t>
      </w:r>
      <w:r>
        <w:t>a drugostupanjske odluke pokrene</w:t>
      </w:r>
      <w:r w:rsidR="00343ED8">
        <w:t xml:space="preserve"> postupak, odnosno nastavi pokrenuti postupak, jer će se inače smatrati da je odustao od prava na vođenje parnice.</w:t>
      </w:r>
    </w:p>
    <w:p w:rsidRDefault="00E4345D" w:rsidP="00F703B5" w:rsidR="001D3C07" w:rsidRPr="00F703B5">
      <w:pPr>
        <w:ind w:hanging="648" w:left="708"/>
        <w:jc w:val="both"/>
        <w:rPr>
          <w:color w:val="FF0000"/>
        </w:rPr>
      </w:pPr>
      <w:r w:rsidRPr="00E4345D">
        <w:rPr>
          <w:color w:val="FF0000"/>
        </w:rPr>
        <w:t xml:space="preserve"> </w:t>
      </w:r>
    </w:p>
    <w:p w:rsidRDefault="00D57A11" w:rsidP="00D57A11" w:rsidR="00D57A11" w:rsidRPr="005153ED">
      <w:pPr>
        <w:jc w:val="center"/>
        <w:rPr>
          <w:b/>
        </w:rPr>
      </w:pPr>
      <w:r w:rsidRPr="005153ED">
        <w:rPr>
          <w:b/>
        </w:rPr>
        <w:t>Obrazloženje</w:t>
      </w:r>
    </w:p>
    <w:p w:rsidRDefault="009543D0" w:rsidP="009543D0" w:rsidR="009543D0" w:rsidRPr="005153ED"/>
    <w:p w:rsidRDefault="009E0823" w:rsidP="00ED74D2" w:rsidR="009543D0">
      <w:pPr>
        <w:ind w:firstLine="708"/>
        <w:jc w:val="both"/>
      </w:pPr>
      <w:r w:rsidRPr="009E0823">
        <w:t>Rješenjem ovog suda posl. br. 18 St-</w:t>
      </w:r>
      <w:r w:rsidR="0025555D">
        <w:t>526</w:t>
      </w:r>
      <w:r w:rsidR="00763D74">
        <w:t>/201</w:t>
      </w:r>
      <w:r w:rsidR="007B7B45">
        <w:t>8</w:t>
      </w:r>
      <w:r w:rsidR="0025555D">
        <w:t>-4 od 23. srp</w:t>
      </w:r>
      <w:r w:rsidR="007B7B45">
        <w:t>nja 201</w:t>
      </w:r>
      <w:r w:rsidR="00FF7DA9">
        <w:t>8</w:t>
      </w:r>
      <w:r w:rsidRPr="009E0823">
        <w:t xml:space="preserve">. godine </w:t>
      </w:r>
      <w:r w:rsidR="00763D74">
        <w:t xml:space="preserve">otvoren je predstečajni postupak nad dužnikom </w:t>
      </w:r>
      <w:r w:rsidR="0025555D" w:rsidRPr="0025555D">
        <w:t>MANDARINKO, d.o.o. za trgovinu, građenje i usluge, Opuzen, Zrinsko Frankopanska 21/1, MBS: 090006025, OIB: 23314822026</w:t>
      </w:r>
      <w:r w:rsidR="00ED74D2">
        <w:t>, a za povjerenika je</w:t>
      </w:r>
      <w:r w:rsidR="00763D74">
        <w:t xml:space="preserve"> imen</w:t>
      </w:r>
      <w:r w:rsidR="00ED74D2">
        <w:t>ovan</w:t>
      </w:r>
      <w:r w:rsidR="0025555D">
        <w:t>a</w:t>
      </w:r>
      <w:r w:rsidR="00763D74">
        <w:t xml:space="preserve"> </w:t>
      </w:r>
      <w:r w:rsidR="0025555D">
        <w:t>Tihana Majić</w:t>
      </w:r>
      <w:r w:rsidRPr="009E0823">
        <w:t>.</w:t>
      </w:r>
    </w:p>
    <w:p w:rsidRDefault="009E0823" w:rsidP="009E0823" w:rsidR="009E0823" w:rsidRPr="005153ED">
      <w:pPr>
        <w:ind w:firstLine="708"/>
        <w:jc w:val="both"/>
      </w:pPr>
    </w:p>
    <w:p w:rsidRDefault="009543D0" w:rsidP="00C10B5F" w:rsidR="00FF7DA9">
      <w:pPr>
        <w:jc w:val="both"/>
      </w:pPr>
      <w:r w:rsidRPr="005153ED">
        <w:tab/>
        <w:t xml:space="preserve"> Na ročištu</w:t>
      </w:r>
      <w:r w:rsidR="00ED74D2">
        <w:t xml:space="preserve"> radi ispitivanja tražbina</w:t>
      </w:r>
      <w:r w:rsidR="0065345B">
        <w:t xml:space="preserve">. </w:t>
      </w:r>
      <w:r w:rsidR="00ED74D2">
        <w:t xml:space="preserve">dužnik zastupan po </w:t>
      </w:r>
      <w:r w:rsidR="0025555D">
        <w:t>zamjenicima punomoćnika</w:t>
      </w:r>
      <w:r w:rsidR="007B7B45">
        <w:t xml:space="preserve"> </w:t>
      </w:r>
      <w:r w:rsidR="0025555D">
        <w:t>Katiji Njirić, odvjetnici</w:t>
      </w:r>
      <w:r w:rsidR="0025555D" w:rsidRPr="0025555D">
        <w:t xml:space="preserve"> u Dubrovniku i Antun</w:t>
      </w:r>
      <w:r w:rsidR="0025555D">
        <w:t>u</w:t>
      </w:r>
      <w:r w:rsidR="0025555D" w:rsidRPr="0025555D">
        <w:t xml:space="preserve"> Kisić, odvjetnik</w:t>
      </w:r>
      <w:r w:rsidR="0025555D">
        <w:t>u</w:t>
      </w:r>
      <w:r w:rsidR="0025555D" w:rsidRPr="0025555D">
        <w:t xml:space="preserve"> u Dubrovniku</w:t>
      </w:r>
      <w:r w:rsidR="00ED74D2">
        <w:t>, povjerenik</w:t>
      </w:r>
      <w:r w:rsidR="00ED74D2" w:rsidRPr="00ED74D2">
        <w:t xml:space="preserve"> </w:t>
      </w:r>
      <w:r w:rsidR="0025555D">
        <w:t>Tihana Majić</w:t>
      </w:r>
      <w:r w:rsidR="00FF7DA9" w:rsidRPr="00FF7DA9">
        <w:t xml:space="preserve"> </w:t>
      </w:r>
      <w:r w:rsidR="00ED74D2">
        <w:t>i prisutni vjerovni</w:t>
      </w:r>
      <w:r w:rsidR="0025555D">
        <w:t>ci</w:t>
      </w:r>
      <w:r w:rsidR="00ED74D2">
        <w:t xml:space="preserve"> </w:t>
      </w:r>
      <w:r w:rsidR="00ED74D2" w:rsidRPr="00ED74D2">
        <w:t xml:space="preserve"> </w:t>
      </w:r>
      <w:r w:rsidR="00ED74D2">
        <w:t>su se</w:t>
      </w:r>
      <w:r w:rsidRPr="005153ED">
        <w:t xml:space="preserve"> određeno izjasni</w:t>
      </w:r>
      <w:r w:rsidR="00ED74D2">
        <w:t>li</w:t>
      </w:r>
      <w:r w:rsidRPr="005153ED">
        <w:t xml:space="preserve"> o prijavljen</w:t>
      </w:r>
      <w:r w:rsidR="00ED74D2">
        <w:t>im tražbinama</w:t>
      </w:r>
      <w:r w:rsidR="00C10B5F" w:rsidRPr="00C10B5F">
        <w:t>.</w:t>
      </w:r>
    </w:p>
    <w:p w:rsidRDefault="00FF7DA9" w:rsidP="00C10B5F" w:rsidR="00FF7DA9">
      <w:pPr>
        <w:jc w:val="both"/>
      </w:pPr>
    </w:p>
    <w:p w:rsidRDefault="00F87BEB" w:rsidP="00F87BEB" w:rsidR="00F87BEB">
      <w:pPr>
        <w:ind w:firstLine="708"/>
        <w:jc w:val="both"/>
      </w:pPr>
      <w:r>
        <w:t xml:space="preserve">Povjerenik na ročištu navodi da je osporio tražbine onih vjerovnika baš kako su navedeni u tablici sastavljenoj na ročištu i to radi navedenih razloga: </w:t>
      </w:r>
    </w:p>
    <w:p w:rsidRDefault="00F87BEB" w:rsidP="00F87BEB" w:rsidR="00F87BEB">
      <w:pPr>
        <w:ind w:firstLine="708"/>
        <w:jc w:val="both"/>
      </w:pPr>
      <w:r>
        <w:t xml:space="preserve">Za vjerovnika Strahimir Filipović osporeno je u iznosu 3.650.094,69kn iz razloga što Strahimir Filipović nije osobni vjerovnik dužnika Mandarinko d.o.o. Zakonski zastupnik dužnika Strahimir Filipović jamac je za kreditne obveze dužnika sklopljene između Zagrebačke banke kao kreditora Mandarinko d.o.o. kao korisnika kredita i Strahimira Filipovića kao jamca sve sukladno ugovoru o dugoročnom investicijskom kreditu od 27.01.2017. g. ugovor okvirnom kreditu po transakcijskom računu od 31.8.2017.g. i ugovoru o dugoročnom kreditu za financiranje trajnih obrtnih sredstava od 19.4.2018.g. Kako jamac nije ispunio dužnikovu obvezu glavnom vjerovniku ni djelomično do otvaranja predstečajnog postupka to isti nije vjerovnik dužnika. Ističe da vjerovnik raspolaže zadužnicama kao ovršnim ispravama. </w:t>
      </w:r>
    </w:p>
    <w:p w:rsidRDefault="00F87BEB" w:rsidP="00F87BEB" w:rsidR="00F87BEB">
      <w:pPr>
        <w:ind w:firstLine="708"/>
        <w:jc w:val="both"/>
      </w:pPr>
      <w:r>
        <w:t xml:space="preserve">Za vjerovnika Ifco Systems navodi da osporava u iznosu 894.490,57 kn iz razloga što se vodi parnični postupak pod posl. Br. Povrv-1600/2015 na Trgovačkom sudu u Splitu, SS Dubrovnik. Navodi da nema ovršnu ispravu vjerovnik i nije priložena prijavi. </w:t>
      </w:r>
    </w:p>
    <w:p w:rsidRDefault="00F87BEB" w:rsidP="00F87BEB" w:rsidR="00F87BEB">
      <w:pPr>
        <w:ind w:firstLine="708"/>
        <w:jc w:val="both"/>
      </w:pPr>
      <w:r>
        <w:t>Za vjerovnika Konzum d.d. navodi da osporava u iznosu od 347.648,15 Kn iz razloga što dužnik u poslovnim knjigama ne vodi prijavljenu tražbinu dok iz vjerovnikove prijave nije vidljiva pravna osnova prijavljene tražbine.</w:t>
      </w:r>
    </w:p>
    <w:p w:rsidRDefault="00F87BEB" w:rsidP="00F87BEB" w:rsidR="00F87BEB">
      <w:pPr>
        <w:ind w:firstLine="708"/>
        <w:jc w:val="both"/>
      </w:pPr>
      <w:r>
        <w:t xml:space="preserve">Za vjerovnika pod red. br. 138 Zagrebački Holding d.o.o. ističe da je sam vjerovnik prijavio iznos od 387,86 kn a dužnik je greškom naveo 59.243,02 kn pa je s toga priznato prema prijavi vjerovnika 387,86 kn. </w:t>
      </w:r>
    </w:p>
    <w:p w:rsidRDefault="00F87BEB" w:rsidP="00F87BEB" w:rsidR="00F87BEB">
      <w:pPr>
        <w:jc w:val="both"/>
      </w:pPr>
    </w:p>
    <w:p w:rsidRDefault="00F87BEB" w:rsidP="00F87BEB" w:rsidR="00F87BEB">
      <w:pPr>
        <w:ind w:firstLine="708"/>
        <w:jc w:val="both"/>
      </w:pPr>
      <w:r>
        <w:t>Dužnik na ročištu navodi da ustraje u osporavanju tražbina Ifco Systems i Konzum d.d., a  u odnosu na tražbinu Stahimira Filipovića potvrđuje da su mu izdane ovršne isprave za potraživanje koje je prijavio i to zadužnice. Ističe da je greškom dužnik prijavio tražbinu Zagrebačkog holdinga u iznosu od 59.243,02 kn jer treba iznositi 387,86 kn. Navodi da su tražbine Ifco Systems i Konzum d.d osporeni iz istog razloga kako je to naveo povjerenik.</w:t>
      </w:r>
    </w:p>
    <w:p w:rsidRDefault="00A40871" w:rsidP="00F87BEB" w:rsidR="00A40871">
      <w:pPr>
        <w:jc w:val="both"/>
      </w:pPr>
    </w:p>
    <w:p w:rsidRDefault="00A40871" w:rsidP="00FF7DA9" w:rsidR="00A40871">
      <w:pPr>
        <w:ind w:firstLine="708"/>
        <w:jc w:val="both"/>
      </w:pPr>
      <w:r>
        <w:t>Osporavanja na ročištu nisu otklonjena.</w:t>
      </w:r>
      <w:r w:rsidR="00F87BEB" w:rsidRPr="00F87BEB">
        <w:t xml:space="preserve"> </w:t>
      </w:r>
      <w:r w:rsidR="00F87BEB">
        <w:t>N</w:t>
      </w:r>
      <w:r w:rsidR="00F87BEB" w:rsidRPr="00F87BEB">
        <w:t xml:space="preserve">i jedan vjerovnik na ročištu ne osporava tražbine drugim vjerovnicima.  </w:t>
      </w:r>
    </w:p>
    <w:p w:rsidRDefault="00D530F2" w:rsidP="00FF7DA9" w:rsidR="00D530F2">
      <w:pPr>
        <w:ind w:firstLine="708"/>
        <w:jc w:val="both"/>
      </w:pPr>
    </w:p>
    <w:p w:rsidRDefault="00D530F2" w:rsidP="00D530F2" w:rsidR="00D530F2">
      <w:pPr>
        <w:ind w:firstLine="708"/>
        <w:jc w:val="both"/>
      </w:pPr>
      <w:r>
        <w:lastRenderedPageBreak/>
        <w:t>Prema čl</w:t>
      </w:r>
      <w:r w:rsidR="00F703B5">
        <w:t>.</w:t>
      </w:r>
      <w:r>
        <w:t xml:space="preserve"> 48. </w:t>
      </w:r>
      <w:r w:rsidRPr="00D530F2">
        <w:t xml:space="preserve">Stečajnog zakona (NN 71/15, 104/17 dalje: SZ), </w:t>
      </w:r>
      <w:r>
        <w:t>ako je dužnik osporio tražbinu, sud će vjerovnika osporene tražbine uputiti na parnicu protiv dužnika radi utvrđivanja osporene tražbine, a ako je povjerenik osporio tražbinu koju je priznao dužnik, sud će vjerovnika osporene tražbine uputiti na parnicu protiv dužnika radi utvrđivanja osporene tražbine. Povjerenik u takvom postupku nastupa u ime i za račun te na trošak dužnika.</w:t>
      </w:r>
    </w:p>
    <w:p w:rsidRDefault="00D530F2" w:rsidP="00D530F2" w:rsidR="00D530F2">
      <w:pPr>
        <w:ind w:firstLine="708"/>
        <w:jc w:val="both"/>
      </w:pPr>
      <w:r>
        <w:t xml:space="preserve">St 5. </w:t>
      </w:r>
      <w:r w:rsidR="00F703B5">
        <w:t>č</w:t>
      </w:r>
      <w:r>
        <w:t>l. 48 SZ-a propisuje da se postupak radi utvrđivanja osporenih tražbina u predstečajnom postupku provodi se odgovarajućom primjenom pravila o postupku radi utvrđivanja osporenih tražbina u stečajnom postupku, a čl. 50. St . 3 SZ-a propisuje da na upućivanje na parnicu u predstečajnom postupku na odgovarajući se način primjenjuju odredbe o upućivanju na parnicu u stečajnom postupku.</w:t>
      </w:r>
    </w:p>
    <w:p w:rsidRDefault="00F87BEB" w:rsidP="00FF7DA9" w:rsidR="00F87BEB">
      <w:pPr>
        <w:ind w:firstLine="708"/>
        <w:jc w:val="both"/>
      </w:pPr>
    </w:p>
    <w:p w:rsidRDefault="00F87BEB" w:rsidP="00F87BEB" w:rsidR="00F87BEB">
      <w:pPr>
        <w:ind w:firstLine="708"/>
        <w:jc w:val="both"/>
      </w:pPr>
      <w:r>
        <w:t>P</w:t>
      </w:r>
      <w:r w:rsidRPr="00F87BEB">
        <w:t>ovjerenik</w:t>
      </w:r>
      <w:r>
        <w:t xml:space="preserve"> je</w:t>
      </w:r>
      <w:r w:rsidRPr="00F87BEB">
        <w:t xml:space="preserve"> osporio tražbinu</w:t>
      </w:r>
      <w:r>
        <w:t xml:space="preserve"> </w:t>
      </w:r>
      <w:r w:rsidRPr="00F87BEB">
        <w:t>Strahimir</w:t>
      </w:r>
      <w:r>
        <w:t>u</w:t>
      </w:r>
      <w:r w:rsidRPr="00F87BEB">
        <w:t xml:space="preserve"> Filipović koju je priznao dužnik, a osporavanje nije otklonjeno na ročištu za ispitivanje tražbina,</w:t>
      </w:r>
      <w:r>
        <w:t xml:space="preserve"> a vjerovnik ima ovršnu ispravu za svoju tražbinu</w:t>
      </w:r>
      <w:r w:rsidRPr="00F87BEB">
        <w:t xml:space="preserve">. </w:t>
      </w:r>
      <w:r>
        <w:t>Obzirom da</w:t>
      </w:r>
      <w:r w:rsidRPr="00F87BEB">
        <w:t xml:space="preserve"> vjerovnik ima ovršnu ispravu pravilno bi bilo u parnicu uputiti povjerenika da dokaže os</w:t>
      </w:r>
      <w:r w:rsidR="00D530F2">
        <w:t xml:space="preserve">novanost osporavanja tražbine (Rješenje </w:t>
      </w:r>
      <w:r w:rsidR="00D530F2" w:rsidRPr="00D530F2">
        <w:t>24 Pž-7065/2017-2</w:t>
      </w:r>
      <w:r w:rsidR="00D530F2">
        <w:t xml:space="preserve"> od 22 studenog 2017.g.) Stoga je sud na odgovarajući način primijenio čl 266 st 4 SZ-a</w:t>
      </w:r>
      <w:r w:rsidR="00D530F2" w:rsidRPr="00D530F2">
        <w:t xml:space="preserve"> </w:t>
      </w:r>
      <w:r w:rsidR="00D530F2">
        <w:t>koji propisuje da a</w:t>
      </w:r>
      <w:r w:rsidR="00D530F2" w:rsidRPr="00D530F2">
        <w:t>ko za osporenu tražbinu postoji ovršna isprava, sud će na parnicu uputiti osporavatelja da dokaže osnovanost svoga osporavanja.</w:t>
      </w:r>
    </w:p>
    <w:p w:rsidRDefault="00FF7DA9" w:rsidP="00C10B5F" w:rsidR="00FF7DA9">
      <w:pPr>
        <w:jc w:val="both"/>
      </w:pPr>
    </w:p>
    <w:p w:rsidRDefault="00ED74D2" w:rsidP="00FF7DA9" w:rsidR="00ED74D2">
      <w:pPr>
        <w:ind w:firstLine="708"/>
        <w:jc w:val="both"/>
      </w:pPr>
      <w:r>
        <w:t>S</w:t>
      </w:r>
      <w:r w:rsidRPr="00ED74D2">
        <w:t xml:space="preserve">ukladno odredbi čl. 50. st. 1. i 2. </w:t>
      </w:r>
      <w:r w:rsidR="00D530F2">
        <w:t>SZ-a</w:t>
      </w:r>
      <w:r w:rsidRPr="00ED74D2">
        <w:t xml:space="preserve">, na temelju tablice ispitanih tražbina, doneseno </w:t>
      </w:r>
      <w:r>
        <w:t xml:space="preserve">je </w:t>
      </w:r>
      <w:r w:rsidRPr="00ED74D2">
        <w:t>rješenje o u</w:t>
      </w:r>
      <w:r>
        <w:t>tvrđenim i osporenim tražbinama</w:t>
      </w:r>
      <w:r w:rsidRPr="00ED74D2">
        <w:t>.</w:t>
      </w:r>
    </w:p>
    <w:p w:rsidRDefault="00ED74D2" w:rsidP="00C10B5F" w:rsidR="00ED74D2">
      <w:pPr>
        <w:jc w:val="both"/>
      </w:pPr>
    </w:p>
    <w:p w:rsidRDefault="00D151FA" w:rsidP="00ED74D2" w:rsidR="00D13116">
      <w:pPr>
        <w:ind w:firstLine="708"/>
        <w:jc w:val="both"/>
      </w:pPr>
      <w:r>
        <w:t>Ovo</w:t>
      </w:r>
      <w:r w:rsidR="006C7F48">
        <w:t xml:space="preserve">  rješenje se objavljuje se na mrežnoj stranici e-</w:t>
      </w:r>
      <w:r w:rsidR="00ED74D2">
        <w:t xml:space="preserve"> </w:t>
      </w:r>
      <w:r w:rsidR="006C7F48">
        <w:t>Oglasna ploča sudova</w:t>
      </w:r>
      <w:r>
        <w:t xml:space="preserve"> prema čl. </w:t>
      </w:r>
      <w:r w:rsidR="00ED74D2">
        <w:t>50.st. 4</w:t>
      </w:r>
      <w:r w:rsidR="00284657">
        <w:t>.</w:t>
      </w:r>
      <w:r>
        <w:t xml:space="preserve"> SZ-a</w:t>
      </w:r>
      <w:r w:rsidR="006C7F48">
        <w:t>.</w:t>
      </w:r>
    </w:p>
    <w:p w:rsidRDefault="00A40871" w:rsidP="00ED74D2" w:rsidR="00A40871">
      <w:pPr>
        <w:ind w:firstLine="708"/>
        <w:jc w:val="both"/>
      </w:pPr>
    </w:p>
    <w:p w:rsidRDefault="00A40871" w:rsidP="00ED74D2" w:rsidR="00A40871">
      <w:pPr>
        <w:ind w:firstLine="708"/>
        <w:jc w:val="both"/>
      </w:pPr>
      <w:r>
        <w:t xml:space="preserve">Odluka o upućivanju u parnicu radi utvrđivanja osporenih tražbina je donesena temeljem odredbi čl. 48.st.1 i st.5, čl.50. st.2 i 3, a u svezi s čl. </w:t>
      </w:r>
      <w:r w:rsidR="00D24B94">
        <w:t xml:space="preserve">266, </w:t>
      </w:r>
      <w:r>
        <w:t>267 i 269 SZ-a.</w:t>
      </w:r>
    </w:p>
    <w:p w:rsidRDefault="00D13116" w:rsidP="006C7F48" w:rsidR="00D13116">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Dubrovniku, </w:t>
      </w:r>
      <w:r w:rsidR="00811F1D">
        <w:rPr>
          <w:b/>
        </w:rPr>
        <w:t>2</w:t>
      </w:r>
      <w:r w:rsidR="00D24B94">
        <w:rPr>
          <w:b/>
        </w:rPr>
        <w:t>7</w:t>
      </w:r>
      <w:r w:rsidR="003D0C55">
        <w:rPr>
          <w:b/>
        </w:rPr>
        <w:t xml:space="preserve">. </w:t>
      </w:r>
      <w:r w:rsidR="00D24B94">
        <w:rPr>
          <w:b/>
        </w:rPr>
        <w:t>studenog</w:t>
      </w:r>
      <w:r w:rsidRPr="005153ED">
        <w:rPr>
          <w:b/>
        </w:rPr>
        <w:t>a 201</w:t>
      </w:r>
      <w:r w:rsidR="000654DF">
        <w:rPr>
          <w:b/>
        </w:rPr>
        <w:t>8</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ED74D2" w:rsidR="00ED74D2" w:rsidRPr="00ED74D2">
      <w:pPr>
        <w:jc w:val="both"/>
        <w:rPr>
          <w:b/>
        </w:rPr>
      </w:pPr>
      <w:r w:rsidRPr="005153ED">
        <w:rPr>
          <w:b/>
        </w:rPr>
        <w:t>POUKA O PRAVNOM LIJEKU</w:t>
      </w:r>
      <w:r w:rsidR="005523D9">
        <w:rPr>
          <w:b/>
        </w:rPr>
        <w:t>:</w:t>
      </w:r>
    </w:p>
    <w:p w:rsidRDefault="00ED74D2" w:rsidP="005523D9" w:rsidR="00ED74D2" w:rsidRPr="005153ED">
      <w:pPr>
        <w:pStyle w:val="Tijeloteksta"/>
        <w:jc w:val="both"/>
      </w:pPr>
      <w:r w:rsidRPr="00ED74D2">
        <w:t>Protiv ovog rješenja pravo na žalbu ima dužnik i svaki vjero</w:t>
      </w:r>
      <w:r>
        <w:t>vnik u dijelu koji se odnosi na</w:t>
      </w:r>
      <w:r w:rsidR="005523D9">
        <w:t xml:space="preserve"> </w:t>
      </w:r>
      <w:r w:rsidRPr="00ED74D2">
        <w:t>njegovu prijavljenu tražbinu i tražbinu koju je osporio (čl. 51. st. 1. SZ-a). Žalba se izjavljuje u roku od 8 dana od dana dostave ovog rješenja, a dostava se smatra obavljenom istekom osmog dana od dana objave rješenja na mrežnoj stranici e-oglasna ploča sudova (čl. 50. st. 4. u svezi s čl. 12. st. 1. SZ-a). O žalbi odlučuje Visoki trgovački sud Republike Hrvatske.</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1C5EF9" w:rsidR="00B21086" w:rsidRPr="00997D84">
      <w:pPr>
        <w:rPr>
          <w:sz w:val="20"/>
          <w:szCs w:val="20"/>
        </w:rPr>
      </w:pPr>
      <w:r w:rsidRPr="00997D84">
        <w:rPr>
          <w:sz w:val="20"/>
          <w:szCs w:val="20"/>
        </w:rPr>
        <w:t xml:space="preserve">- </w:t>
      </w:r>
      <w:r w:rsidR="006C7F48" w:rsidRPr="00997D84">
        <w:rPr>
          <w:sz w:val="20"/>
          <w:szCs w:val="20"/>
        </w:rPr>
        <w:t xml:space="preserve">mrežna stranica </w:t>
      </w:r>
      <w:r w:rsidRPr="00997D84">
        <w:rPr>
          <w:sz w:val="20"/>
          <w:szCs w:val="20"/>
        </w:rPr>
        <w:t xml:space="preserve">oglasna ploča suda </w:t>
      </w:r>
    </w:p>
    <w:p w:rsidRDefault="00811F1D" w:rsidP="00D24B94" w:rsidR="00811F1D">
      <w:pPr>
        <w:jc w:val="both"/>
        <w:rPr>
          <w:sz w:val="20"/>
          <w:szCs w:val="20"/>
        </w:rPr>
      </w:pPr>
      <w:r w:rsidRPr="00997D84">
        <w:rPr>
          <w:sz w:val="20"/>
          <w:szCs w:val="20"/>
        </w:rPr>
        <w:t>-</w:t>
      </w:r>
      <w:r w:rsidR="00812B75">
        <w:rPr>
          <w:sz w:val="20"/>
          <w:szCs w:val="20"/>
        </w:rPr>
        <w:t xml:space="preserve"> </w:t>
      </w:r>
      <w:r w:rsidR="00D24B94">
        <w:rPr>
          <w:sz w:val="20"/>
          <w:szCs w:val="20"/>
        </w:rPr>
        <w:t>povjerenik</w:t>
      </w:r>
    </w:p>
    <w:p w:rsidRDefault="00812B75" w:rsidP="00D24B94" w:rsidR="00812B75">
      <w:pPr>
        <w:jc w:val="both"/>
        <w:rPr>
          <w:sz w:val="20"/>
          <w:szCs w:val="20"/>
        </w:rPr>
      </w:pPr>
      <w:r>
        <w:rPr>
          <w:sz w:val="20"/>
          <w:szCs w:val="20"/>
        </w:rPr>
        <w:t xml:space="preserve">- </w:t>
      </w:r>
      <w:r w:rsidRPr="00812B75">
        <w:rPr>
          <w:sz w:val="20"/>
          <w:szCs w:val="20"/>
        </w:rPr>
        <w:t>IFCO SYSTEMS Austria GmbH, Aubauerstrase 17, 4810 Gmunden</w:t>
      </w:r>
      <w:r>
        <w:rPr>
          <w:sz w:val="20"/>
          <w:szCs w:val="20"/>
        </w:rPr>
        <w:t xml:space="preserve"> po punomoćniku Ratko Žurić, odvj. u OD Žurić i partneri d.o.o.Zagreb, Ivana Lučića 2a/15</w:t>
      </w:r>
    </w:p>
    <w:p w:rsidRDefault="00812B75" w:rsidP="00D24B94" w:rsidR="00812B75">
      <w:pPr>
        <w:jc w:val="both"/>
        <w:rPr>
          <w:sz w:val="20"/>
          <w:szCs w:val="20"/>
        </w:rPr>
      </w:pPr>
      <w:r>
        <w:rPr>
          <w:sz w:val="20"/>
          <w:szCs w:val="20"/>
        </w:rPr>
        <w:t>-</w:t>
      </w:r>
      <w:r w:rsidRPr="00812B75">
        <w:rPr>
          <w:sz w:val="20"/>
          <w:szCs w:val="20"/>
        </w:rPr>
        <w:t>KONZUM trgovina na veliko i malo d.d., OIB:29955634590, Marijana Čavića 1a, 10000 Zagreb</w:t>
      </w:r>
    </w:p>
    <w:p w:rsidRDefault="00812B75" w:rsidP="00D24B94" w:rsidR="00D24B94" w:rsidRPr="00997D84">
      <w:pPr>
        <w:jc w:val="both"/>
        <w:rPr>
          <w:sz w:val="20"/>
          <w:szCs w:val="20"/>
        </w:rPr>
      </w:pPr>
      <w:r>
        <w:rPr>
          <w:sz w:val="20"/>
          <w:szCs w:val="20"/>
        </w:rPr>
        <w:t>-</w:t>
      </w:r>
      <w:r w:rsidRPr="00812B75">
        <w:rPr>
          <w:sz w:val="20"/>
          <w:szCs w:val="20"/>
        </w:rPr>
        <w:t xml:space="preserve">STRAHIMIR FILIPOVIĆ, OIB: </w:t>
      </w:r>
      <w:r w:rsidRPr="00812B75">
        <w:rPr>
          <w:sz w:val="20"/>
          <w:szCs w:val="20"/>
        </w:rPr>
        <w:tab/>
        <w:t>61293627802, ULICA ZRINJSKIH I FRANKOPANA 261, 20350 METKOVIĆ</w:t>
      </w:r>
    </w:p>
    <w:p w:rsidRDefault="00811F1D" w:rsidP="00997D84" w:rsidR="00811F1D" w:rsidRPr="00997D84">
      <w:pPr>
        <w:jc w:val="both"/>
        <w:rPr>
          <w:sz w:val="20"/>
          <w:szCs w:val="20"/>
        </w:rPr>
      </w:pPr>
    </w:p>
    <w:sectPr w:rsidSect="00F203A3" w:rsidR="00811F1D" w:rsidRPr="00997D84">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4E4D" w:rsidR="00EE4E4D">
      <w:r>
        <w:separator/>
      </w:r>
    </w:p>
  </w:endnote>
  <w:endnote w:id="0" w:type="continuationSeparator">
    <w:p w:rsidRDefault="00EE4E4D" w:rsidR="00EE4E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4E4D" w:rsidR="00EE4E4D">
      <w:r>
        <w:separator/>
      </w:r>
    </w:p>
  </w:footnote>
  <w:footnote w:id="0" w:type="continuationSeparator">
    <w:p w:rsidRDefault="00EE4E4D" w:rsidR="00EE4E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4D" w:rsidP="00FD1810" w:rsidR="00EE4E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4E4D" w:rsidR="00EE4E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4D" w:rsidP="00FD1810" w:rsidR="00EE4E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482D">
      <w:rPr>
        <w:rStyle w:val="Brojstranice"/>
        <w:noProof/>
      </w:rPr>
      <w:t>9</w:t>
    </w:r>
    <w:r>
      <w:rPr>
        <w:rStyle w:val="Brojstranice"/>
      </w:rPr>
      <w:fldChar w:fldCharType="end"/>
    </w:r>
  </w:p>
  <w:p w:rsidRDefault="00EE4E4D" w:rsidP="00256E03" w:rsidR="00EE4E4D" w:rsidRPr="006764AA">
    <w:pPr>
      <w:jc w:val="right"/>
      <w:rPr>
        <w:rFonts w:hAnsi="Book Antiqua" w:ascii="Book Antiqua"/>
        <w:b/>
        <w:sz w:val="20"/>
        <w:szCs w:val="20"/>
      </w:rPr>
    </w:pPr>
    <w:r w:rsidRPr="00AB5D1A">
      <w:rPr>
        <w:rFonts w:hAnsi="Book Antiqua" w:ascii="Book Antiqua"/>
        <w:b/>
        <w:sz w:val="20"/>
        <w:szCs w:val="20"/>
      </w:rPr>
      <w:t xml:space="preserve">   </w:t>
    </w:r>
    <w:r w:rsidRPr="00ED74D2">
      <w:rPr>
        <w:rFonts w:hAnsi="Book Antiqua" w:ascii="Book Antiqua"/>
        <w:b/>
        <w:sz w:val="20"/>
        <w:szCs w:val="20"/>
      </w:rPr>
      <w:t xml:space="preserve">   Posl. br. 18 St-</w:t>
    </w:r>
    <w:r w:rsidR="00D24B94">
      <w:rPr>
        <w:rFonts w:hAnsi="Book Antiqua" w:ascii="Book Antiqua"/>
        <w:b/>
        <w:sz w:val="20"/>
        <w:szCs w:val="20"/>
      </w:rPr>
      <w:t>526</w:t>
    </w:r>
    <w:r w:rsidRPr="00ED74D2">
      <w:rPr>
        <w:rFonts w:hAnsi="Book Antiqua" w:ascii="Book Antiqua"/>
        <w:b/>
        <w:sz w:val="20"/>
        <w:szCs w:val="20"/>
      </w:rPr>
      <w:t>/201</w:t>
    </w:r>
    <w:r w:rsidR="00D24B94">
      <w:rPr>
        <w:rFonts w:hAnsi="Book Antiqua" w:ascii="Book Antiqua"/>
        <w:b/>
        <w:sz w:val="20"/>
        <w:szCs w:val="20"/>
      </w:rPr>
      <w:t>8</w:t>
    </w:r>
  </w:p>
  <w:p w:rsidRDefault="00EE4E4D" w:rsidR="00EE4E4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2CF61A88"/>
    <w:multiLevelType w:val="hybridMultilevel"/>
    <w:tmpl w:val="DA0CBAC6"/>
    <w:lvl w:tplc="137A9E8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6289614B"/>
    <w:multiLevelType w:val="hybridMultilevel"/>
    <w:tmpl w:val="DBF00A9A"/>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7">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8">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8AC334B"/>
    <w:multiLevelType w:val="hybridMultilevel"/>
    <w:tmpl w:val="1EFCF998"/>
    <w:lvl w:tplc="F63850E0"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0">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7"/>
  </w:num>
  <w:num w:numId="11">
    <w:abstractNumId w:val="18"/>
  </w:num>
  <w:num w:numId="12">
    <w:abstractNumId w:val="21"/>
  </w:num>
  <w:num w:numId="13">
    <w:abstractNumId w:val="20"/>
  </w:num>
  <w:num w:numId="14">
    <w:abstractNumId w:val="14"/>
  </w:num>
  <w:num w:numId="15">
    <w:abstractNumId w:val="10"/>
  </w:num>
  <w:num w:numId="16">
    <w:abstractNumId w:val="13"/>
  </w:num>
  <w:num w:numId="17">
    <w:abstractNumId w:val="15"/>
  </w:num>
  <w:num w:numId="18">
    <w:abstractNumId w:val="7"/>
  </w:num>
  <w:num w:numId="19">
    <w:abstractNumId w:val="6"/>
  </w:num>
  <w:num w:numId="20">
    <w:abstractNumId w:val="12"/>
  </w:num>
  <w:num w:numId="21">
    <w:abstractNumId w:val="16"/>
  </w:num>
  <w:num w:numId="22">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2202"/>
    <w:rsid w:val="0002360C"/>
    <w:rsid w:val="00050A6E"/>
    <w:rsid w:val="000531F5"/>
    <w:rsid w:val="00062A4B"/>
    <w:rsid w:val="000654DF"/>
    <w:rsid w:val="00066300"/>
    <w:rsid w:val="000750F1"/>
    <w:rsid w:val="00083D2F"/>
    <w:rsid w:val="000A17ED"/>
    <w:rsid w:val="000D330B"/>
    <w:rsid w:val="000E67BB"/>
    <w:rsid w:val="000F1661"/>
    <w:rsid w:val="00101AA2"/>
    <w:rsid w:val="0010390F"/>
    <w:rsid w:val="00126C37"/>
    <w:rsid w:val="001522AB"/>
    <w:rsid w:val="00162766"/>
    <w:rsid w:val="0016333C"/>
    <w:rsid w:val="0016563C"/>
    <w:rsid w:val="0017219E"/>
    <w:rsid w:val="00172B5B"/>
    <w:rsid w:val="00180866"/>
    <w:rsid w:val="00181A73"/>
    <w:rsid w:val="0019727B"/>
    <w:rsid w:val="001B552C"/>
    <w:rsid w:val="001B5F1C"/>
    <w:rsid w:val="001C5292"/>
    <w:rsid w:val="001C5EF9"/>
    <w:rsid w:val="001D13CD"/>
    <w:rsid w:val="001D3C07"/>
    <w:rsid w:val="001D7B31"/>
    <w:rsid w:val="001F3EFC"/>
    <w:rsid w:val="002009FA"/>
    <w:rsid w:val="00212AB5"/>
    <w:rsid w:val="00216481"/>
    <w:rsid w:val="0021685E"/>
    <w:rsid w:val="00224B6D"/>
    <w:rsid w:val="0025555D"/>
    <w:rsid w:val="0025678F"/>
    <w:rsid w:val="00256843"/>
    <w:rsid w:val="00256E03"/>
    <w:rsid w:val="00267B8B"/>
    <w:rsid w:val="00284657"/>
    <w:rsid w:val="002B6839"/>
    <w:rsid w:val="002D5BE8"/>
    <w:rsid w:val="00305BA2"/>
    <w:rsid w:val="0033577F"/>
    <w:rsid w:val="00343ED8"/>
    <w:rsid w:val="003504AF"/>
    <w:rsid w:val="00392B6A"/>
    <w:rsid w:val="00397B2E"/>
    <w:rsid w:val="003A01C7"/>
    <w:rsid w:val="003B0BCC"/>
    <w:rsid w:val="003B0CCC"/>
    <w:rsid w:val="003B0E22"/>
    <w:rsid w:val="003D0C55"/>
    <w:rsid w:val="003D0C7A"/>
    <w:rsid w:val="003D6811"/>
    <w:rsid w:val="003F328A"/>
    <w:rsid w:val="00401861"/>
    <w:rsid w:val="0040744E"/>
    <w:rsid w:val="00416450"/>
    <w:rsid w:val="0041797E"/>
    <w:rsid w:val="00420948"/>
    <w:rsid w:val="004257AB"/>
    <w:rsid w:val="0043056B"/>
    <w:rsid w:val="00433D20"/>
    <w:rsid w:val="00442F88"/>
    <w:rsid w:val="00463241"/>
    <w:rsid w:val="00471E01"/>
    <w:rsid w:val="004A6874"/>
    <w:rsid w:val="004B3EF2"/>
    <w:rsid w:val="004C0D45"/>
    <w:rsid w:val="004C7975"/>
    <w:rsid w:val="004E3D75"/>
    <w:rsid w:val="004F20DD"/>
    <w:rsid w:val="005153ED"/>
    <w:rsid w:val="00520501"/>
    <w:rsid w:val="00532867"/>
    <w:rsid w:val="00542073"/>
    <w:rsid w:val="005523D9"/>
    <w:rsid w:val="00564F48"/>
    <w:rsid w:val="005A3988"/>
    <w:rsid w:val="005B6B66"/>
    <w:rsid w:val="005B7205"/>
    <w:rsid w:val="005D7A93"/>
    <w:rsid w:val="005E1A77"/>
    <w:rsid w:val="005E4623"/>
    <w:rsid w:val="00611848"/>
    <w:rsid w:val="00624903"/>
    <w:rsid w:val="006419D3"/>
    <w:rsid w:val="0065031A"/>
    <w:rsid w:val="0065345B"/>
    <w:rsid w:val="006577B0"/>
    <w:rsid w:val="0066318D"/>
    <w:rsid w:val="00663E26"/>
    <w:rsid w:val="00664DF9"/>
    <w:rsid w:val="006676AC"/>
    <w:rsid w:val="006759B7"/>
    <w:rsid w:val="006764AA"/>
    <w:rsid w:val="00691367"/>
    <w:rsid w:val="006A321A"/>
    <w:rsid w:val="006A5AB6"/>
    <w:rsid w:val="006B00B0"/>
    <w:rsid w:val="006C1623"/>
    <w:rsid w:val="006C7F48"/>
    <w:rsid w:val="006D7407"/>
    <w:rsid w:val="006E3BF4"/>
    <w:rsid w:val="006F357C"/>
    <w:rsid w:val="006F5AFD"/>
    <w:rsid w:val="00703055"/>
    <w:rsid w:val="0070482D"/>
    <w:rsid w:val="00733350"/>
    <w:rsid w:val="00747C5B"/>
    <w:rsid w:val="00755A4D"/>
    <w:rsid w:val="00763D74"/>
    <w:rsid w:val="0079665F"/>
    <w:rsid w:val="007B1D36"/>
    <w:rsid w:val="007B7B45"/>
    <w:rsid w:val="007D4648"/>
    <w:rsid w:val="007E41DD"/>
    <w:rsid w:val="00803971"/>
    <w:rsid w:val="008061A0"/>
    <w:rsid w:val="00811F1D"/>
    <w:rsid w:val="00812B75"/>
    <w:rsid w:val="0082142D"/>
    <w:rsid w:val="00833B2F"/>
    <w:rsid w:val="0084398F"/>
    <w:rsid w:val="00853375"/>
    <w:rsid w:val="00854364"/>
    <w:rsid w:val="00855A31"/>
    <w:rsid w:val="00857CB3"/>
    <w:rsid w:val="00881055"/>
    <w:rsid w:val="008B5CAB"/>
    <w:rsid w:val="008B606F"/>
    <w:rsid w:val="008C1790"/>
    <w:rsid w:val="00913047"/>
    <w:rsid w:val="00913129"/>
    <w:rsid w:val="00915398"/>
    <w:rsid w:val="00935AFF"/>
    <w:rsid w:val="00950B5A"/>
    <w:rsid w:val="009543D0"/>
    <w:rsid w:val="00974E3B"/>
    <w:rsid w:val="00991908"/>
    <w:rsid w:val="00991DC9"/>
    <w:rsid w:val="009934CA"/>
    <w:rsid w:val="00997D84"/>
    <w:rsid w:val="009B6AA8"/>
    <w:rsid w:val="009C2742"/>
    <w:rsid w:val="009C3725"/>
    <w:rsid w:val="009C4F6F"/>
    <w:rsid w:val="009E0823"/>
    <w:rsid w:val="009E6267"/>
    <w:rsid w:val="009F2C60"/>
    <w:rsid w:val="00A040A9"/>
    <w:rsid w:val="00A21486"/>
    <w:rsid w:val="00A4035A"/>
    <w:rsid w:val="00A40871"/>
    <w:rsid w:val="00A452F8"/>
    <w:rsid w:val="00A56F49"/>
    <w:rsid w:val="00A6599D"/>
    <w:rsid w:val="00A67A6C"/>
    <w:rsid w:val="00AA2198"/>
    <w:rsid w:val="00AA3F8B"/>
    <w:rsid w:val="00AA570A"/>
    <w:rsid w:val="00AA7FCA"/>
    <w:rsid w:val="00AB78D5"/>
    <w:rsid w:val="00AC3399"/>
    <w:rsid w:val="00AD35C2"/>
    <w:rsid w:val="00AE0C57"/>
    <w:rsid w:val="00AE0DAD"/>
    <w:rsid w:val="00B0693D"/>
    <w:rsid w:val="00B16129"/>
    <w:rsid w:val="00B1663A"/>
    <w:rsid w:val="00B21086"/>
    <w:rsid w:val="00B42E77"/>
    <w:rsid w:val="00B57772"/>
    <w:rsid w:val="00B814E1"/>
    <w:rsid w:val="00BB0F9E"/>
    <w:rsid w:val="00BC3074"/>
    <w:rsid w:val="00BC6261"/>
    <w:rsid w:val="00BD625B"/>
    <w:rsid w:val="00BF0A0B"/>
    <w:rsid w:val="00BF413D"/>
    <w:rsid w:val="00C10B5F"/>
    <w:rsid w:val="00C300B4"/>
    <w:rsid w:val="00C76CA5"/>
    <w:rsid w:val="00C817FE"/>
    <w:rsid w:val="00C83042"/>
    <w:rsid w:val="00C84449"/>
    <w:rsid w:val="00C96782"/>
    <w:rsid w:val="00CA0F6F"/>
    <w:rsid w:val="00CA5332"/>
    <w:rsid w:val="00CA7BCD"/>
    <w:rsid w:val="00CB220D"/>
    <w:rsid w:val="00CC2466"/>
    <w:rsid w:val="00CC7673"/>
    <w:rsid w:val="00CE16D0"/>
    <w:rsid w:val="00CE7BF7"/>
    <w:rsid w:val="00D02D0C"/>
    <w:rsid w:val="00D13116"/>
    <w:rsid w:val="00D151FA"/>
    <w:rsid w:val="00D24B94"/>
    <w:rsid w:val="00D530F2"/>
    <w:rsid w:val="00D567F9"/>
    <w:rsid w:val="00D57A11"/>
    <w:rsid w:val="00D80BA5"/>
    <w:rsid w:val="00D816A4"/>
    <w:rsid w:val="00DA1343"/>
    <w:rsid w:val="00DB12F2"/>
    <w:rsid w:val="00DB1319"/>
    <w:rsid w:val="00DD2A75"/>
    <w:rsid w:val="00DD3A08"/>
    <w:rsid w:val="00DE7E0D"/>
    <w:rsid w:val="00DF533B"/>
    <w:rsid w:val="00E05654"/>
    <w:rsid w:val="00E25E94"/>
    <w:rsid w:val="00E3344F"/>
    <w:rsid w:val="00E430B8"/>
    <w:rsid w:val="00E4345D"/>
    <w:rsid w:val="00E45C5A"/>
    <w:rsid w:val="00E55540"/>
    <w:rsid w:val="00E64595"/>
    <w:rsid w:val="00E7471A"/>
    <w:rsid w:val="00E808AC"/>
    <w:rsid w:val="00E828F7"/>
    <w:rsid w:val="00E96046"/>
    <w:rsid w:val="00EA3FD1"/>
    <w:rsid w:val="00ED0A23"/>
    <w:rsid w:val="00ED655D"/>
    <w:rsid w:val="00ED74D2"/>
    <w:rsid w:val="00EE155B"/>
    <w:rsid w:val="00EE36F1"/>
    <w:rsid w:val="00EE4E4D"/>
    <w:rsid w:val="00EF2767"/>
    <w:rsid w:val="00EF5A95"/>
    <w:rsid w:val="00F00789"/>
    <w:rsid w:val="00F02359"/>
    <w:rsid w:val="00F12ECA"/>
    <w:rsid w:val="00F131EA"/>
    <w:rsid w:val="00F17920"/>
    <w:rsid w:val="00F203A3"/>
    <w:rsid w:val="00F42344"/>
    <w:rsid w:val="00F703B5"/>
    <w:rsid w:val="00F87BEB"/>
    <w:rsid w:val="00FB5868"/>
    <w:rsid w:val="00FC72A7"/>
    <w:rsid w:val="00FD1810"/>
    <w:rsid w:val="00FE679D"/>
    <w:rsid w:val="00FF7D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customStyle="true" w:styleId="srn-top-naziv1" w:type="character">
    <w:name w:val="srn-top-naziv1"/>
    <w:basedOn w:val="Zadanifontodlomka"/>
    <w:rsid w:val="00471E01"/>
    <w:rPr>
      <w:b/>
      <w:bCs/>
      <w:color w:val="627BAA"/>
    </w:rPr>
  </w:style>
  <w:style w:styleId="Tekstrezerviranogmjesta" w:type="character">
    <w:name w:val="Placeholder Text"/>
    <w:basedOn w:val="Zadanifontodlomka"/>
    <w:uiPriority w:val="99"/>
    <w:semiHidden/>
    <w:rsid w:val="0070482D"/>
    <w:rPr>
      <w:color w:val="808080"/>
      <w:bdr w:space="0" w:sz="0" w:color="auto" w:val="none"/>
      <w:shd w:fill="auto" w:color="auto" w:val="clear"/>
    </w:rPr>
  </w:style>
  <w:style w:customStyle="true" w:styleId="eSPISCCParagraphDefaultFont" w:type="character">
    <w:name w:val="eSPIS_CC_Paragraph Default Font"/>
    <w:basedOn w:val="Zadanifontodlomka"/>
    <w:rsid w:val="0070482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0482D"/>
    <w:rPr>
      <w:b/>
      <w:bdr w:space="0" w:sz="0" w:color="auto" w:val="none"/>
      <w:shd w:fill="FFFFCC" w:color="auto" w:val="clear"/>
      <w:lang w:val="hr-HR"/>
    </w:rPr>
  </w:style>
  <w:style w:customStyle="true" w:styleId="PozadinaSvijetloCrvena" w:type="character">
    <w:name w:val="Pozadina_SvijetloCrvena"/>
    <w:basedOn w:val="eSPISCCParagraphDefaultFont"/>
    <w:rsid w:val="0070482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0482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customStyle="1" w:styleId="srn-top-naziv1" w:type="character">
    <w:name w:val="srn-top-naziv1"/>
    <w:basedOn w:val="Zadanifontodlomka"/>
    <w:rsid w:val="00471E01"/>
    <w:rPr>
      <w:b/>
      <w:bCs/>
      <w:color w:val="627BAA"/>
    </w:rPr>
  </w:style>
  <w:style w:styleId="Tekstrezerviranogmjesta" w:type="character">
    <w:name w:val="Placeholder Text"/>
    <w:basedOn w:val="Zadanifontodlomka"/>
    <w:uiPriority w:val="99"/>
    <w:semiHidden/>
    <w:rsid w:val="0070482D"/>
    <w:rPr>
      <w:color w:val="808080"/>
      <w:bdr w:color="auto" w:space="0" w:sz="0" w:val="none"/>
      <w:shd w:color="auto" w:fill="auto" w:val="clear"/>
    </w:rPr>
  </w:style>
  <w:style w:customStyle="1" w:styleId="eSPISCCParagraphDefaultFont" w:type="character">
    <w:name w:val="eSPIS_CC_Paragraph Default Font"/>
    <w:basedOn w:val="Zadanifontodlomka"/>
    <w:rsid w:val="0070482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0482D"/>
    <w:rPr>
      <w:b/>
      <w:bdr w:color="auto" w:space="0" w:sz="0" w:val="none"/>
      <w:shd w:color="auto" w:fill="FFFFCC" w:val="clear"/>
      <w:lang w:val="hr-HR"/>
    </w:rPr>
  </w:style>
  <w:style w:customStyle="1" w:styleId="PozadinaSvijetloCrvena" w:type="character">
    <w:name w:val="Pozadina_SvijetloCrvena"/>
    <w:basedOn w:val="eSPISCCParagraphDefaultFont"/>
    <w:rsid w:val="0070482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0482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2018.</izvorni_sadrzaj>
    <derivirana_varijabla naziv="DomainObject.Predmet.DatumOsnivanja_1">18.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predstečajni postupak</izvorni_sadrzaj>
    <derivirana_varijabla naziv="DomainObject.Predmet.Opis_1">predstečajni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St-526/2018</izvorni_sadrzaj>
    <derivirana_varijabla naziv="DomainObject.Predmet.OznakaBroj_1">St-526/2018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MANDARINKO društvo s ograničenom odgovornošću za trgovinu, građenje i usluge</izvorni_sadrzaj>
    <derivirana_varijabla naziv="DomainObject.Predmet.StrankaFormated_1">  MANDARINKO društvo s ograničenom odgovornošću za trgovinu, građenje i usluge</derivirana_varijabla>
  </DomainObject.Predmet.StrankaFormated>
  <DomainObject.Predmet.StrankaFormatedOIB>
    <izvorni_sadrzaj>  MANDARINKO društvo s ograničenom odgovornošću za trgovinu, građenje i usluge, OIB 23314822026</izvorni_sadrzaj>
    <derivirana_varijabla naziv="DomainObject.Predmet.StrankaFormatedOIB_1">  MANDARINKO društvo s ograničenom odgovornošću za trgovinu, građenje i usluge, OIB 23314822026</derivirana_varijabla>
  </DomainObject.Predmet.StrankaFormatedOIB>
  <DomainObject.Predmet.StrankaFormatedWithAdress>
    <izvorni_sadrzaj> MANDARINKO društvo s ograničenom odgovornošću za trgovinu, građenje i usluge, Zrinsko-Frankopanska 21/1, 20355 Opuzen</izvorni_sadrzaj>
    <derivirana_varijabla naziv="DomainObject.Predmet.StrankaFormatedWithAdress_1"> MANDARINKO društvo s ograničenom odgovornošću za trgovinu, građenje i usluge, Zrinsko-Frankopanska 21/1, 20355 Opuzen</derivirana_varijabla>
  </DomainObject.Predmet.StrankaFormatedWithAdress>
  <DomainObject.Predmet.StrankaFormatedWithAdressOIB>
    <izvorni_sadrzaj> MANDARINKO društvo s ograničenom odgovornošću za trgovinu, građenje i usluge, OIB 23314822026, Zrinsko-Frankopanska 21/1, 20355 Opuzen</izvorni_sadrzaj>
    <derivirana_varijabla naziv="DomainObject.Predmet.StrankaFormatedWithAdressOIB_1"> MANDARINKO društvo s ograničenom odgovornošću za trgovinu, građenje i usluge, OIB 23314822026, Zrinsko-Frankopanska 21/1, 20355 Opuzen</derivirana_varijabla>
  </DomainObject.Predmet.StrankaFormatedWithAdressOIB>
  <DomainObject.Predmet.StrankaWithAdress>
    <izvorni_sadrzaj>MANDARINKO društvo s ograničenom odgovornošću za trgovinu, građenje i usluge Zrinsko-Frankopanska 21/1,20355 Opuzen</izvorni_sadrzaj>
    <derivirana_varijabla naziv="DomainObject.Predmet.StrankaWithAdress_1">MANDARINKO društvo s ograničenom odgovornošću za trgovinu, građenje i usluge Zrinsko-Frankopanska 21/1,20355 Opuzen</derivirana_varijabla>
  </DomainObject.Predmet.StrankaWithAdress>
  <DomainObject.Predmet.StrankaWithAdressOIB>
    <izvorni_sadrzaj>MANDARINKO društvo s ograničenom odgovornošću za trgovinu, građenje i usluge, OIB 23314822026, Zrinsko-Frankopanska 21/1,20355 Opuzen</izvorni_sadrzaj>
    <derivirana_varijabla naziv="DomainObject.Predmet.StrankaWithAdressOIB_1">MANDARINKO društvo s ograničenom odgovornošću za trgovinu, građenje i usluge, OIB 23314822026, Zrinsko-Frankopanska 21/1,20355 Opuzen</derivirana_varijabla>
  </DomainObject.Predmet.StrankaWithAdressOIB>
  <DomainObject.Predmet.StrankaNazivFormated>
    <izvorni_sadrzaj>MANDARINKO društvo s ograničenom odgovornošću za trgovinu, građenje i usluge</izvorni_sadrzaj>
    <derivirana_varijabla naziv="DomainObject.Predmet.StrankaNazivFormated_1">MANDARINKO društvo s ograničenom odgovornošću za trgovinu, građenje i usluge</derivirana_varijabla>
  </DomainObject.Predmet.StrankaNazivFormated>
  <DomainObject.Predmet.StrankaNazivFormatedOIB>
    <izvorni_sadrzaj>MANDARINKO društvo s ograničenom odgovornošću za trgovinu, građenje i usluge, OIB 23314822026</izvorni_sadrzaj>
    <derivirana_varijabla naziv="DomainObject.Predmet.StrankaNazivFormatedOIB_1">MANDARINKO društvo s ograničenom odgovornošću za trgovinu, građenje i usluge, OIB 23314822026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MANDARINKO društvo s ograničenom odgovornošću za trgovinu, građenje i usluge</item>
    </izvorni_sadrzaj>
    <derivirana_varijabla naziv="DomainObject.Predmet.StrankaListFormated_1">
      <item>MANDARINKO društvo s ograničenom odgovornošću za trgovinu, građenje i usluge</item>
    </derivirana_varijabla>
  </DomainObject.Predmet.StrankaListFormated>
  <DomainObject.Predmet.StrankaListFormatedOIB>
    <izvorni_sadrzaj>
      <item>MANDARINKO društvo s ograničenom odgovornošću za trgovinu, građenje i usluge, OIB 23314822026</item>
    </izvorni_sadrzaj>
    <derivirana_varijabla naziv="DomainObject.Predmet.StrankaListFormatedOIB_1">
      <item>MANDARINKO društvo s ograničenom odgovornošću za trgovinu, građenje i usluge, OIB 23314822026</item>
    </derivirana_varijabla>
  </DomainObject.Predmet.StrankaListFormatedOIB>
  <DomainObject.Predmet.StrankaListFormatedWithAdress>
    <izvorni_sadrzaj>
      <item>MANDARINKO društvo s ograničenom odgovornošću za trgovinu, građenje i usluge, Zrinsko-Frankopanska 21/1, 20355 Opuzen</item>
    </izvorni_sadrzaj>
    <derivirana_varijabla naziv="DomainObject.Predmet.StrankaListFormatedWithAdress_1">
      <item>MANDARINKO društvo s ograničenom odgovornošću za trgovinu, građenje i usluge, Zrinsko-Frankopanska 21/1, 20355 Opuzen</item>
    </derivirana_varijabla>
  </DomainObject.Predmet.StrankaListFormatedWithAdress>
  <DomainObject.Predmet.StrankaListFormatedWithAdressOIB>
    <izvorni_sadrzaj>
      <item>MANDARINKO društvo s ograničenom odgovornošću za trgovinu, građenje i usluge, OIB 23314822026, Zrinsko-Frankopanska 21/1, 20355 Opuzen</item>
    </izvorni_sadrzaj>
    <derivirana_varijabla naziv="DomainObject.Predmet.StrankaListFormatedWithAdressOIB_1">
      <item>MANDARINKO društvo s ograničenom odgovornošću za trgovinu, građenje i usluge, OIB 23314822026, Zrinsko-Frankopanska 21/1, 20355 Opuzen</item>
    </derivirana_varijabla>
  </DomainObject.Predmet.StrankaListFormatedWithAdressOIB>
  <DomainObject.Predmet.StrankaListNazivFormated>
    <izvorni_sadrzaj>
      <item>MANDARINKO društvo s ograničenom odgovornošću za trgovinu, građenje i usluge</item>
    </izvorni_sadrzaj>
    <derivirana_varijabla naziv="DomainObject.Predmet.StrankaListNazivFormated_1">
      <item>MANDARINKO društvo s ograničenom odgovornošću za trgovinu, građenje i usluge</item>
    </derivirana_varijabla>
  </DomainObject.Predmet.StrankaListNazivFormated>
  <DomainObject.Predmet.StrankaListNazivFormatedOIB>
    <izvorni_sadrzaj>
      <item>MANDARINKO društvo s ograničenom odgovornošću za trgovinu, građenje i usluge, OIB 23314822026</item>
    </izvorni_sadrzaj>
    <derivirana_varijabla naziv="DomainObject.Predmet.StrankaListNazivFormatedOIB_1">
      <item>MANDARINKO društvo s ograničenom odgovornošću za trgovinu, građenje i usluge, OIB 23314822026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Odvjetnik Aleksander Haid</item>
      <item>Tihana Majić</item>
      <item>Nedjeljka Asanović Sarić</item>
      <item>Strahimira Filipović</item>
      <item>Slaven Šoša</item>
      <item>Goran Vidović</item>
      <item>Zoran Županović</item>
      <item>Lujo Mihaljević</item>
    </izvorni_sadrzaj>
    <derivirana_varijabla naziv="DomainObject.Predmet.OstaliListFormated_1">
      <item>Odvjetnik Aleksander Haid</item>
      <item>Tihana Majić</item>
      <item>Nedjeljka Asanović Sarić</item>
      <item>Strahimira Filipović</item>
      <item>Slaven Šoša</item>
      <item>Goran Vidović</item>
      <item>Zoran Županović</item>
      <item>Lujo Mihaljević</item>
    </derivirana_varijabla>
  </DomainObject.Predmet.OstaliListFormated>
  <DomainObject.Predmet.OstaliListFormatedOIB>
    <izvorni_sadrzaj>
      <item>Odvjetnik Aleksander Haid</item>
      <item>Tihana Majić</item>
      <item>Nedjeljka Asanović Sarić</item>
      <item>Strahimira Filipović</item>
      <item>Slaven Šoša</item>
      <item>Goran Vidović</item>
      <item>Zoran Županović</item>
      <item>Lujo Mihaljević</item>
    </izvorni_sadrzaj>
    <derivirana_varijabla naziv="DomainObject.Predmet.OstaliListFormatedOIB_1">
      <item>Odvjetnik Aleksander Haid</item>
      <item>Tihana Majić</item>
      <item>Nedjeljka Asanović Sarić</item>
      <item>Strahimira Filipović</item>
      <item>Slaven Šoša</item>
      <item>Goran Vidović</item>
      <item>Zoran Županović</item>
      <item>Lujo Mihaljević</item>
    </derivirana_varijabla>
  </DomainObject.Predmet.OstaliListFormatedOIB>
  <DomainObject.Predmet.OstaliListFormatedWithAdress>
    <izvorni_sadrzaj>
      <item>Odvjetnik Aleksander Haid, Radnička cesta 22, 10000 Zagreb</item>
      <item>Tihana Majić</item>
      <item>Nedjeljka Asanović Sarić</item>
      <item>Strahimira Filipović</item>
      <item>Slaven Šoša</item>
      <item>Goran Vidović</item>
      <item>Zoran Županović</item>
      <item>Lujo Mihaljević</item>
    </izvorni_sadrzaj>
    <derivirana_varijabla naziv="DomainObject.Predmet.OstaliListFormatedWithAdress_1">
      <item>Odvjetnik Aleksander Haid, Radnička cesta 22, 10000 Zagreb</item>
      <item>Tihana Majić</item>
      <item>Nedjeljka Asanović Sarić</item>
      <item>Strahimira Filipović</item>
      <item>Slaven Šoša</item>
      <item>Goran Vidović</item>
      <item>Zoran Županović</item>
      <item>Lujo Mihaljević</item>
    </derivirana_varijabla>
  </DomainObject.Predmet.OstaliListFormatedWithAdress>
  <DomainObject.Predmet.OstaliListFormatedWithAdressOIB>
    <izvorni_sadrzaj>
      <item>Odvjetnik Aleksander Haid, Radnička cesta 22, 10000 Zagreb</item>
      <item>Tihana Majić</item>
      <item>Nedjeljka Asanović Sarić</item>
      <item>Strahimira Filipović</item>
      <item>Slaven Šoša</item>
      <item>Goran Vidović</item>
      <item>Zoran Županović</item>
      <item>Lujo Mihaljević</item>
    </izvorni_sadrzaj>
    <derivirana_varijabla naziv="DomainObject.Predmet.OstaliListFormatedWithAdressOIB_1">
      <item>Odvjetnik Aleksander Haid, Radnička cesta 22, 10000 Zagreb</item>
      <item>Tihana Majić</item>
      <item>Nedjeljka Asanović Sarić</item>
      <item>Strahimira Filipović</item>
      <item>Slaven Šoša</item>
      <item>Goran Vidović</item>
      <item>Zoran Županović</item>
      <item>Lujo Mihaljević</item>
    </derivirana_varijabla>
  </DomainObject.Predmet.OstaliListFormatedWithAdressOIB>
  <DomainObject.Predmet.OstaliListNazivFormated>
    <izvorni_sadrzaj>
      <item>Odvjetnik Aleksander Haid</item>
      <item>Tihana Majić</item>
      <item>Nedjeljka Asanović Sarić</item>
      <item>Strahimira Filipović</item>
      <item>Slaven Šoša</item>
      <item>Goran Vidović</item>
      <item>Zoran Županović</item>
      <item>Lujo Mihaljević</item>
    </izvorni_sadrzaj>
    <derivirana_varijabla naziv="DomainObject.Predmet.OstaliListNazivFormated_1">
      <item>Odvjetnik Aleksander Haid</item>
      <item>Tihana Majić</item>
      <item>Nedjeljka Asanović Sarić</item>
      <item>Strahimira Filipović</item>
      <item>Slaven Šoša</item>
      <item>Goran Vidović</item>
      <item>Zoran Županović</item>
      <item>Lujo Mihaljević</item>
    </derivirana_varijabla>
  </DomainObject.Predmet.OstaliListNazivFormated>
  <DomainObject.Predmet.OstaliListNazivFormatedOIB>
    <izvorni_sadrzaj>
      <item>Odvjetnik Aleksander Haid</item>
      <item>Tihana Majić</item>
      <item>Nedjeljka Asanović Sarić</item>
      <item>Strahimira Filipović</item>
      <item>Slaven Šoša</item>
      <item>Goran Vidović</item>
      <item>Zoran Županović</item>
      <item>Lujo Mihaljević</item>
    </izvorni_sadrzaj>
    <derivirana_varijabla naziv="DomainObject.Predmet.OstaliListNazivFormatedOIB_1">
      <item>Odvjetnik Aleksander Haid</item>
      <item>Tihana Majić</item>
      <item>Nedjeljka Asanović Sarić</item>
      <item>Strahimira Filipović</item>
      <item>Slaven Šoša</item>
      <item>Goran Vidović</item>
      <item>Zoran Županović</item>
      <item>Lujo Mihaljević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MANDARINKO društvo s ograničenom odgovornošću za trgovinu, građenje i usluge</izvorni_sadrzaj>
    <derivirana_varijabla naziv="DomainObject.Predmet.StrankaIDrugi_1">MANDARINKO društvo s ograničenom odgovornošću za trgovinu, građenje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MANDARINKO društvo s ograničenom odgovornošću za trgovinu, građenje i usluge, OIB 23314822026, Zrinsko-Frankopanska 21/1, 20355 Opuzen</izvorni_sadrzaj>
    <derivirana_varijabla naziv="DomainObject.Predmet.StrankaIDrugiAdressOIB_1">MANDARINKO društvo s ograničenom odgovornošću za trgovinu, građenje i usluge, OIB 23314822026, Zrinsko-Frankopanska 21/1, 20355 Opuzen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MANDARINKO društvo s ograničenom odgovornošću za trgovinu, građenje i usluge</item>
      <item>Odvjetnik Aleksander Haid</item>
      <item>Tihana Majić</item>
      <item>Nedjeljka Asanović Sarić</item>
      <item>Strahimira Filipović</item>
      <item>Slaven Šoša</item>
      <item>Goran Vidović</item>
      <item>Zoran Županović</item>
      <item>Lujo Mihaljević</item>
    </izvorni_sadrzaj>
    <derivirana_varijabla naziv="DomainObject.Predmet.SudioniciListNaziv_1">
      <item>MANDARINKO društvo s ograničenom odgovornošću za trgovinu, građenje i usluge</item>
      <item>Odvjetnik Aleksander Haid</item>
      <item>Tihana Majić</item>
      <item>Nedjeljka Asanović Sarić</item>
      <item>Strahimira Filipović</item>
      <item>Slaven Šoša</item>
      <item>Goran Vidović</item>
      <item>Zoran Županović</item>
      <item>Lujo Mihaljević</item>
    </derivirana_varijabla>
  </DomainObject.Predmet.SudioniciListNaziv>
  <DomainObject.Predmet.SudioniciListAdressOIB>
    <izvorni_sadrzaj>
      <item>MANDARINKO društvo s ograničenom odgovornošću za trgovinu, građenje i usluge, OIB 23314822026, Zrinsko-Frankopanska 21/1,20355 Opuzen</item>
      <item>Odvjetnik Aleksander Haid, Radnička cesta 22,10000 Zagreb</item>
      <item>Tihana Majić</item>
      <item>Nedjeljka Asanović Sarić</item>
      <item>Strahimira Filipović</item>
      <item>Slaven Šoša</item>
      <item>Goran Vidović</item>
      <item>Zoran Županović</item>
      <item>Lujo Mihaljević</item>
    </izvorni_sadrzaj>
    <derivirana_varijabla naziv="DomainObject.Predmet.SudioniciListAdressOIB_1">
      <item>MANDARINKO društvo s ograničenom odgovornošću za trgovinu, građenje i usluge, OIB 23314822026, Zrinsko-Frankopanska 21/1,20355 Opuzen</item>
      <item>Odvjetnik Aleksander Haid, Radnička cesta 22,10000 Zagreb</item>
      <item>Tihana Majić</item>
      <item>Nedjeljka Asanović Sarić</item>
      <item>Strahimira Filipović</item>
      <item>Slaven Šoša</item>
      <item>Goran Vidović</item>
      <item>Zoran Županović</item>
      <item>Lujo Mihaljević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23314822026</item>
      <item>, OIB null</item>
      <item>, OIB null</item>
      <item>, OIB null</item>
      <item>, OIB null</item>
      <item>, OIB null</item>
      <item>, OIB null</item>
      <item>, OIB null</item>
      <item>, OIB null</item>
    </izvorni_sadrzaj>
    <derivirana_varijabla naziv="DomainObject.Predmet.SudioniciListNazivOIB_1">
      <item>, OIB 23314822026</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St-526/2018-10</izvorni_sadrzaj>
    <derivirana_varijabla naziv="DomainObject.PredzadnjaOdlukaIzPredmeta.Oznaka_1">St-526/2018-10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2ABB7C-D945-416B-8CFA-9D698ED7BE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3987</properties:Words>
  <properties:Characters>23018</properties:Characters>
  <properties:Lines>466</properties:Lines>
  <properties:Paragraphs>182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27218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2018-11-27T14:10:00Z</dcterms:created>
  <dc:creator>stanka grcic</dc:creator>
  <cp:lastModifiedBy>Katarina Franković</cp:lastModifiedBy>
  <cp:lastPrinted>2018-09-25T12:01:00Z</cp:lastPrinted>
  <dcterms:modified xmlns:xsi="http://www.w3.org/2001/XMLSchema-instance" xsi:type="dcterms:W3CDTF">2018-11-27T14:12:00Z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utvrđene i osporene tražbine 526 -2018 gotovo.docx)</vt:lpwstr>
  </prop:property>
  <prop:property name="CC_coloring" pid="4" fmtid="{D5CDD505-2E9C-101B-9397-08002B2CF9AE}">
    <vt:bool>false</vt:bool>
  </prop:property>
  <prop:property name="BrojStranica" pid="5" fmtid="{D5CDD505-2E9C-101B-9397-08002B2CF9AE}">
    <vt:i4>9</vt:i4>
  </prop:property>
</prop:Properties>
</file>