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a8bb" w14:paraId="388a8bb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DB4D73">
        <w:t>604/17-7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Financijske agencije Regionalni centar Osijek Podružnica Osijek, L. </w:t>
      </w:r>
      <w:proofErr w:type="spellStart"/>
      <w:r w:rsidR="009213E3">
        <w:t>Jagera</w:t>
      </w:r>
      <w:proofErr w:type="spellEnd"/>
      <w:r w:rsidR="009213E3">
        <w:t xml:space="preserve"> 3, za pokretanje skraćenog stečajnog postupka nad dužnikom </w:t>
      </w:r>
      <w:r w:rsidR="00DB4D73">
        <w:t xml:space="preserve">UDRUGA HRVATSKIH VOJNIH INVALIDA DOMOVINSKOG RATA </w:t>
      </w:r>
      <w:proofErr w:type="spellStart"/>
      <w:r w:rsidR="00DB4D73">
        <w:t>OSIJEK</w:t>
      </w:r>
      <w:proofErr w:type="spellEnd"/>
      <w:r w:rsidR="00DB4D73">
        <w:t xml:space="preserve">, Osijek, Vijenac Ivana Meštrovića 26b, </w:t>
      </w:r>
      <w:proofErr w:type="spellStart"/>
      <w:r w:rsidR="00DB4D73">
        <w:t>OIB</w:t>
      </w:r>
      <w:proofErr w:type="spellEnd"/>
      <w:r w:rsidR="00DB4D73">
        <w:t xml:space="preserve">: 93971680392, registarski broj: 14000305, dana 25. rujna </w:t>
      </w:r>
      <w:r w:rsidR="009213E3">
        <w:t xml:space="preserve"> </w:t>
      </w:r>
      <w:r>
        <w:t xml:space="preserve">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DB4D73">
        <w:t xml:space="preserve">UDRUGA HRVATSKIH VOJNIH INVALIDA DOMOVINSKOG RATA </w:t>
      </w:r>
      <w:proofErr w:type="spellStart"/>
      <w:r w:rsidR="00DB4D73">
        <w:t>OSIJEK</w:t>
      </w:r>
      <w:proofErr w:type="spellEnd"/>
      <w:r w:rsidR="00DB4D73">
        <w:t xml:space="preserve">, Osijek, Vijenac Ivana Meštrovića 26b, </w:t>
      </w:r>
      <w:proofErr w:type="spellStart"/>
      <w:r w:rsidR="00DB4D73">
        <w:t>OIB</w:t>
      </w:r>
      <w:proofErr w:type="spellEnd"/>
      <w:r w:rsidR="00DB4D73">
        <w:t>: 93971680392, registarski broj: 14000305.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DB4D73">
        <w:t xml:space="preserve">Mirjana Viduka </w:t>
      </w:r>
      <w:proofErr w:type="spellStart"/>
      <w:r w:rsidR="00DB4D73">
        <w:t>Varenina</w:t>
      </w:r>
      <w:proofErr w:type="spellEnd"/>
      <w:r w:rsidR="00DB4D73">
        <w:t xml:space="preserve"> Osijek, </w:t>
      </w:r>
      <w:r w:rsidR="00AC0993">
        <w:t xml:space="preserve">Dubrovačka 107, </w:t>
      </w:r>
      <w:proofErr w:type="spellStart"/>
      <w:r w:rsidR="00AC0993">
        <w:t>OIB</w:t>
      </w:r>
      <w:proofErr w:type="spellEnd"/>
      <w:r w:rsidR="00AC0993">
        <w:t>: 98866841784.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DB4D73">
        <w:t xml:space="preserve">UDRUGA HRVATSKIH VOJNIH INVALIDA DOMOVINSKOG RATA </w:t>
      </w:r>
      <w:proofErr w:type="spellStart"/>
      <w:r w:rsidR="00DB4D73">
        <w:t>OSIJEK</w:t>
      </w:r>
      <w:proofErr w:type="spellEnd"/>
      <w:r w:rsidR="00DB4D73">
        <w:t xml:space="preserve">, Osijek, Vijenac Ivana Meštrovića 26b, </w:t>
      </w:r>
      <w:proofErr w:type="spellStart"/>
      <w:r w:rsidR="00DB4D73">
        <w:t>OIB</w:t>
      </w:r>
      <w:proofErr w:type="spellEnd"/>
      <w:r w:rsidR="00DB4D73">
        <w:t>: 93971680392, registarski broj: 14000305.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6. lipnja</w:t>
      </w:r>
      <w:r w:rsidR="009371EB">
        <w:rPr>
          <w:bCs/>
        </w:rPr>
        <w:t xml:space="preserve"> 2017</w:t>
      </w:r>
      <w:r>
        <w:rPr>
          <w:bCs/>
        </w:rPr>
        <w:t xml:space="preserve">.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DB4D73">
        <w:t xml:space="preserve">UDRUGA HRVATSKIH VOJNIH INVALIDA DOMOVINSKOG RATA </w:t>
      </w:r>
      <w:proofErr w:type="spellStart"/>
      <w:r w:rsidR="00DB4D73">
        <w:t>OSIJEK</w:t>
      </w:r>
      <w:proofErr w:type="spellEnd"/>
      <w:r w:rsidR="00DB4D73">
        <w:t xml:space="preserve">, Osijek, Vijenac Ivana Meštrovića 26b, </w:t>
      </w:r>
      <w:proofErr w:type="spellStart"/>
      <w:r w:rsidR="00DB4D73">
        <w:t>OIB</w:t>
      </w:r>
      <w:proofErr w:type="spellEnd"/>
      <w:r w:rsidR="00DB4D73">
        <w:t>: 93971680392, registarski broj: 14000305.</w:t>
      </w:r>
      <w: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D17588" w:rsidP="00172559" w:rsidR="00D17588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AC0993">
        <w:t>604</w:t>
      </w:r>
      <w:r>
        <w:t>/17-</w:t>
      </w:r>
      <w:r w:rsidR="00AC0993">
        <w:t>7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AC0993">
        <w:t>7. lipnja</w:t>
      </w:r>
      <w:r>
        <w:t xml:space="preserve"> 2017., objavio oglas na mrežnoj stranici e-oglasna ploča sudova pod poslovnim brojem St-</w:t>
      </w:r>
      <w:r w:rsidR="00AC0993">
        <w:t>604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166A3">
        <w:t>2</w:t>
      </w:r>
      <w:r w:rsidR="00AC0993">
        <w:t>5. rujna</w:t>
      </w:r>
      <w:r w:rsidR="000166A3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0412A0" w:rsidR="009D2F35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C50567" w:rsidR="00DC7D5D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A64AAE">
        <w:t>2</w:t>
      </w:r>
      <w:r w:rsidR="00AC0993">
        <w:t>7/10</w:t>
      </w:r>
    </w:p>
    <w:sectPr w:rsidSect="00102927" w:rsidR="00DC7D5D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50567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5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5056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5056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56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56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5056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5056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56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56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St-604/2017</izvorni_sadrzaj>
    <derivirana_varijabla naziv="DomainObject.Predmet.OznakaBroj_1">St-604/2017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HRVATSKIH VOJNIH INVALIDA DOMOVINSKOG RATA OSIJEK</izvorni_sadrzaj>
    <derivirana_varijabla naziv="DomainObject.Predmet.ProtustrankaFormated_1">  UDRUGA HRVATSKIH VOJNIH INVALIDA DOMOVINSKOG RATA OSIJEK</derivirana_varijabla>
  </DomainObject.Predmet.ProtustrankaFormated>
  <DomainObject.Predmet.ProtustrankaFormatedOIB>
    <izvorni_sadrzaj>  UDRUGA HRVATSKIH VOJNIH INVALIDA DOMOVINSKOG RATA OSIJEK, OIB 93971680392</izvorni_sadrzaj>
    <derivirana_varijabla naziv="DomainObject.Predmet.ProtustrankaFormatedOIB_1">  UDRUGA HRVATSKIH VOJNIH INVALIDA DOMOVINSKOG RATA OSIJEK, OIB 93971680392</derivirana_varijabla>
  </DomainObject.Predmet.ProtustrankaFormatedOIB>
  <DomainObject.Predmet.ProtustrankaFormatedWithAdress>
    <izvorni_sadrzaj> UDRUGA HRVATSKIH VOJNIH INVALIDA DOMOVINSKOG RATA OSIJEK, VIJENAC IVANA MEŠTROVIĆA 26b, 31000 Osijek</izvorni_sadrzaj>
    <derivirana_varijabla naziv="DomainObject.Predmet.ProtustrankaFormatedWithAdress_1"> UDRUGA HRVATSKIH VOJNIH INVALIDA DOMOVINSKOG RATA OSIJEK, VIJENAC IVANA MEŠTROVIĆA 26b, 31000 Osijek</derivirana_varijabla>
  </DomainObject.Predmet.ProtustrankaFormatedWithAdress>
  <DomainObject.Predmet.ProtustrankaFormatedWithAdressOIB>
    <izvorni_sadrzaj> UDRUGA HRVATSKIH VOJNIH INVALIDA DOMOVINSKOG RATA OSIJEK, OIB 93971680392, VIJENAC IVANA MEŠTROVIĆA 26b, 31000 Osijek</izvorni_sadrzaj>
    <derivirana_varijabla naziv="DomainObject.Predmet.ProtustrankaFormatedWithAdressOIB_1"> UDRUGA HRVATSKIH VOJNIH INVALIDA DOMOVINSKOG RATA OSIJEK, OIB 93971680392, VIJENAC IVANA MEŠTROVIĆA 26b, 31000 Osijek</derivirana_varijabla>
  </DomainObject.Predmet.ProtustrankaFormatedWithAdressOIB>
  <DomainObject.Predmet.ProtustrankaWithAdress>
    <izvorni_sadrzaj>UDRUGA HRVATSKIH VOJNIH INVALIDA DOMOVINSKOG RATA OSIJEK VIJENAC IVANA MEŠTROVIĆA 26b, 31000 Osijek</izvorni_sadrzaj>
    <derivirana_varijabla naziv="DomainObject.Predmet.ProtustrankaWithAdress_1">UDRUGA HRVATSKIH VOJNIH INVALIDA DOMOVINSKOG RATA OSIJEK VIJENAC IVANA MEŠTROVIĆA 26b, 31000 Osijek</derivirana_varijabla>
  </DomainObject.Predmet.ProtustrankaWithAdress>
  <DomainObject.Predmet.ProtustrankaWithAdressOIB>
    <izvorni_sadrzaj>UDRUGA HRVATSKIH VOJNIH INVALIDA DOMOVINSKOG RATA OSIJEK, OIB 93971680392, VIJENAC IVANA MEŠTROVIĆA 26b, 31000 Osijek</izvorni_sadrzaj>
    <derivirana_varijabla naziv="DomainObject.Predmet.ProtustrankaWithAdressOIB_1">UDRUGA HRVATSKIH VOJNIH INVALIDA DOMOVINSKOG RATA OSIJEK, OIB 93971680392, VIJENAC IVANA MEŠTROVIĆA 26b, 31000 Osijek</derivirana_varijabla>
  </DomainObject.Predmet.ProtustrankaWithAdressOIB>
  <DomainObject.Predmet.ProtustrankaNazivFormated>
    <izvorni_sadrzaj>UDRUGA HRVATSKIH VOJNIH INVALIDA DOMOVINSKOG RATA OSIJEK</izvorni_sadrzaj>
    <derivirana_varijabla naziv="DomainObject.Predmet.ProtustrankaNazivFormated_1">UDRUGA HRVATSKIH VOJNIH INVALIDA DOMOVINSKOG RATA OSIJEK</derivirana_varijabla>
  </DomainObject.Predmet.ProtustrankaNazivFormated>
  <DomainObject.Predmet.ProtustrankaNazivFormatedOIB>
    <izvorni_sadrzaj>UDRUGA HRVATSKIH VOJNIH INVALIDA DOMOVINSKOG RATA OSIJEK, OIB 93971680392</izvorni_sadrzaj>
    <derivirana_varijabla naziv="DomainObject.Predmet.ProtustrankaNazivFormatedOIB_1">UDRUGA HRVATSKIH VOJNIH INVALIDA DOMOVINSKOG RATA OSIJEK, OIB 93971680392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UDRUGA HRVATSKIH VOJNIH INVALIDA DOMOVINSKOG RATA OSIJEK</item>
    </izvorni_sadrzaj>
    <derivirana_varijabla naziv="DomainObject.Predmet.ProtuStrankaListFormated_1">
      <item>UDRUGA HRVATSKIH VOJNIH INVALIDA DOMOVINSKOG RATA OSIJEK</item>
    </derivirana_varijabla>
  </DomainObject.Predmet.ProtuStrankaListFormated>
  <DomainObject.Predmet.ProtuStrankaListFormatedOIB>
    <izvorni_sadrzaj>
      <item>UDRUGA HRVATSKIH VOJNIH INVALIDA DOMOVINSKOG RATA OSIJEK, OIB 93971680392</item>
    </izvorni_sadrzaj>
    <derivirana_varijabla naziv="DomainObject.Predmet.ProtuStrankaListFormatedOIB_1">
      <item>UDRUGA HRVATSKIH VOJNIH INVALIDA DOMOVINSKOG RATA OSIJEK, OIB 93971680392</item>
    </derivirana_varijabla>
  </DomainObject.Predmet.ProtuStrankaListFormatedOIB>
  <DomainObject.Predmet.ProtuStrankaListFormatedWithAdress>
    <izvorni_sadrzaj>
      <item>UDRUGA HRVATSKIH VOJNIH INVALIDA DOMOVINSKOG RATA OSIJEK, VIJENAC IVANA MEŠTROVIĆA 26b, 31000 Osijek</item>
    </izvorni_sadrzaj>
    <derivirana_varijabla naziv="DomainObject.Predmet.ProtuStrankaListFormatedWithAdress_1">
      <item>UDRUGA HRVATSKIH VOJNIH INVALIDA DOMOVINSKOG RATA OSIJEK, VIJENAC IVANA MEŠTROVIĆA 26b, 31000 Osijek</item>
    </derivirana_varijabla>
  </DomainObject.Predmet.ProtuStrankaListFormatedWithAdress>
  <DomainObject.Predmet.ProtuStrankaListFormatedWithAdressOIB>
    <izvorni_sadrzaj>
      <item>UDRUGA HRVATSKIH VOJNIH INVALIDA DOMOVINSKOG RATA OSIJEK, OIB 93971680392, VIJENAC IVANA MEŠTROVIĆA 26b, 31000 Osijek</item>
    </izvorni_sadrzaj>
    <derivirana_varijabla naziv="DomainObject.Predmet.ProtuStrankaListFormatedWithAdressOIB_1">
      <item>UDRUGA HRVATSKIH VOJNIH INVALIDA DOMOVINSKOG RATA OSIJEK, OIB 93971680392, VIJENAC IVANA MEŠTROVIĆA 26b, 31000 Osijek</item>
    </derivirana_varijabla>
  </DomainObject.Predmet.ProtuStrankaListFormatedWithAdressOIB>
  <DomainObject.Predmet.ProtuStrankaListNazivFormated>
    <izvorni_sadrzaj>
      <item>UDRUGA HRVATSKIH VOJNIH INVALIDA DOMOVINSKOG RATA OSIJEK</item>
    </izvorni_sadrzaj>
    <derivirana_varijabla naziv="DomainObject.Predmet.ProtuStrankaListNazivFormated_1">
      <item>UDRUGA HRVATSKIH VOJNIH INVALIDA DOMOVINSKOG RATA OSIJEK</item>
    </derivirana_varijabla>
  </DomainObject.Predmet.ProtuStrankaListNazivFormated>
  <DomainObject.Predmet.ProtuStrankaListNazivFormatedOIB>
    <izvorni_sadrzaj>
      <item>UDRUGA HRVATSKIH VOJNIH INVALIDA DOMOVINSKOG RATA OSIJEK, OIB 93971680392</item>
    </izvorni_sadrzaj>
    <derivirana_varijabla naziv="DomainObject.Predmet.ProtuStrankaListNazivFormatedOIB_1">
      <item>UDRUGA HRVATSKIH VOJNIH INVALIDA DOMOVINSKOG RATA OSIJEK, OIB 93971680392</item>
    </derivirana_varijabla>
  </DomainObject.Predmet.ProtuStrankaListNazivFormatedOIB>
  <DomainObject.Predmet.OstaliListFormated>
    <izvorni_sadrzaj>
      <item>Miljenko Kolobarić</item>
    </izvorni_sadrzaj>
    <derivirana_varijabla naziv="DomainObject.Predmet.OstaliListFormated_1">
      <item>Miljenko Kolobarić</item>
    </derivirana_varijabla>
  </DomainObject.Predmet.OstaliListFormated>
  <DomainObject.Predmet.OstaliListFormatedOIB>
    <izvorni_sadrzaj>
      <item>Miljenko Kolobarić, OIB 50162301368</item>
    </izvorni_sadrzaj>
    <derivirana_varijabla naziv="DomainObject.Predmet.OstaliListFormatedOIB_1">
      <item>Miljenko Kolobarić, OIB 50162301368</item>
    </derivirana_varijabla>
  </DomainObject.Predmet.OstaliListFormatedOIB>
  <DomainObject.Predmet.OstaliListFormatedWithAdress>
    <izvorni_sadrzaj>
      <item>Miljenko Kolobarić, Paška 23, 31000 Osijek</item>
    </izvorni_sadrzaj>
    <derivirana_varijabla naziv="DomainObject.Predmet.OstaliListFormatedWithAdress_1">
      <item>Miljenko Kolobarić, Paška 23, 31000 Osijek</item>
    </derivirana_varijabla>
  </DomainObject.Predmet.OstaliListFormatedWithAdress>
  <DomainObject.Predmet.OstaliListFormatedWithAdressOIB>
    <izvorni_sadrzaj>
      <item>Miljenko Kolobarić, OIB 50162301368, Paška 23, 31000 Osijek</item>
    </izvorni_sadrzaj>
    <derivirana_varijabla naziv="DomainObject.Predmet.OstaliListFormatedWithAdressOIB_1">
      <item>Miljenko Kolobarić, OIB 50162301368, Paška 23, 31000 Osijek</item>
    </derivirana_varijabla>
  </DomainObject.Predmet.OstaliListFormatedWithAdressOIB>
  <DomainObject.Predmet.OstaliListNazivFormated>
    <izvorni_sadrzaj>
      <item>Miljenko Kolobarić</item>
    </izvorni_sadrzaj>
    <derivirana_varijabla naziv="DomainObject.Predmet.OstaliListNazivFormated_1">
      <item>Miljenko Kolobarić</item>
    </derivirana_varijabla>
  </DomainObject.Predmet.OstaliListNazivFormated>
  <DomainObject.Predmet.OstaliListNazivFormatedOIB>
    <izvorni_sadrzaj>
      <item>Miljenko Kolobarić, OIB 50162301368</item>
    </izvorni_sadrzaj>
    <derivirana_varijabla naziv="DomainObject.Predmet.OstaliListNazivFormatedOIB_1">
      <item>Miljenko Kolobarić, OIB 50162301368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UDRUGA HRVATSKIH VOJNIH INVALIDA DOMOVINSKOG RATA OSIJEK</izvorni_sadrzaj>
    <derivirana_varijabla naziv="DomainObject.Predmet.ProtustrankaIDrugi_1">UDRUGA HRVATSKIH VOJNIH INVALIDA DOMOVINSKOG RATA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UDRUGA HRVATSKIH VOJNIH INVALIDA DOMOVINSKOG RATA OSIJEK, OIB 93971680392, VIJENAC IVANA MEŠTROVIĆA 26b, 31000 Osijek</izvorni_sadrzaj>
    <derivirana_varijabla naziv="DomainObject.Predmet.ProtustrankaIDrugiAdressOIB_1">UDRUGA HRVATSKIH VOJNIH INVALIDA DOMOVINSKOG RATA OSIJEK, OIB 93971680392, VIJENAC IVANA MEŠTROVIĆA 26b,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UDRUGA HRVATSKIH VOJNIH INVALIDA DOMOVINSKOG RATA OSIJEK</item>
      <item>Miljenko Kolobarić</item>
    </izvorni_sadrzaj>
    <derivirana_varijabla naziv="DomainObject.Predmet.SudioniciListNaziv_1">
      <item>FINA RC OSIJEK</item>
      <item>UDRUGA HRVATSKIH VOJNIH INVALIDA DOMOVINSKOG RATA OSIJEK</item>
      <item>Miljenko Kolobarić</item>
    </derivirana_varijabla>
  </DomainObject.Predmet.SudioniciListNaziv>
  <DomainObject.Predmet.SudioniciListAdressOIB>
    <izvorni_sadrzaj>
      <item>FINA RC OSIJEK, OIB 85821130368</item>
      <item>UDRUGA HRVATSKIH VOJNIH INVALIDA DOMOVINSKOG RATA OSIJEK, OIB 93971680392, VIJENAC IVANA MEŠTROVIĆA 26b,31000 Osijek</item>
      <item>Miljenko Kolobarić, OIB 50162301368, Paška 23,31000 Osijek</item>
    </izvorni_sadrzaj>
    <derivirana_varijabla naziv="DomainObject.Predmet.SudioniciListAdressOIB_1">
      <item>FINA RC OSIJEK, OIB 85821130368</item>
      <item>UDRUGA HRVATSKIH VOJNIH INVALIDA DOMOVINSKOG RATA OSIJEK, OIB 93971680392, VIJENAC IVANA MEŠTROVIĆA 26b,31000 Osijek</item>
      <item>Miljenko Kolobarić, OIB 50162301368, Paška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93971680392</item>
      <item>, OIB 50162301368</item>
    </izvorni_sadrzaj>
    <derivirana_varijabla naziv="DomainObject.Predmet.SudioniciListNazivOIB_1">
      <item>, OIB 85821130368</item>
      <item>, OIB 93971680392</item>
      <item>, OIB 50162301368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9C67E3-2BE5-4780-97E1-D7DEC7443F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2881</properties:Characters>
  <properties:Lines>97</properties:Lines>
  <properties:Paragraphs>34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2017-09-25T09:08:00Z</dcterms:created>
  <dc:creator>Korisnik</dc:creator>
  <cp:lastModifiedBy>Ljiljana Floršić</cp:lastModifiedBy>
  <cp:lastPrinted>2017-09-25T09:12:00Z</cp:lastPrinted>
  <dcterms:modified xmlns:xsi="http://www.w3.org/2001/XMLSchema-instance" xsi:type="dcterms:W3CDTF">2017-09-25T09:42:00Z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