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ed514" w14:paraId="4eed514" w:rsidRDefault="00BF281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F2815" w:rsidP="00BF2815" w:rsidR="00AE649C">
      <w:pPr>
        <w:pStyle w:val="Bezproreda"/>
      </w:pPr>
      <w:r>
        <w:t xml:space="preserve">    Republika Hrvatska</w:t>
      </w:r>
    </w:p>
    <w:p w:rsidRDefault="00BF2815" w:rsidP="00BF2815" w:rsidR="00BF2815">
      <w:pPr>
        <w:pStyle w:val="Bezproreda"/>
      </w:pPr>
      <w:r>
        <w:t>Trgovački sud u Bjelovaru</w:t>
      </w:r>
    </w:p>
    <w:p w:rsidRDefault="00BF2815" w:rsidP="00BF2815" w:rsidR="00BF2815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BF2815" w:rsidP="00BF2815" w:rsidR="00BF2815">
      <w:pPr>
        <w:pStyle w:val="Bezproreda"/>
        <w:ind w:firstLine="708" w:left="4956"/>
      </w:pPr>
      <w:r>
        <w:t>Poslovni broj: 1 St-27/2017-26</w:t>
      </w:r>
    </w:p>
    <w:p w:rsidRDefault="00BF2815" w:rsidP="00BF2815" w:rsidR="00BF2815">
      <w:pPr>
        <w:pStyle w:val="Bezproreda"/>
      </w:pPr>
    </w:p>
    <w:p w:rsidRDefault="00BF2815" w:rsidP="00BF2815" w:rsidR="00BF2815">
      <w:pPr>
        <w:pStyle w:val="Bezproreda"/>
      </w:pPr>
      <w:r>
        <w:tab/>
      </w:r>
    </w:p>
    <w:p w:rsidRDefault="00BF2815" w:rsidP="00BF2815" w:rsidR="00BF2815">
      <w:pPr>
        <w:pStyle w:val="Bezproreda"/>
        <w:ind w:firstLine="708"/>
        <w:jc w:val="both"/>
      </w:pPr>
      <w:r>
        <w:t xml:space="preserve">Trgovački sud u Bjelovaru, po  sucu Branki Pleskalt, u predmetu stečaja nad trgovačkim društvom Veterinarska ambulanta </w:t>
      </w:r>
      <w:proofErr w:type="spellStart"/>
      <w:r>
        <w:t>Zeman</w:t>
      </w:r>
      <w:proofErr w:type="spellEnd"/>
      <w:r>
        <w:t xml:space="preserve"> d.o.o. za veterinarsku djelatnost, trgovinu i usluge, u stečaju, Slatina, Kralja Tomislava 1, OIB: 35988531275,   dana  6. ožujka   2018. godine, donio je slijedeći</w:t>
      </w:r>
    </w:p>
    <w:p w:rsidRDefault="00BF2815" w:rsidP="00BF2815" w:rsidR="00BF2815">
      <w:pPr>
        <w:pStyle w:val="Bezproreda"/>
        <w:jc w:val="both"/>
      </w:pPr>
    </w:p>
    <w:p w:rsidRDefault="00BF2815" w:rsidP="00BF2815" w:rsidR="00BF2815">
      <w:pPr>
        <w:pStyle w:val="Bezproreda"/>
        <w:jc w:val="both"/>
      </w:pPr>
    </w:p>
    <w:p w:rsidRDefault="00BF2815" w:rsidP="00BF2815" w:rsidR="00BF2815">
      <w:pPr>
        <w:pStyle w:val="Bezproreda"/>
        <w:jc w:val="center"/>
      </w:pPr>
      <w:r>
        <w:t>Z A K L J U Č A K</w:t>
      </w:r>
    </w:p>
    <w:p w:rsidRDefault="00BF2815" w:rsidP="00BF2815" w:rsidR="00BF2815">
      <w:pPr>
        <w:pStyle w:val="Bezproreda"/>
        <w:jc w:val="both"/>
      </w:pPr>
    </w:p>
    <w:p w:rsidRDefault="00BF2815" w:rsidP="00BF2815" w:rsidR="00BF2815">
      <w:pPr>
        <w:pStyle w:val="Bezproreda"/>
        <w:jc w:val="both"/>
      </w:pPr>
    </w:p>
    <w:p w:rsidRDefault="00BF2815" w:rsidP="00BF2815" w:rsidR="00BF2815">
      <w:pPr>
        <w:pStyle w:val="Bezproreda"/>
        <w:ind w:firstLine="708"/>
        <w:jc w:val="both"/>
      </w:pPr>
      <w:r>
        <w:t xml:space="preserve">Nalaže se stečajnom upravitelju Branku Valentić iz Virovitice, Ferde Rusana 100,   izvršiti predaju u posjed nekretnina  koje su bile predmet prodaje u rješenju o dosudi poslovni  broj. 1 St-27/2017-23  od 13. veljače 2018.  kupcu  Danijeli </w:t>
      </w:r>
      <w:proofErr w:type="spellStart"/>
      <w:r>
        <w:t>Zeman</w:t>
      </w:r>
      <w:proofErr w:type="spellEnd"/>
      <w:r>
        <w:t xml:space="preserve"> iz Slatine, </w:t>
      </w:r>
      <w:proofErr w:type="spellStart"/>
      <w:r>
        <w:t>A.K</w:t>
      </w:r>
      <w:proofErr w:type="spellEnd"/>
      <w:r>
        <w:t xml:space="preserve">. Zrinski 49, nakon što je kupac uplatio kupovinu. </w:t>
      </w:r>
    </w:p>
    <w:p w:rsidRDefault="00BF2815" w:rsidP="00BF2815" w:rsidR="00BF2815">
      <w:pPr>
        <w:pStyle w:val="Bezproreda"/>
      </w:pPr>
    </w:p>
    <w:p w:rsidRDefault="00BF2815" w:rsidP="00BF2815" w:rsidR="00BF2815">
      <w:pPr>
        <w:pStyle w:val="Bezproreda"/>
        <w:ind w:firstLine="708"/>
      </w:pPr>
      <w:r>
        <w:t>U Bjelovaru  6. ožujka  2018.</w:t>
      </w:r>
    </w:p>
    <w:p w:rsidRDefault="00BF2815" w:rsidP="00BF2815" w:rsidR="00BF2815">
      <w:pPr>
        <w:pStyle w:val="Bezproreda"/>
      </w:pPr>
    </w:p>
    <w:p w:rsidRDefault="00BF2815" w:rsidP="00BF2815" w:rsidR="00BF281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 u d a c</w:t>
      </w:r>
    </w:p>
    <w:p w:rsidRDefault="00BF2815" w:rsidP="00BF2815" w:rsidR="00BF2815">
      <w:pPr>
        <w:pStyle w:val="Bezproreda"/>
      </w:pPr>
    </w:p>
    <w:p w:rsidRDefault="00BF2815" w:rsidP="00BF2815" w:rsidR="00BF281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Branka Pleskalt v.r.</w:t>
      </w:r>
    </w:p>
    <w:p w:rsidRDefault="00BF2815" w:rsidP="00BF2815" w:rsidR="00BF2815">
      <w:pPr>
        <w:pStyle w:val="Bezproreda"/>
      </w:pPr>
    </w:p>
    <w:p w:rsidRDefault="00BF2815" w:rsidP="00BF2815" w:rsidR="00BF281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BF2815" w:rsidP="00BF2815" w:rsidR="00BF281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Vesna Dragišić</w:t>
      </w:r>
    </w:p>
    <w:p w:rsidRDefault="00BF2815" w:rsidP="00BF2815" w:rsidR="00BF2815">
      <w:pPr>
        <w:pStyle w:val="Bezproreda"/>
      </w:pPr>
    </w:p>
    <w:p w:rsidRDefault="00BF2815" w:rsidP="00BF2815" w:rsidR="00BF2815">
      <w:pPr>
        <w:pStyle w:val="Bezproreda"/>
      </w:pPr>
    </w:p>
    <w:p w:rsidRDefault="00BF2815" w:rsidP="00BF2815" w:rsidR="00BF2815">
      <w:pPr>
        <w:pStyle w:val="Bezproreda"/>
        <w:ind w:firstLine="708"/>
      </w:pPr>
      <w:r>
        <w:t>Pouka o pravnom lijeku: protiv zaključka nema mjesta pravnom lijeku (čl. 11. Stečajnog zakona).</w:t>
      </w:r>
    </w:p>
    <w:p w:rsidRDefault="00BF2815" w:rsidP="00BF2815" w:rsidR="00BF2815">
      <w:pPr>
        <w:pStyle w:val="Bezproreda"/>
      </w:pPr>
    </w:p>
    <w:p w:rsidRDefault="00BF2815" w:rsidP="00BF2815" w:rsidR="00BF2815">
      <w:pPr>
        <w:pStyle w:val="Bezproreda"/>
      </w:pPr>
    </w:p>
    <w:p w:rsidRDefault="00BF2815" w:rsidP="00BF2815" w:rsidR="00BF2815">
      <w:pPr>
        <w:pStyle w:val="Bezproreda"/>
      </w:pPr>
    </w:p>
    <w:p w:rsidRDefault="00AE649C" w:rsidP="00BF2815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36A3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2815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074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St-27/2017-26</izvorni_sadrzaj>
    <derivirana_varijabla naziv="DomainObject.Oznaka_1">St-27/2017-26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St-27/2017</izvorni_sadrzaj>
    <derivirana_varijabla naziv="DomainObject.Predmet.OznakaBroj_1">St-27/2017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ZEMAN d.o.o. za veterinarsku djelatnost, trgovinu i usluge, Slatina</izvorni_sadrzaj>
    <derivirana_varijabla naziv="DomainObject.Predmet.ProtustrankaFormated_1">  VETERINARSKA AMBULANTA ZEMAN d.o.o. za veterinarsku djelatnost, trgovinu i usluge, Slatina</derivirana_varijabla>
  </DomainObject.Predmet.ProtustrankaFormated>
  <DomainObject.Predmet.ProtustrankaFormatedOIB>
    <izvorni_sadrzaj>  VETERINARSKA AMBULANTA ZEMAN d.o.o. za veterinarsku djelatnost, trgovinu i usluge, Slatina, OIB 35988531275</izvorni_sadrzaj>
    <derivirana_varijabla naziv="DomainObject.Predmet.ProtustrankaFormatedOIB_1">  VETERINARSKA AMBULANTA ZEMAN d.o.o. za veterinarsku djelatnost, trgovinu i usluge, Slatina, OIB 35988531275</derivirana_varijabla>
  </DomainObject.Predmet.ProtustrankaFormatedOIB>
  <DomainObject.Predmet.ProtustrankaFormatedWithAdress>
    <izvorni_sadrzaj> VETERINARSKA AMBULANTA ZEMAN d.o.o. za veterinarsku djelatnost, trgovinu i usluge, Slatina, Kralja Tomislava 1, 33520 Slatina</izvorni_sadrzaj>
    <derivirana_varijabla naziv="DomainObject.Predmet.ProtustrankaFormatedWithAdress_1"> VETERINARSKA AMBULANTA ZEMAN d.o.o. za veterinarsku djelatnost, trgovinu i usluge, Slatina, Kralja Tomislava 1, 33520 Slatina</derivirana_varijabla>
  </DomainObject.Predmet.ProtustrankaFormatedWithAdress>
  <DomainObject.Predmet.ProtustrankaFormatedWithAdressOIB>
    <izvorni_sadrzaj> VETERINARSKA AMBULANTA ZEMAN d.o.o. za veterinarsku djelatnost, trgovinu i usluge, Slatina, OIB 35988531275, Kralja Tomislava 1, 33520 Slatina</izvorni_sadrzaj>
    <derivirana_varijabla naziv="DomainObject.Predmet.ProtustrankaFormatedWithAdressOIB_1"> VETERINARSKA AMBULANTA ZEMAN d.o.o. za veterinarsku djelatnost, trgovinu i usluge, Slatina, OIB 35988531275, Kralja Tomislava 1, 33520 Slatina</derivirana_varijabla>
  </DomainObject.Predmet.ProtustrankaFormatedWithAdressOIB>
  <DomainObject.Predmet.ProtustrankaWithAdress>
    <izvorni_sadrzaj>VETERINARSKA AMBULANTA ZEMAN d.o.o. za veterinarsku djelatnost, trgovinu i usluge, Slatina Kralja Tomislava 1, 33520 Slatina</izvorni_sadrzaj>
    <derivirana_varijabla naziv="DomainObject.Predmet.ProtustrankaWithAdress_1">VETERINARSKA AMBULANTA ZEMAN d.o.o. za veterinarsku djelatnost, trgovinu i usluge, Slatina Kralja Tomislava 1, 33520 Slatina</derivirana_varijabla>
  </DomainObject.Predmet.ProtustrankaWithAdress>
  <DomainObject.Predmet.ProtustrankaWithAdressOIB>
    <izvorni_sadrzaj>VETERINARSKA AMBULANTA ZEMAN d.o.o. za veterinarsku djelatnost, trgovinu i usluge, Slatina, OIB 35988531275, Kralja Tomislava 1, 33520 Slatina</izvorni_sadrzaj>
    <derivirana_varijabla naziv="DomainObject.Predmet.ProtustrankaWithAdressOIB_1">VETERINARSKA AMBULANTA ZEMAN d.o.o. za veterinarsku djelatnost, trgovinu i usluge, Slatina, OIB 35988531275, Kralja Tomislava 1, 33520 Slatina</derivirana_varijabla>
  </DomainObject.Predmet.ProtustrankaWithAdressOIB>
  <DomainObject.Predmet.ProtustrankaNazivFormated>
    <izvorni_sadrzaj>VETERINARSKA AMBULANTA ZEMAN d.o.o. za veterinarsku djelatnost, trgovinu i usluge, Slatina</izvorni_sadrzaj>
    <derivirana_varijabla naziv="DomainObject.Predmet.ProtustrankaNazivFormated_1">VETERINARSKA AMBULANTA ZEMAN d.o.o. za veterinarsku djelatnost, trgovinu i usluge, Slatina</derivirana_varijabla>
  </DomainObject.Predmet.ProtustrankaNazivFormated>
  <DomainObject.Predmet.ProtustrankaNazivFormatedOIB>
    <izvorni_sadrzaj>VETERINARSKA AMBULANTA ZEMAN d.o.o. za veterinarsku djelatnost, trgovinu i usluge, Slatina, OIB 35988531275</izvorni_sadrzaj>
    <derivirana_varijabla naziv="DomainObject.Predmet.ProtustrankaNazivFormatedOIB_1">VETERINARSKA AMBULANTA ZEMAN d.o.o. za veterinarsku djelatnost, trgovinu i usluge, Slatina, OIB 35988531275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ZG01</izvorni_sadrzaj>
    <derivirana_varijabla naziv="DomainObject.Predmet.StrankaFormated_1">  FINA, Regionalni centar: Zagreb, Nagodbeno vijeće: ZG01</derivirana_varijabla>
  </DomainObject.Predmet.StrankaFormated>
  <DomainObject.Predmet.StrankaFormatedOIB>
    <izvorni_sadrzaj>  FINA, Regionalni centar: Zagreb, Nagodbeno vijeće: ZG01, OIB 85821130368</izvorni_sadrzaj>
    <derivirana_varijabla naziv="DomainObject.Predmet.StrankaFormatedOIB_1">  FINA, Regionalni centar: Zagreb, Nagodbeno vijeće: ZG01, OIB 85821130368</derivirana_varijabla>
  </DomainObject.Predmet.StrankaFormatedOIB>
  <DomainObject.Predmet.StrankaFormatedWithAdress>
    <izvorni_sadrzaj> FINA, Regionalni centar: Zagreb, Nagodbeno vijeće: ZG01, Ulica grada Vukovara 70, 10000 Zagreb</izvorni_sadrzaj>
    <derivirana_varijabla naziv="DomainObject.Predmet.StrankaFormatedWithAdress_1"> FINA, Regionalni centar: Zagreb, Nagodbeno vijeće: ZG01, Ulica grada Vukovara 70, 10000 Zagreb</derivirana_varijabla>
  </DomainObject.Predmet.StrankaFormatedWithAdress>
  <DomainObject.Predmet.StrankaFormatedWithAdressOIB>
    <izvorni_sadrzaj> FINA, Regionalni centar: Zagreb, Nagodbeno vijeće: ZG01, OIB 85821130368, Ulica grada Vukovara 70, 10000 Zagreb</izvorni_sadrzaj>
    <derivirana_varijabla naziv="DomainObject.Predmet.StrankaFormatedWithAdressOIB_1"> FINA, Regionalni centar: Zagreb, Nagodbeno vijeće: ZG01, OIB 85821130368, Ulica grada Vukovara 70, 10000 Zagreb</derivirana_varijabla>
  </DomainObject.Predmet.StrankaFormatedWithAdressOIB>
  <DomainObject.Predmet.StrankaWithAdress>
    <izvorni_sadrzaj>FINA, Regionalni centar: Zagreb, Nagodbeno vijeće: ZG01 Ulica grada Vukovara 70,10000 Zagreb</izvorni_sadrzaj>
    <derivirana_varijabla naziv="DomainObject.Predmet.StrankaWithAdress_1">FINA, Regionalni centar: Zagreb, Nagodbeno vijeće: ZG01 Ulica grada Vukovara 70,10000 Zagreb</derivirana_varijabla>
  </DomainObject.Predmet.StrankaWithAdress>
  <DomainObject.Predmet.StrankaWithAdressOIB>
    <izvorni_sadrzaj>FINA, Regionalni centar: Zagreb, Nagodbeno vijeće: ZG01, OIB 85821130368, Ulica grada Vukovara 70,10000 Zagreb</izvorni_sadrzaj>
    <derivirana_varijabla naziv="DomainObject.Predmet.StrankaWithAdressOIB_1">FINA, Regionalni centar: Zagreb, Nagodbeno vijeće: ZG01, OIB 85821130368, Ulica grada Vukovara 70,10000 Zagreb</derivirana_varijabla>
  </DomainObject.Predmet.StrankaWithAdressOIB>
  <DomainObject.Predmet.StrankaNazivFormated>
    <izvorni_sadrzaj>FINA, Regionalni centar: Zagreb, Nagodbeno vijeće: ZG01</izvorni_sadrzaj>
    <derivirana_varijabla naziv="DomainObject.Predmet.StrankaNazivFormated_1">FINA, Regionalni centar: Zagreb, Nagodbeno vijeće: ZG01</derivirana_varijabla>
  </DomainObject.Predmet.StrankaNazivFormated>
  <DomainObject.Predmet.StrankaNazivFormatedOIB>
    <izvorni_sadrzaj>FINA, Regionalni centar: Zagreb, Nagodbeno vijeće: ZG01, OIB 85821130368</izvorni_sadrzaj>
    <derivirana_varijabla naziv="DomainObject.Predmet.StrankaNazivFormatedOIB_1">FINA, Regionalni centar: Zagreb, Nagodbeno vijeće: ZG01,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centar: Zagreb, Nagodbeno vijeće: ZG01</item>
    </izvorni_sadrzaj>
    <derivirana_varijabla naziv="DomainObject.Predmet.StrankaListFormated_1">
      <item>FINA, Regionalni centar: Zagreb, Nagodbeno vijeće: ZG01</item>
    </derivirana_varijabla>
  </DomainObject.Predmet.StrankaListFormated>
  <DomainObject.Predmet.StrankaListFormatedOIB>
    <izvorni_sadrzaj>
      <item>FINA, Regionalni centar: Zagreb, Nagodbeno vijeće: ZG01, OIB 85821130368</item>
    </izvorni_sadrzaj>
    <derivirana_varijabla naziv="DomainObject.Predmet.StrankaListFormatedOIB_1">
      <item>FINA, Regionalni centar: Zagreb, Nagodbeno vijeće: ZG01, OIB 85821130368</item>
    </derivirana_varijabla>
  </DomainObject.Predmet.StrankaListFormatedOIB>
  <DomainObject.Predmet.StrankaListFormatedWithAdress>
    <izvorni_sadrzaj>
      <item>FINA, Regionalni centar: Zagreb, Nagodbeno vijeće: ZG01, Ulica grada Vukovara 70, 10000 Zagreb</item>
    </izvorni_sadrzaj>
    <derivirana_varijabla naziv="DomainObject.Predmet.StrankaListFormatedWithAdress_1">
      <item>FINA, Regionalni centar: Zagreb, Nagodbeno vijeće: ZG01, Ulica grada Vukovara 70, 10000 Zagreb</item>
    </derivirana_varijabla>
  </DomainObject.Predmet.StrankaListFormatedWithAdress>
  <DomainObject.Predmet.StrankaListFormatedWithAdressOIB>
    <izvorni_sadrzaj>
      <item>FINA, Regionalni centar: Zagreb, Nagodbeno vijeće: ZG01, OIB 85821130368, Ulica grada Vukovara 70, 10000 Zagreb</item>
    </izvorni_sadrzaj>
    <derivirana_varijabla naziv="DomainObject.Predmet.StrankaListFormatedWithAdressOIB_1">
      <item>FINA, Regionalni centar: Zagreb, Nagodbeno vijeće: ZG01, OIB 85821130368, Ulica grada Vukovara 70, 10000 Zagreb</item>
    </derivirana_varijabla>
  </DomainObject.Predmet.StrankaListFormatedWithAdressOIB>
  <DomainObject.Predmet.StrankaListNazivFormated>
    <izvorni_sadrzaj>
      <item>FINA, Regionalni centar: Zagreb, Nagodbeno vijeće: ZG01</item>
    </izvorni_sadrzaj>
    <derivirana_varijabla naziv="DomainObject.Predmet.StrankaListNazivFormated_1">
      <item>FINA, Regionalni centar: Zagreb, Nagodbeno vijeće: ZG01</item>
    </derivirana_varijabla>
  </DomainObject.Predmet.StrankaListNazivFormated>
  <DomainObject.Predmet.StrankaListNazivFormatedOIB>
    <izvorni_sadrzaj>
      <item>FINA, Regionalni centar: Zagreb, Nagodbeno vijeće: ZG01, OIB 85821130368</item>
    </izvorni_sadrzaj>
    <derivirana_varijabla naziv="DomainObject.Predmet.StrankaListNazivFormatedOIB_1">
      <item>FINA, Regionalni centar: Zagreb, Nagodbeno vijeće: ZG01, OIB 85821130368</item>
    </derivirana_varijabla>
  </DomainObject.Predmet.StrankaListNazivFormatedOIB>
  <DomainObject.Predmet.ProtuStrankaListFormated>
    <izvorni_sadrzaj>
      <item>VETERINARSKA AMBULANTA ZEMAN d.o.o. za veterinarsku djelatnost, trgovinu i usluge, Slatina</item>
    </izvorni_sadrzaj>
    <derivirana_varijabla naziv="DomainObject.Predmet.ProtuStrankaListFormated_1">
      <item>VETERINARSKA AMBULANTA ZEMAN d.o.o. za veterinarsku djelatnost, trgovinu i usluge, Slatina</item>
    </derivirana_varijabla>
  </DomainObject.Predmet.ProtuStrankaListFormated>
  <DomainObject.Predmet.ProtuStrankaListFormatedOIB>
    <izvorni_sadrzaj>
      <item>VETERINARSKA AMBULANTA ZEMAN d.o.o. za veterinarsku djelatnost, trgovinu i usluge, Slatina, OIB 35988531275</item>
    </izvorni_sadrzaj>
    <derivirana_varijabla naziv="DomainObject.Predmet.ProtuStrankaListFormatedOIB_1">
      <item>VETERINARSKA AMBULANTA ZEMAN d.o.o. za veterinarsku djelatnost, trgovinu i usluge, Slatina, OIB 35988531275</item>
    </derivirana_varijabla>
  </DomainObject.Predmet.ProtuStrankaListFormatedOIB>
  <DomainObject.Predmet.ProtuStrankaListFormatedWithAdress>
    <izvorni_sadrzaj>
      <item>VETERINARSKA AMBULANTA ZEMAN d.o.o. za veterinarsku djelatnost, trgovinu i usluge, Slatina, Kralja Tomislava 1, 33520 Slatina</item>
    </izvorni_sadrzaj>
    <derivirana_varijabla naziv="DomainObject.Predmet.ProtuStrankaListFormatedWithAdress_1">
      <item>VETERINARSKA AMBULANTA ZEMAN d.o.o. za veterinarsku djelatnost, trgovinu i usluge, Slatina, Kralja Tomislava 1, 33520 Slatina</item>
    </derivirana_varijabla>
  </DomainObject.Predmet.ProtuStrankaListFormatedWithAdress>
  <DomainObject.Predmet.ProtuStrankaListFormatedWithAdressOIB>
    <izvorni_sadrzaj>
      <item>VETERINARSKA AMBULANTA ZEMAN d.o.o. za veterinarsku djelatnost, trgovinu i usluge, Slatina, OIB 35988531275, Kralja Tomislava 1, 33520 Slatina</item>
    </izvorni_sadrzaj>
    <derivirana_varijabla naziv="DomainObject.Predmet.ProtuStrankaListFormatedWithAdressOIB_1">
      <item>VETERINARSKA AMBULANTA ZEMAN d.o.o. za veterinarsku djelatnost, trgovinu i usluge, Slatina, OIB 35988531275, Kralja Tomislava 1, 33520 Slatina</item>
    </derivirana_varijabla>
  </DomainObject.Predmet.ProtuStrankaListFormatedWithAdressOIB>
  <DomainObject.Predmet.ProtuStrankaListNazivFormated>
    <izvorni_sadrzaj>
      <item>VETERINARSKA AMBULANTA ZEMAN d.o.o. za veterinarsku djelatnost, trgovinu i usluge, Slatina</item>
    </izvorni_sadrzaj>
    <derivirana_varijabla naziv="DomainObject.Predmet.ProtuStrankaListNazivFormated_1">
      <item>VETERINARSKA AMBULANTA ZEMAN d.o.o. za veterinarsku djelatnost, trgovinu i usluge, Slatina</item>
    </derivirana_varijabla>
  </DomainObject.Predmet.ProtuStrankaListNazivFormated>
  <DomainObject.Predmet.ProtuStrankaListNazivFormatedOIB>
    <izvorni_sadrzaj>
      <item>VETERINARSKA AMBULANTA ZEMAN d.o.o. za veterinarsku djelatnost, trgovinu i usluge, Slatina, OIB 35988531275</item>
    </izvorni_sadrzaj>
    <derivirana_varijabla naziv="DomainObject.Predmet.ProtuStrankaListNazivFormatedOIB_1">
      <item>VETERINARSKA AMBULANTA ZEMAN d.o.o. za veterinarsku djelatnost, trgovinu i usluge, Slatina, OIB 35988531275</item>
    </derivirana_varijabla>
  </DomainObject.Predmet.ProtuStrankaListNazivFormatedOIB>
  <DomainObject.Predmet.OstaliListFormated>
    <izvorni_sadrzaj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  <item>Hypo Alpe adria bank (sada Addiko Bank dioničko društvo)</item>
      <item>Branko Valentić stečajni upravitelj</item>
      <item>Danijela Zeman</item>
      <item>Ivan Kožul</item>
      <item>Davorin Tamaš</item>
      <item>Zajednički odvjetnički ured Glavaš &amp; Šutalo</item>
    </izvorni_sadrzaj>
    <derivirana_varijabla naziv="DomainObject.Predmet.OstaliListFormated_1"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  <item>Hypo Alpe adria bank (sada Addiko Bank dioničko društvo)</item>
      <item>Branko Valentić stečajni upravitelj</item>
      <item>Danijela Zeman</item>
      <item>Ivan Kožul</item>
      <item>Davorin Tamaš</item>
      <item>Zajednički odvjetnički ured Glavaš &amp; Šutalo</item>
    </derivirana_varijabla>
  </DomainObject.Predmet.OstaliListFormated>
  <DomainObject.Predmet.OstaliListFormatedOIB>
    <izvorni_sadrzaj>
      <item>Mario Zeman, OIB 65269905044</item>
      <item>ŽDO U BJELOVARU, OIB 86821435474</item>
      <item>ZOU Karlo Tamaš i Ivana Stojić, OIB 18975391541</item>
      <item>POREZNA UPRAVA U SLATINI</item>
      <item>Općinski sud u Virovitici, Stalna služba u Slatini, Zemljišnoknjižni odjel</item>
      <item>sudski registar</item>
      <item>Hypo Alpe adria bank (sada Addiko Bank dioničko društvo), OIB 14036333877</item>
      <item>Branko Valentić stečajni upravitelj, OIB 85378232573</item>
      <item>Danijela Zeman, OIB 62807931133</item>
      <item>Ivan Kožul, OIB 19454131441</item>
      <item>Davorin Tamaš</item>
      <item>Zajednički odvjetnički ured Glavaš &amp; Šutalo</item>
    </izvorni_sadrzaj>
    <derivirana_varijabla naziv="DomainObject.Predmet.OstaliListFormatedOIB_1">
      <item>Mario Zeman, OIB 65269905044</item>
      <item>ŽDO U BJELOVARU, OIB 86821435474</item>
      <item>ZOU Karlo Tamaš i Ivana Stojić, OIB 18975391541</item>
      <item>POREZNA UPRAVA U SLATINI</item>
      <item>Općinski sud u Virovitici, Stalna služba u Slatini, Zemljišnoknjižni odjel</item>
      <item>sudski registar</item>
      <item>Hypo Alpe adria bank (sada Addiko Bank dioničko društvo), OIB 14036333877</item>
      <item>Branko Valentić stečajni upravitelj, OIB 85378232573</item>
      <item>Danijela Zeman, OIB 62807931133</item>
      <item>Ivan Kožul, OIB 19454131441</item>
      <item>Davorin Tamaš</item>
      <item>Zajednički odvjetnički ured Glavaš &amp; Šutalo</item>
    </derivirana_varijabla>
  </DomainObject.Predmet.OstaliListFormatedOIB>
  <DomainObject.Predmet.OstaliListFormatedWithAdress>
    <izvorni_sadrzaj>
      <item>Mario Zeman, V. Bukovca 24., 33520 Slatina</item>
      <item>ŽDO U BJELOVARU</item>
      <item>ZOU Karlo Tamaš i Ivana Stojić, Trg Sv. Josipa 9, 33520 Slatina</item>
      <item>POREZNA UPRAVA U SLATINI</item>
      <item>Općinski sud u Virovitici, Stalna služba u Slatini, Zemljišnoknjižni odjel, ., 33520 Slatina</item>
      <item>sudski registar</item>
      <item>Hypo Alpe adria bank (sada Addiko Bank dioničko društvo), Slavonska avenija 6, 10000 Zagreb</item>
      <item>Branko Valentić stečajni upravitelj</item>
      <item>Danijela Zeman, A.K.Zrinski 49., 33520 Slatina</item>
      <item>Ivan Kožul, Kornatska 42., 31000 Osijek</item>
      <item>Davorin Tamaš, Trg Sv. Josipa 9., 33520 Slatina</item>
      <item>Zajednički odvjetnički ured Glavaš &amp; Šutalo, Duga ulica 10., 32100 Vinkovci</item>
    </izvorni_sadrzaj>
    <derivirana_varijabla naziv="DomainObject.Predmet.OstaliListFormatedWithAdress_1">
      <item>Mario Zeman, V. Bukovca 24., 33520 Slatina</item>
      <item>ŽDO U BJELOVARU</item>
      <item>ZOU Karlo Tamaš i Ivana Stojić, Trg Sv. Josipa 9, 33520 Slatina</item>
      <item>POREZNA UPRAVA U SLATINI</item>
      <item>Općinski sud u Virovitici, Stalna služba u Slatini, Zemljišnoknjižni odjel, ., 33520 Slatina</item>
      <item>sudski registar</item>
      <item>Hypo Alpe adria bank (sada Addiko Bank dioničko društvo), Slavonska avenija 6, 10000 Zagreb</item>
      <item>Branko Valentić stečajni upravitelj</item>
      <item>Danijela Zeman, A.K.Zrinski 49., 33520 Slatina</item>
      <item>Ivan Kožul, Kornatska 42., 31000 Osijek</item>
      <item>Davorin Tamaš, Trg Sv. Josipa 9., 33520 Slatina</item>
      <item>Zajednički odvjetnički ured Glavaš &amp; Šutalo, Duga ulica 10., 32100 Vinkovci</item>
    </derivirana_varijabla>
  </DomainObject.Predmet.OstaliListFormatedWithAdress>
  <DomainObject.Predmet.OstaliListFormatedWithAdressOIB>
    <izvorni_sadrzaj>
      <item>Mario Zeman, OIB 65269905044, V. Bukovca 24., 33520 Slatina</item>
      <item>ŽDO U BJELOVARU, OIB 86821435474</item>
      <item>ZOU Karlo Tamaš i Ivana Stojić, OIB 18975391541, Trg Sv. Josipa 9, 33520 Slatina</item>
      <item>POREZNA UPRAVA U SLATINI</item>
      <item>Općinski sud u Virovitici, Stalna služba u Slatini, Zemljišnoknjižni odjel, ., 33520 Slatina</item>
      <item>sudski registar</item>
      <item>Hypo Alpe adria bank (sada Addiko Bank dioničko društvo), OIB 14036333877, Slavonska avenija 6, 10000 Zagreb</item>
      <item>Branko Valentić stečajni upravitelj, OIB 85378232573</item>
      <item>Danijela Zeman, OIB 62807931133, A.K.Zrinski 49., 33520 Slatina</item>
      <item>Ivan Kožul, OIB 19454131441, Kornatska 42., 31000 Osijek</item>
      <item>Davorin Tamaš, Trg Sv. Josipa 9., 33520 Slatina</item>
      <item>Zajednički odvjetnički ured Glavaš &amp; Šutalo, Duga ulica 10., 32100 Vinkovci</item>
    </izvorni_sadrzaj>
    <derivirana_varijabla naziv="DomainObject.Predmet.OstaliListFormatedWithAdressOIB_1">
      <item>Mario Zeman, OIB 65269905044, V. Bukovca 24., 33520 Slatina</item>
      <item>ŽDO U BJELOVARU, OIB 86821435474</item>
      <item>ZOU Karlo Tamaš i Ivana Stojić, OIB 18975391541, Trg Sv. Josipa 9, 33520 Slatina</item>
      <item>POREZNA UPRAVA U SLATINI</item>
      <item>Općinski sud u Virovitici, Stalna služba u Slatini, Zemljišnoknjižni odjel, ., 33520 Slatina</item>
      <item>sudski registar</item>
      <item>Hypo Alpe adria bank (sada Addiko Bank dioničko društvo), OIB 14036333877, Slavonska avenija 6, 10000 Zagreb</item>
      <item>Branko Valentić stečajni upravitelj, OIB 85378232573</item>
      <item>Danijela Zeman, OIB 62807931133, A.K.Zrinski 49., 33520 Slatina</item>
      <item>Ivan Kožul, OIB 19454131441, Kornatska 42., 31000 Osijek</item>
      <item>Davorin Tamaš, Trg Sv. Josipa 9., 33520 Slatina</item>
      <item>Zajednički odvjetnički ured Glavaš &amp; Šutalo, Duga ulica 10., 32100 Vinkovci</item>
    </derivirana_varijabla>
  </DomainObject.Predmet.OstaliListFormatedWithAdressOIB>
  <DomainObject.Predmet.OstaliListNazivFormated>
    <izvorni_sadrzaj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  <item>Hypo Alpe adria bank (sada Addiko Bank dioničko društvo)</item>
      <item>Branko Valentić stečajni upravitelj</item>
      <item>Danijela Zeman</item>
      <item>Ivan Kožul</item>
      <item>Davorin Tamaš</item>
      <item>Zajednički odvjetnički ured Glavaš &amp; Šutalo</item>
    </izvorni_sadrzaj>
    <derivirana_varijabla naziv="DomainObject.Predmet.OstaliListNazivFormated_1"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  <item>Hypo Alpe adria bank (sada Addiko Bank dioničko društvo)</item>
      <item>Branko Valentić stečajni upravitelj</item>
      <item>Danijela Zeman</item>
      <item>Ivan Kožul</item>
      <item>Davorin Tamaš</item>
      <item>Zajednički odvjetnički ured Glavaš &amp; Šutalo</item>
    </derivirana_varijabla>
  </DomainObject.Predmet.OstaliListNazivFormated>
  <DomainObject.Predmet.OstaliListNazivFormatedOIB>
    <izvorni_sadrzaj>
      <item>Mario Zeman, OIB 65269905044</item>
      <item>ŽDO U BJELOVARU, OIB 86821435474</item>
      <item>ZOU Karlo Tamaš i Ivana Stojić, OIB 18975391541</item>
      <item>POREZNA UPRAVA U SLATINI</item>
      <item>Općinski sud u Virovitici, Stalna služba u Slatini, Zemljišnoknjižni odjel</item>
      <item>sudski registar</item>
      <item>Hypo Alpe adria bank (sada Addiko Bank dioničko društvo), OIB 14036333877</item>
      <item>Branko Valentić stečajni upravitelj, OIB 85378232573</item>
      <item>Danijela Zeman, OIB 62807931133</item>
      <item>Ivan Kožul, OIB 19454131441</item>
      <item>Davorin Tamaš</item>
      <item>Zajednički odvjetnički ured Glavaš &amp; Šutalo</item>
    </izvorni_sadrzaj>
    <derivirana_varijabla naziv="DomainObject.Predmet.OstaliListNazivFormatedOIB_1">
      <item>Mario Zeman, OIB 65269905044</item>
      <item>ŽDO U BJELOVARU, OIB 86821435474</item>
      <item>ZOU Karlo Tamaš i Ivana Stojić, OIB 18975391541</item>
      <item>POREZNA UPRAVA U SLATINI</item>
      <item>Općinski sud u Virovitici, Stalna služba u Slatini, Zemljišnoknjižni odjel</item>
      <item>sudski registar</item>
      <item>Hypo Alpe adria bank (sada Addiko Bank dioničko društvo), OIB 14036333877</item>
      <item>Branko Valentić stečajni upravitelj, OIB 85378232573</item>
      <item>Danijela Zeman, OIB 62807931133</item>
      <item>Ivan Kožul, OIB 19454131441</item>
      <item>Davorin Tamaš</item>
      <item>Zajednički odvjetnički ured Glavaš &amp; Šutalo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>St-27/2017-26</izvorni_sadrzaj>
    <derivirana_varijabla naziv="DomainObject.PoslovniBrojDokumenta_1">St-27/2017-26</derivirana_varijabla>
  </DomainObject.PoslovniBrojDokumenta>
  <DomainObject.Predmet.StrankaIDrugi>
    <izvorni_sadrzaj>FINA, Regionalni centar: Zagreb, Nagodbeno vijeće: ZG01</izvorni_sadrzaj>
    <derivirana_varijabla naziv="DomainObject.Predmet.StrankaIDrugi_1">FINA, Regionalni centar: Zagreb, Nagodbeno vijeće: ZG01</derivirana_varijabla>
  </DomainObject.Predmet.StrankaIDrugi>
  <DomainObject.Predmet.ProtustrankaIDrugi>
    <izvorni_sadrzaj>VETERINARSKA AMBULANTA ZEMAN d.o.o. za veterinarsku djelatnost, trgovinu i usluge, Slatina</izvorni_sadrzaj>
    <derivirana_varijabla naziv="DomainObject.Predmet.ProtustrankaIDrugi_1">VETERINARSKA AMBULANTA ZEMAN d.o.o. za veterinarsku djelatnost, trgovinu i usluge, Slatina</derivirana_varijabla>
  </DomainObject.Predmet.ProtustrankaIDrugi>
  <DomainObject.Predmet.StrankaIDrugiAdressOIB>
    <izvorni_sadrzaj>FINA, Regionalni centar: Zagreb, Nagodbeno vijeće: ZG01, OIB 85821130368, Ulica grada Vukovara 70, 10000 Zagreb</izvorni_sadrzaj>
    <derivirana_varijabla naziv="DomainObject.Predmet.StrankaIDrugiAdressOIB_1">FINA, Regionalni centar: Zagreb, Nagodbeno vijeće: ZG01, OIB 85821130368, Ulica grada Vukovara 70, 10000 Zagreb</derivirana_varijabla>
  </DomainObject.Predmet.StrankaIDrugiAdressOIB>
  <DomainObject.Predmet.ProtustrankaIDrugiAdressOIB>
    <izvorni_sadrzaj>VETERINARSKA AMBULANTA ZEMAN d.o.o. za veterinarsku djelatnost, trgovinu i usluge, Slatina, OIB 35988531275, Kralja Tomislava 1, 33520 Slatina</izvorni_sadrzaj>
    <derivirana_varijabla naziv="DomainObject.Predmet.ProtustrankaIDrugiAdressOIB_1">VETERINARSKA AMBULANTA ZEMAN d.o.o. za veterinarsku djelatnost, trgovinu i usluge, Slatina, OIB 35988531275, Kralja Tomislava 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ZEMAN d.o.o. za veterinarsku djelatnost, trgovinu i usluge, Slatina</item>
      <item>FINA, Regionalni centar: Zagreb, Nagodbeno vijeće: ZG01</item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  <item>Hypo Alpe adria bank (sada Addiko Bank dioničko društvo)</item>
      <item>Branko Valentić stečajni upravitelj</item>
      <item>Danijela Zeman</item>
      <item>Ivan Kožul</item>
      <item>Davorin Tamaš</item>
      <item>Zajednički odvjetnički ured Glavaš &amp; Šutalo</item>
    </izvorni_sadrzaj>
    <derivirana_varijabla naziv="DomainObject.Predmet.SudioniciListNaziv_1">
      <item>VETERINARSKA AMBULANTA ZEMAN d.o.o. za veterinarsku djelatnost, trgovinu i usluge, Slatina</item>
      <item>FINA, Regionalni centar: Zagreb, Nagodbeno vijeće: ZG01</item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  <item>Hypo Alpe adria bank (sada Addiko Bank dioničko društvo)</item>
      <item>Branko Valentić stečajni upravitelj</item>
      <item>Danijela Zeman</item>
      <item>Ivan Kožul</item>
      <item>Davorin Tamaš</item>
      <item>Zajednički odvjetnički ured Glavaš &amp; Šutalo</item>
    </derivirana_varijabla>
  </DomainObject.Predmet.SudioniciListNaziv>
  <DomainObject.Predmet.SudioniciListAdressOIB>
    <izvorni_sadrzaj>
      <item>VETERINARSKA AMBULANTA ZEMAN d.o.o. za veterinarsku djelatnost, trgovinu i usluge, Slatina, OIB 35988531275, Kralja Tomislava 1,33520 Slatina</item>
      <item>FINA, Regionalni centar: Zagreb, Nagodbeno vijeće: ZG01, OIB 85821130368, Ulica grada Vukovara 70,10000 Zagreb</item>
      <item>Mario Zeman, OIB 65269905044, V. Bukovca 24.,33520 Slatina</item>
      <item>ŽDO U BJELOVARU, OIB 86821435474</item>
      <item>ZOU Karlo Tamaš i Ivana Stojić, OIB 18975391541, Trg Sv. Josipa 9,33520 Slatina</item>
      <item>POREZNA UPRAVA U SLATINI</item>
      <item>Općinski sud u Virovitici, Stalna služba u Slatini, Zemljišnoknjižni odjel, .,33520 Slatina</item>
      <item>sudski registar</item>
      <item>Hypo Alpe adria bank (sada Addiko Bank dioničko društvo), OIB 14036333877, Slavonska avenija 6,10000 Zagreb</item>
      <item>Branko Valentić stečajni upravitelj, OIB 85378232573</item>
      <item>Danijela Zeman, OIB 62807931133, A.K.Zrinski 49.,33520 Slatina</item>
      <item>Ivan Kožul, OIB 19454131441, Kornatska 42.,31000 Osijek</item>
      <item>Davorin Tamaš, Trg Sv. Josipa 9.,33520 Slatina</item>
      <item>Zajednički odvjetnički ured Glavaš &amp; Šutalo, Duga ulica 10.,32100 Vinkovci</item>
    </izvorni_sadrzaj>
    <derivirana_varijabla naziv="DomainObject.Predmet.SudioniciListAdressOIB_1">
      <item>VETERINARSKA AMBULANTA ZEMAN d.o.o. za veterinarsku djelatnost, trgovinu i usluge, Slatina, OIB 35988531275, Kralja Tomislava 1,33520 Slatina</item>
      <item>FINA, Regionalni centar: Zagreb, Nagodbeno vijeće: ZG01, OIB 85821130368, Ulica grada Vukovara 70,10000 Zagreb</item>
      <item>Mario Zeman, OIB 65269905044, V. Bukovca 24.,33520 Slatina</item>
      <item>ŽDO U BJELOVARU, OIB 86821435474</item>
      <item>ZOU Karlo Tamaš i Ivana Stojić, OIB 18975391541, Trg Sv. Josipa 9,33520 Slatina</item>
      <item>POREZNA UPRAVA U SLATINI</item>
      <item>Općinski sud u Virovitici, Stalna služba u Slatini, Zemljišnoknjižni odjel, .,33520 Slatina</item>
      <item>sudski registar</item>
      <item>Hypo Alpe adria bank (sada Addiko Bank dioničko društvo), OIB 14036333877, Slavonska avenija 6,10000 Zagreb</item>
      <item>Branko Valentić stečajni upravitelj, OIB 85378232573</item>
      <item>Danijela Zeman, OIB 62807931133, A.K.Zrinski 49.,33520 Slatina</item>
      <item>Ivan Kožul, OIB 19454131441, Kornatska 42.,31000 Osijek</item>
      <item>Davorin Tamaš, Trg Sv. Josipa 9.,33520 Slatina</item>
      <item>Zajednički odvjetnički ured Glavaš &amp; Šutalo, Duga ulica 10.,32100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B169FA-8E8E-4C5F-8BB4-E81A25117E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144</properties:Words>
  <properties:Characters>780</properties:Characters>
  <properties:Lines>36</properties:Lines>
  <properties:Paragraphs>13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2018-03-06T11:56:00Z</cp:lastPrinted>
  <dcterms:modified xmlns:xsi="http://www.w3.org/2001/XMLSchema-instance" xsi:type="dcterms:W3CDTF">2018-03-07T06:22:00Z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St-27/2017-26 / Odluka - Zaključak (odluka_St-27_2017-26.docx)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