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f4e1" w14:paraId="567f4e1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9879B0">
        <w:rPr>
          <w:lang w:val="hr-HR"/>
        </w:rPr>
        <w:t>ZADRUGA TORNADO MEHANIZACIJA, Koprivnica, Cvjetna 28</w:t>
      </w:r>
      <w:r w:rsidR="00F55C08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9879B0">
        <w:rPr>
          <w:lang w:val="hr-HR"/>
        </w:rPr>
        <w:t>57408376767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C6F2F" w:rsidRPr="008B025F">
        <w:rPr>
          <w:lang w:val="hr-HR"/>
        </w:rPr>
        <w:t xml:space="preserve"> </w:t>
      </w:r>
      <w:r w:rsidR="009879B0">
        <w:rPr>
          <w:lang w:val="hr-HR"/>
        </w:rPr>
        <w:t>ZADRUGA TORNADO MEHANIZACIJA, Koprivnica, Cvjetna 28</w:t>
      </w:r>
      <w:r w:rsidR="006C6F2F" w:rsidRPr="008B025F">
        <w:rPr>
          <w:lang w:val="hr-HR"/>
        </w:rPr>
        <w:t xml:space="preserve">, OIB: </w:t>
      </w:r>
      <w:r w:rsidR="009879B0">
        <w:rPr>
          <w:lang w:val="hr-HR"/>
        </w:rPr>
        <w:t>57408376767</w:t>
      </w:r>
      <w:r w:rsidR="004133DA" w:rsidRPr="008B025F">
        <w:rPr>
          <w:lang w:val="hr-HR"/>
        </w:rPr>
        <w:t xml:space="preserve">, iznosi </w:t>
      </w:r>
      <w:r w:rsidR="009879B0">
        <w:rPr>
          <w:lang w:val="hr-HR"/>
        </w:rPr>
        <w:t xml:space="preserve">67.837,31 kn. </w:t>
      </w:r>
      <w:r w:rsidR="00C33536">
        <w:rPr>
          <w:lang w:val="hr-HR"/>
        </w:rPr>
        <w:t xml:space="preserve">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9879B0">
        <w:rPr>
          <w:lang w:val="hr-HR"/>
        </w:rPr>
        <w:t>upravitelj zadruge Alen Caha iz Koprivnice, Pavelinska 18, OIB: 75961634804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9879B0">
        <w:rPr>
          <w:lang w:val="hr-HR"/>
        </w:rPr>
        <w:t xml:space="preserve">upravitelj zadruge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151D" w:rsidRPr="0032151D">
      <w:rPr>
        <w:noProof/>
        <w:lang w:val="hr-HR"/>
      </w:rPr>
      <w:t>2</w:t>
    </w:r>
    <w:r>
      <w:fldChar w:fldCharType="end"/>
    </w:r>
  </w:p>
  <w:p w:rsidRDefault="009879B0" w:rsidP="009879B0" w:rsidR="009879B0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St-594/15-4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9879B0">
      <w:rPr>
        <w:lang w:val="hr-HR"/>
      </w:rPr>
      <w:t>594/15-4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151D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51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151D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151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151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51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151D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151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151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TORNADO MEHANIZACIJA za proizvodnju, usluge i trgovinu</izvorni_sadrzaj>
    <derivirana_varijabla naziv="DomainObject.Predmet.ProtustrankaFormated_1">  ZADRUGA TORNADO MEHANIZACIJA za proizvodnju, usluge i trgovinu</derivirana_varijabla>
  </DomainObject.Predmet.ProtustrankaFormated>
  <DomainObject.Predmet.ProtustrankaFormatedOIB>
    <izvorni_sadrzaj>  ZADRUGA TORNADO MEHANIZACIJA za proizvodnju, usluge i trgovinu, OIB 57408376767</izvorni_sadrzaj>
    <derivirana_varijabla naziv="DomainObject.Predmet.ProtustrankaFormatedOIB_1">  ZADRUGA TORNADO MEHANIZACIJA za proizvodnju, usluge i trgovinu, OIB 57408376767</derivirana_varijabla>
  </DomainObject.Predmet.ProtustrankaFormatedOIB>
  <DomainObject.Predmet.ProtustrankaFormatedWithAdress>
    <izvorni_sadrzaj> ZADRUGA TORNADO MEHANIZACIJA za proizvodnju, usluge i trgovinu, Cvjetna 28, 48000 Koprivnica</izvorni_sadrzaj>
    <derivirana_varijabla naziv="DomainObject.Predmet.ProtustrankaFormatedWithAdress_1"> ZADRUGA TORNADO MEHANIZACIJA za proizvodnju, usluge i trgovinu, Cvjetna 28, 48000 Koprivnica</derivirana_varijabla>
  </DomainObject.Predmet.ProtustrankaFormatedWithAdress>
  <DomainObject.Predmet.ProtustrankaFormatedWithAdressOIB>
    <izvorni_sadrzaj> ZADRUGA TORNADO MEHANIZACIJA za proizvodnju, usluge i trgovinu, OIB 57408376767, Cvjetna 28, 48000 Koprivnica</izvorni_sadrzaj>
    <derivirana_varijabla naziv="DomainObject.Predmet.ProtustrankaFormatedWithAdressOIB_1"> ZADRUGA TORNADO MEHANIZACIJA za proizvodnju, usluge i trgovinu, OIB 57408376767, Cvjetna 28, 48000 Koprivnica</derivirana_varijabla>
  </DomainObject.Predmet.ProtustrankaFormatedWithAdressOIB>
  <DomainObject.Predmet.ProtustrankaWithAdress>
    <izvorni_sadrzaj>ZADRUGA TORNADO MEHANIZACIJA za proizvodnju, usluge i trgovinu Cvjetna 28, 48000 Koprivnica</izvorni_sadrzaj>
    <derivirana_varijabla naziv="DomainObject.Predmet.ProtustrankaWithAdress_1">ZADRUGA TORNADO MEHANIZACIJA za proizvodnju, usluge i trgovinu Cvjetna 28, 48000 Koprivnica</derivirana_varijabla>
  </DomainObject.Predmet.ProtustrankaWithAdress>
  <DomainObject.Predmet.ProtustrankaWithAdressOIB>
    <izvorni_sadrzaj>ZADRUGA TORNADO MEHANIZACIJA za proizvodnju, usluge i trgovinu, OIB 57408376767, Cvjetna 28, 48000 Koprivnica</izvorni_sadrzaj>
    <derivirana_varijabla naziv="DomainObject.Predmet.ProtustrankaWithAdressOIB_1">ZADRUGA TORNADO MEHANIZACIJA za proizvodnju, usluge i trgovinu, OIB 57408376767, Cvjetna 28, 48000 Koprivnica</derivirana_varijabla>
  </DomainObject.Predmet.ProtustrankaWithAdressOIB>
  <DomainObject.Predmet.ProtustrankaNazivFormated>
    <izvorni_sadrzaj>ZADRUGA TORNADO MEHANIZACIJA za proizvodnju, usluge i trgovinu</izvorni_sadrzaj>
    <derivirana_varijabla naziv="DomainObject.Predmet.ProtustrankaNazivFormated_1">ZADRUGA TORNADO MEHANIZACIJA za proizvodnju, usluge i trgovinu</derivirana_varijabla>
  </DomainObject.Predmet.ProtustrankaNazivFormated>
  <DomainObject.Predmet.ProtustrankaNazivFormatedOIB>
    <izvorni_sadrzaj>ZADRUGA TORNADO MEHANIZACIJA za proizvodnju, usluge i trgovinu, OIB 57408376767</izvorni_sadrzaj>
    <derivirana_varijabla naziv="DomainObject.Predmet.ProtustrankaNazivFormatedOIB_1">ZADRUGA TORNADO MEHANIZACIJA za proizvodnju, usluge i trgovinu, OIB 57408376767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67837.31</izvorni_sadrzaj>
    <derivirana_varijabla naziv="DomainObject.Predmet.TrenutnaVrijednost_1">67837.31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TORNADO MEHANIZACIJA za proizvodnju, usluge i trgovinu</item>
    </izvorni_sadrzaj>
    <derivirana_varijabla naziv="DomainObject.Predmet.ProtuStrankaListFormated_1">
      <item>ZADRUGA TORNADO MEHANIZACIJA za proizvodnju, usluge i trgovinu</item>
    </derivirana_varijabla>
  </DomainObject.Predmet.ProtuStrankaListFormated>
  <DomainObject.Predmet.ProtuStrankaListFormatedOIB>
    <izvorni_sadrzaj>
      <item>ZADRUGA TORNADO MEHANIZACIJA za proizvodnju, usluge i trgovinu, OIB 57408376767</item>
    </izvorni_sadrzaj>
    <derivirana_varijabla naziv="DomainObject.Predmet.ProtuStrankaListFormatedOIB_1">
      <item>ZADRUGA TORNADO MEHANIZACIJA za proizvodnju, usluge i trgovinu, OIB 57408376767</item>
    </derivirana_varijabla>
  </DomainObject.Predmet.ProtuStrankaListFormatedOIB>
  <DomainObject.Predmet.ProtuStrankaListFormatedWithAdress>
    <izvorni_sadrzaj>
      <item>ZADRUGA TORNADO MEHANIZACIJA za proizvodnju, usluge i trgovinu, Cvjetna 28, 48000 Koprivnica</item>
    </izvorni_sadrzaj>
    <derivirana_varijabla naziv="DomainObject.Predmet.ProtuStrankaListFormatedWithAdress_1">
      <item>ZADRUGA TORNADO MEHANIZACIJA za proizvodnju, usluge i trgovinu, Cvjetna 28, 48000 Koprivnica</item>
    </derivirana_varijabla>
  </DomainObject.Predmet.ProtuStrankaListFormatedWithAdress>
  <DomainObject.Predmet.ProtuStrankaListFormatedWithAdressOIB>
    <izvorni_sadrzaj>
      <item>ZADRUGA TORNADO MEHANIZACIJA za proizvodnju, usluge i trgovinu, OIB 57408376767, Cvjetna 28, 48000 Koprivnica</item>
    </izvorni_sadrzaj>
    <derivirana_varijabla naziv="DomainObject.Predmet.ProtuStrankaListFormatedWithAdressOIB_1">
      <item>ZADRUGA TORNADO MEHANIZACIJA za proizvodnju, usluge i trgovinu, OIB 57408376767, Cvjetna 28, 48000 Koprivnica</item>
    </derivirana_varijabla>
  </DomainObject.Predmet.ProtuStrankaListFormatedWithAdressOIB>
  <DomainObject.Predmet.ProtuStrankaListNazivFormated>
    <izvorni_sadrzaj>
      <item>ZADRUGA TORNADO MEHANIZACIJA za proizvodnju, usluge i trgovinu</item>
    </izvorni_sadrzaj>
    <derivirana_varijabla naziv="DomainObject.Predmet.ProtuStrankaListNazivFormated_1">
      <item>ZADRUGA TORNADO MEHANIZACIJA za proizvodnju, usluge i trgovinu</item>
    </derivirana_varijabla>
  </DomainObject.Predmet.ProtuStrankaListNazivFormated>
  <DomainObject.Predmet.ProtuStrankaListNazivFormatedOIB>
    <izvorni_sadrzaj>
      <item>ZADRUGA TORNADO MEHANIZACIJA za proizvodnju, usluge i trgovinu, OIB 57408376767</item>
    </izvorni_sadrzaj>
    <derivirana_varijabla naziv="DomainObject.Predmet.ProtuStrankaListNazivFormatedOIB_1">
      <item>ZADRUGA TORNADO MEHANIZACIJA za proizvodnju, usluge i trgovinu, OIB 57408376767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TORNADO MEHANIZACIJA za proizvodnju, usluge i trgovinu</izvorni_sadrzaj>
    <derivirana_varijabla naziv="DomainObject.Predmet.ProtustrankaIDrugi_1">ZADRUGA TORNADO MEHANIZACIJA za proizvodnju, usluge i trgovinu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ZADRUGA TORNADO MEHANIZACIJA za proizvodnju, usluge i trgovinu, OIB 57408376767, Cvjetna 28, 48000 Koprivnica</izvorni_sadrzaj>
    <derivirana_varijabla naziv="DomainObject.Predmet.ProtustrankaIDrugiAdressOIB_1">ZADRUGA TORNADO MEHANIZACIJA za proizvodnju, usluge i trgovinu, OIB 57408376767, Cvjetna 28,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TORNADO MEHANIZACIJA za proizvodnju, usluge i trgovinu</item>
      <item>e-Oglasna</item>
      <item>Sudski registar</item>
    </izvorni_sadrzaj>
    <derivirana_varijabla naziv="DomainObject.Predmet.SudioniciListNaziv_1">
      <item>Financijska agencija</item>
      <item>ZADRUGA TORNADO MEHANIZACIJA za proizvodnju, usluge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A.Cesarca,42000 Varaždin</item>
      <item>ZADRUGA TORNADO MEHANIZACIJA za proizvodnju, usluge i trgovinu, OIB 57408376767, Cvjetna 28,48000 Koprivnica</item>
      <item>e-Oglasna</item>
      <item>Sudski registar</item>
    </izvorni_sadrzaj>
    <derivirana_varijabla naziv="DomainObject.Predmet.SudioniciListAdressOIB_1">
      <item>Financijska agencija, OIB 85821130368, A.Cesarca,42000 Varaždin</item>
      <item>ZADRUGA TORNADO MEHANIZACIJA za proizvodnju, usluge i trgovinu, OIB 57408376767, Cvjetna 28,48000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57408376767</item>
      <item>, OIB null</item>
      <item>, OIB null</item>
    </izvorni_sadrzaj>
    <derivirana_varijabla naziv="DomainObject.Predmet.SudioniciListNazivOIB_1">
      <item>, OIB 85821130368</item>
      <item>, OIB 57408376767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387</properties:Words>
  <properties:Characters>2057</properties:Characters>
  <properties:Lines>56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2015-11-05T10:41:00Z</cp:lastPrinted>
  <dcterms:modified xmlns:xsi="http://www.w3.org/2001/XMLSchema-instance" xsi:type="dcterms:W3CDTF">2015-11-05T10:57:00Z</dcterms:modified>
  <cp:revision>34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