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7dc1" w14:paraId="9d17dc1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5E0F6C">
        <w:t>1614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5E0F6C">
        <w:t xml:space="preserve"> Karizma </w:t>
      </w:r>
      <w:proofErr w:type="spellStart"/>
      <w:r w:rsidR="005E0F6C">
        <w:t>Culinae</w:t>
      </w:r>
      <w:proofErr w:type="spellEnd"/>
      <w:r w:rsidR="005E0F6C">
        <w:t xml:space="preserve"> d.o.o. Zagreb, Ratarska </w:t>
      </w:r>
      <w:proofErr w:type="spellStart"/>
      <w:r w:rsidR="005E0F6C">
        <w:t>11</w:t>
      </w:r>
      <w:proofErr w:type="spellEnd"/>
      <w:r w:rsidR="005E0F6C">
        <w:t xml:space="preserve">, </w:t>
      </w:r>
      <w:proofErr w:type="spellStart"/>
      <w:r w:rsidR="005E0F6C">
        <w:t>OIB</w:t>
      </w:r>
      <w:proofErr w:type="spellEnd"/>
      <w:r w:rsidR="005E0F6C">
        <w:t xml:space="preserve">: </w:t>
      </w:r>
      <w:proofErr w:type="spellStart"/>
      <w:r w:rsidR="005E0F6C">
        <w:t>72326812183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564D4">
        <w:t>16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5E0F6C">
        <w:rPr>
          <w:bCs/>
        </w:rPr>
        <w:t xml:space="preserve"> </w:t>
      </w:r>
      <w:r w:rsidR="005E0F6C">
        <w:t xml:space="preserve">Karizma </w:t>
      </w:r>
      <w:proofErr w:type="spellStart"/>
      <w:r w:rsidR="005E0F6C">
        <w:t>Culinae</w:t>
      </w:r>
      <w:proofErr w:type="spellEnd"/>
      <w:r w:rsidR="005E0F6C">
        <w:t xml:space="preserve"> d.o.o. Zagreb, Ratarska </w:t>
      </w:r>
      <w:proofErr w:type="spellStart"/>
      <w:r w:rsidR="005E0F6C">
        <w:t>11</w:t>
      </w:r>
      <w:proofErr w:type="spellEnd"/>
      <w:r w:rsidR="005E0F6C">
        <w:t xml:space="preserve">, </w:t>
      </w:r>
      <w:proofErr w:type="spellStart"/>
      <w:r w:rsidR="005E0F6C">
        <w:t>OIB</w:t>
      </w:r>
      <w:proofErr w:type="spellEnd"/>
      <w:r w:rsidR="005E0F6C">
        <w:t xml:space="preserve">: </w:t>
      </w:r>
      <w:proofErr w:type="spellStart"/>
      <w:r w:rsidR="005E0F6C">
        <w:t>72326812183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A50429">
        <w:t xml:space="preserve"> </w:t>
      </w:r>
      <w:r w:rsidR="005E0F6C">
        <w:t xml:space="preserve">Krešimir </w:t>
      </w:r>
      <w:proofErr w:type="spellStart"/>
      <w:r w:rsidR="005E0F6C">
        <w:t>Maretić</w:t>
      </w:r>
      <w:proofErr w:type="spellEnd"/>
      <w:r w:rsidR="005E0F6C">
        <w:t xml:space="preserve">, Zagreb, Šimuna Starčevića 7, </w:t>
      </w:r>
      <w:proofErr w:type="spellStart"/>
      <w:r w:rsidR="005E0F6C">
        <w:t>OIB</w:t>
      </w:r>
      <w:proofErr w:type="spellEnd"/>
      <w:r w:rsidR="005E0F6C">
        <w:t xml:space="preserve">: </w:t>
      </w:r>
      <w:proofErr w:type="spellStart"/>
      <w:r w:rsidR="005E0F6C">
        <w:t>66108961276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5E0F6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8E6174">
        <w:t>16</w:t>
      </w:r>
      <w:proofErr w:type="spellEnd"/>
      <w:r w:rsidR="00F7152E">
        <w:t xml:space="preserve">. </w:t>
      </w:r>
      <w:r w:rsidR="007311E0">
        <w:t>prosinca</w:t>
      </w:r>
      <w:r w:rsidR="00DB097D">
        <w:t xml:space="preserve"> </w:t>
      </w:r>
      <w:proofErr w:type="spellStart"/>
      <w:r w:rsidR="00DB097D">
        <w:t>201</w:t>
      </w:r>
      <w:r w:rsidR="009A60C1">
        <w:t>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552D6">
        <w:t>1</w:t>
      </w:r>
      <w:r w:rsidR="00DC51C2">
        <w:t>.</w:t>
      </w:r>
      <w:r w:rsidR="00794266">
        <w:t xml:space="preserve"> </w:t>
      </w:r>
      <w:r w:rsidR="008552D6">
        <w:t>kolovoza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5E0F6C">
        <w:t>1614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5E0F6C">
        <w:t>1614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70141">
        <w:t>16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5E0F6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70141">
        <w:t>16.10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027" w:rsidP="00FD0D3C" w:rsidR="00A36027">
      <w:r>
        <w:separator/>
      </w:r>
    </w:p>
  </w:endnote>
  <w:endnote w:id="0" w:type="continuationSeparator">
    <w:p w:rsidRDefault="00A36027" w:rsidP="00FD0D3C" w:rsidR="00A360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027" w:rsidP="00FD0D3C" w:rsidR="00A36027">
      <w:r>
        <w:separator/>
      </w:r>
    </w:p>
  </w:footnote>
  <w:footnote w:id="0" w:type="continuationSeparator">
    <w:p w:rsidRDefault="00A36027" w:rsidP="00FD0D3C" w:rsidR="00A360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31B9"/>
    <w:rsid w:val="00043FED"/>
    <w:rsid w:val="00050AE4"/>
    <w:rsid w:val="0005140E"/>
    <w:rsid w:val="0006489C"/>
    <w:rsid w:val="00086CC9"/>
    <w:rsid w:val="000929D7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56B07"/>
    <w:rsid w:val="0016149D"/>
    <w:rsid w:val="001631F4"/>
    <w:rsid w:val="001643FC"/>
    <w:rsid w:val="001648A2"/>
    <w:rsid w:val="00166B24"/>
    <w:rsid w:val="0017007B"/>
    <w:rsid w:val="00171061"/>
    <w:rsid w:val="001741F6"/>
    <w:rsid w:val="00177416"/>
    <w:rsid w:val="00180465"/>
    <w:rsid w:val="00182B44"/>
    <w:rsid w:val="00185C1F"/>
    <w:rsid w:val="001A236B"/>
    <w:rsid w:val="001A44BD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45367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C562C"/>
    <w:rsid w:val="002D32AA"/>
    <w:rsid w:val="002E0208"/>
    <w:rsid w:val="002F6861"/>
    <w:rsid w:val="0031214A"/>
    <w:rsid w:val="00312176"/>
    <w:rsid w:val="00312208"/>
    <w:rsid w:val="00321DAB"/>
    <w:rsid w:val="0033604D"/>
    <w:rsid w:val="00336D7A"/>
    <w:rsid w:val="003453BC"/>
    <w:rsid w:val="00354F5C"/>
    <w:rsid w:val="00364026"/>
    <w:rsid w:val="00364DF0"/>
    <w:rsid w:val="003660B7"/>
    <w:rsid w:val="00366E8A"/>
    <w:rsid w:val="003741F2"/>
    <w:rsid w:val="003A7C8B"/>
    <w:rsid w:val="003B0C50"/>
    <w:rsid w:val="003B515D"/>
    <w:rsid w:val="003B6C7C"/>
    <w:rsid w:val="003C6526"/>
    <w:rsid w:val="003C7EC0"/>
    <w:rsid w:val="003D08B4"/>
    <w:rsid w:val="003D16D9"/>
    <w:rsid w:val="003D1AA9"/>
    <w:rsid w:val="003D57E1"/>
    <w:rsid w:val="003F3302"/>
    <w:rsid w:val="004002CB"/>
    <w:rsid w:val="00406B4F"/>
    <w:rsid w:val="00407833"/>
    <w:rsid w:val="00413976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A01"/>
    <w:rsid w:val="004A7E43"/>
    <w:rsid w:val="004B14D5"/>
    <w:rsid w:val="004D48B9"/>
    <w:rsid w:val="004E39F5"/>
    <w:rsid w:val="004E4603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5605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0F6C"/>
    <w:rsid w:val="005E2E65"/>
    <w:rsid w:val="005F1F58"/>
    <w:rsid w:val="005F2677"/>
    <w:rsid w:val="005F728A"/>
    <w:rsid w:val="00601065"/>
    <w:rsid w:val="00603672"/>
    <w:rsid w:val="0061104E"/>
    <w:rsid w:val="00615B63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A4486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1E0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C3327"/>
    <w:rsid w:val="007D4893"/>
    <w:rsid w:val="007D6523"/>
    <w:rsid w:val="007E7F9D"/>
    <w:rsid w:val="0080540C"/>
    <w:rsid w:val="008151B4"/>
    <w:rsid w:val="00817EA0"/>
    <w:rsid w:val="0082135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2995"/>
    <w:rsid w:val="00877B5C"/>
    <w:rsid w:val="0088027D"/>
    <w:rsid w:val="00893D86"/>
    <w:rsid w:val="008947C0"/>
    <w:rsid w:val="008A0704"/>
    <w:rsid w:val="008B2488"/>
    <w:rsid w:val="008B33A8"/>
    <w:rsid w:val="008C6F7D"/>
    <w:rsid w:val="008D5333"/>
    <w:rsid w:val="008D5FDB"/>
    <w:rsid w:val="008E16DA"/>
    <w:rsid w:val="008E47B8"/>
    <w:rsid w:val="008E5796"/>
    <w:rsid w:val="008E6174"/>
    <w:rsid w:val="008F1997"/>
    <w:rsid w:val="008F3526"/>
    <w:rsid w:val="00902A10"/>
    <w:rsid w:val="009045AE"/>
    <w:rsid w:val="00905EAD"/>
    <w:rsid w:val="00912C8A"/>
    <w:rsid w:val="009161C6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A60C1"/>
    <w:rsid w:val="009B1D24"/>
    <w:rsid w:val="009D42F4"/>
    <w:rsid w:val="009E04FF"/>
    <w:rsid w:val="009E177F"/>
    <w:rsid w:val="009F538B"/>
    <w:rsid w:val="009F6BC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36027"/>
    <w:rsid w:val="00A415E7"/>
    <w:rsid w:val="00A50429"/>
    <w:rsid w:val="00A54C51"/>
    <w:rsid w:val="00A579DC"/>
    <w:rsid w:val="00A60E28"/>
    <w:rsid w:val="00A75F8E"/>
    <w:rsid w:val="00A832D0"/>
    <w:rsid w:val="00A87664"/>
    <w:rsid w:val="00A94EE7"/>
    <w:rsid w:val="00A96891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141"/>
    <w:rsid w:val="00AF760D"/>
    <w:rsid w:val="00B00C34"/>
    <w:rsid w:val="00B032EC"/>
    <w:rsid w:val="00B10858"/>
    <w:rsid w:val="00B13D59"/>
    <w:rsid w:val="00B14447"/>
    <w:rsid w:val="00B15DE1"/>
    <w:rsid w:val="00B2264E"/>
    <w:rsid w:val="00B247A4"/>
    <w:rsid w:val="00B2700D"/>
    <w:rsid w:val="00B27E38"/>
    <w:rsid w:val="00B36DDA"/>
    <w:rsid w:val="00B417BA"/>
    <w:rsid w:val="00B43E4F"/>
    <w:rsid w:val="00B46738"/>
    <w:rsid w:val="00B54C14"/>
    <w:rsid w:val="00B560CD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450D3"/>
    <w:rsid w:val="00C55503"/>
    <w:rsid w:val="00C64A8D"/>
    <w:rsid w:val="00C76909"/>
    <w:rsid w:val="00C77438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D4CB3"/>
    <w:rsid w:val="00CE1FE3"/>
    <w:rsid w:val="00CE4061"/>
    <w:rsid w:val="00CF46E4"/>
    <w:rsid w:val="00CF56D2"/>
    <w:rsid w:val="00D10204"/>
    <w:rsid w:val="00D24B3B"/>
    <w:rsid w:val="00D36A9D"/>
    <w:rsid w:val="00D41285"/>
    <w:rsid w:val="00D4679F"/>
    <w:rsid w:val="00D62ED6"/>
    <w:rsid w:val="00D771AB"/>
    <w:rsid w:val="00D8369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1F2A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E616B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5370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36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36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6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6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6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36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36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6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6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6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1614</izvorni_sadrzaj>
    <derivirana_varijabla naziv="DomainObject.Predmet.Broj_1">1614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St-1614/2016</izvorni_sadrzaj>
    <derivirana_varijabla naziv="DomainObject.Predmet.OznakaBroj_1">St-1614/2016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Karizma Culinae d.o.o.</izvorni_sadrzaj>
    <derivirana_varijabla naziv="DomainObject.Predmet.ProtustrankaFormated_1">  Karizma Culinae d.o.o.</derivirana_varijabla>
  </DomainObject.Predmet.ProtustrankaFormated>
  <DomainObject.Predmet.ProtustrankaFormatedOIB>
    <izvorni_sadrzaj>  Karizma Culinae d.o.o., OIB 72326812183</izvorni_sadrzaj>
    <derivirana_varijabla naziv="DomainObject.Predmet.ProtustrankaFormatedOIB_1">  Karizma Culinae d.o.o., OIB 72326812183</derivirana_varijabla>
  </DomainObject.Predmet.ProtustrankaFormatedOIB>
  <DomainObject.Predmet.ProtustrankaFormatedWithAdress>
    <izvorni_sadrzaj> Karizma Culinae d.o.o., Ratarska 11, 10000 Zagreb</izvorni_sadrzaj>
    <derivirana_varijabla naziv="DomainObject.Predmet.ProtustrankaFormatedWithAdress_1"> Karizma Culinae d.o.o., Ratarska 11, 10000 Zagreb</derivirana_varijabla>
  </DomainObject.Predmet.ProtustrankaFormatedWithAdress>
  <DomainObject.Predmet.ProtustrankaFormatedWithAdressOIB>
    <izvorni_sadrzaj> Karizma Culinae d.o.o., OIB 72326812183, Ratarska 11, 10000 Zagreb</izvorni_sadrzaj>
    <derivirana_varijabla naziv="DomainObject.Predmet.ProtustrankaFormatedWithAdressOIB_1"> Karizma Culinae d.o.o., OIB 72326812183, Ratarska 11, 10000 Zagreb</derivirana_varijabla>
  </DomainObject.Predmet.ProtustrankaFormatedWithAdressOIB>
  <DomainObject.Predmet.ProtustrankaWithAdress>
    <izvorni_sadrzaj>Karizma Culinae d.o.o. Ratarska 11, 10000 Zagreb</izvorni_sadrzaj>
    <derivirana_varijabla naziv="DomainObject.Predmet.ProtustrankaWithAdress_1">Karizma Culinae d.o.o. Ratarska 11, 10000 Zagreb</derivirana_varijabla>
  </DomainObject.Predmet.ProtustrankaWithAdress>
  <DomainObject.Predmet.ProtustrankaWithAdressOIB>
    <izvorni_sadrzaj>Karizma Culinae d.o.o., OIB 72326812183, Ratarska 11, 10000 Zagreb</izvorni_sadrzaj>
    <derivirana_varijabla naziv="DomainObject.Predmet.ProtustrankaWithAdressOIB_1">Karizma Culinae d.o.o., OIB 72326812183, Ratarska 11, 10000 Zagreb</derivirana_varijabla>
  </DomainObject.Predmet.ProtustrankaWithAdressOIB>
  <DomainObject.Predmet.ProtustrankaNazivFormated>
    <izvorni_sadrzaj>Karizma Culinae d.o.o.</izvorni_sadrzaj>
    <derivirana_varijabla naziv="DomainObject.Predmet.ProtustrankaNazivFormated_1">Karizma Culinae d.o.o.</derivirana_varijabla>
  </DomainObject.Predmet.ProtustrankaNazivFormated>
  <DomainObject.Predmet.ProtustrankaNazivFormatedOIB>
    <izvorni_sadrzaj>Karizma Culinae d.o.o., OIB 72326812183</izvorni_sadrzaj>
    <derivirana_varijabla naziv="DomainObject.Predmet.ProtustrankaNazivFormatedOIB_1">Karizma Culinae d.o.o., OIB 72326812183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Karizma Culinae d.o.o.</item>
    </izvorni_sadrzaj>
    <derivirana_varijabla naziv="DomainObject.Predmet.ProtuStrankaListFormated_1">
      <item>Karizma Culinae d.o.o.</item>
    </derivirana_varijabla>
  </DomainObject.Predmet.ProtuStrankaListFormated>
  <DomainObject.Predmet.ProtuStrankaListFormatedOIB>
    <izvorni_sadrzaj>
      <item>Karizma Culinae d.o.o., OIB 72326812183</item>
    </izvorni_sadrzaj>
    <derivirana_varijabla naziv="DomainObject.Predmet.ProtuStrankaListFormatedOIB_1">
      <item>Karizma Culinae d.o.o., OIB 72326812183</item>
    </derivirana_varijabla>
  </DomainObject.Predmet.ProtuStrankaListFormatedOIB>
  <DomainObject.Predmet.ProtuStrankaListFormatedWithAdress>
    <izvorni_sadrzaj>
      <item>Karizma Culinae d.o.o., Ratarska 11, 10000 Zagreb</item>
    </izvorni_sadrzaj>
    <derivirana_varijabla naziv="DomainObject.Predmet.ProtuStrankaListFormatedWithAdress_1">
      <item>Karizma Culinae d.o.o., Ratarska 11, 10000 Zagreb</item>
    </derivirana_varijabla>
  </DomainObject.Predmet.ProtuStrankaListFormatedWithAdress>
  <DomainObject.Predmet.ProtuStrankaListFormatedWithAdressOIB>
    <izvorni_sadrzaj>
      <item>Karizma Culinae d.o.o., OIB 72326812183, Ratarska 11, 10000 Zagreb</item>
    </izvorni_sadrzaj>
    <derivirana_varijabla naziv="DomainObject.Predmet.ProtuStrankaListFormatedWithAdressOIB_1">
      <item>Karizma Culinae d.o.o., OIB 72326812183, Ratarska 11, 10000 Zagreb</item>
    </derivirana_varijabla>
  </DomainObject.Predmet.ProtuStrankaListFormatedWithAdressOIB>
  <DomainObject.Predmet.ProtuStrankaListNazivFormated>
    <izvorni_sadrzaj>
      <item>Karizma Culinae d.o.o.</item>
    </izvorni_sadrzaj>
    <derivirana_varijabla naziv="DomainObject.Predmet.ProtuStrankaListNazivFormated_1">
      <item>Karizma Culinae d.o.o.</item>
    </derivirana_varijabla>
  </DomainObject.Predmet.ProtuStrankaListNazivFormated>
  <DomainObject.Predmet.ProtuStrankaListNazivFormatedOIB>
    <izvorni_sadrzaj>
      <item>Karizma Culinae d.o.o., OIB 72326812183</item>
    </izvorni_sadrzaj>
    <derivirana_varijabla naziv="DomainObject.Predmet.ProtuStrankaListNazivFormatedOIB_1">
      <item>Karizma Culinae d.o.o., OIB 72326812183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Karizma Culinae d.o.o.</izvorni_sadrzaj>
    <derivirana_varijabla naziv="DomainObject.Predmet.ProtustrankaIDrugi_1">Karizma Culinae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Karizma Culinae d.o.o., OIB 72326812183, Ratarska 11, 10000 Zagreb</izvorni_sadrzaj>
    <derivirana_varijabla naziv="DomainObject.Predmet.ProtustrankaIDrugiAdressOIB_1">Karizma Culinae d.o.o., OIB 72326812183, Ratarska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Karizma Culinae d.o.o.</item>
      <item>FINA Regionalni centar Zagreb</item>
    </izvorni_sadrzaj>
    <derivirana_varijabla naziv="DomainObject.Predmet.SudioniciListNaziv_1">
      <item>Karizma Culinae d.o.o.</item>
      <item>FINA Regionalni centar Zagreb</item>
    </derivirana_varijabla>
  </DomainObject.Predmet.SudioniciListNaziv>
  <DomainObject.Predmet.SudioniciListAdressOIB>
    <izvorni_sadrzaj>
      <item>Karizma Culinae d.o.o., OIB 72326812183, Ratarska 11,10000 Zagreb</item>
      <item>FINA Regionalni centar Zagreb, OIB 85821130368, Trg svibanjskih žrtava 1995. 1,10000 Zagreb</item>
    </izvorni_sadrzaj>
    <derivirana_varijabla naziv="DomainObject.Predmet.SudioniciListAdressOIB_1">
      <item>Karizma Culinae d.o.o., OIB 72326812183, Ratarska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72326812183</item>
      <item>, OIB 85821130368</item>
    </izvorni_sadrzaj>
    <derivirana_varijabla naziv="DomainObject.Predmet.SudioniciListNazivOIB_1">
      <item>, OIB 72326812183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B1D4D-8D26-4508-8382-4B11FE3C2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367</properties:Words>
  <properties:Characters>1934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2016-09-16T07:58:00Z</dcterms:created>
  <dc:creator>wsadmin</dc:creator>
  <cp:lastModifiedBy>Sanda Gučić</cp:lastModifiedBy>
  <cp:lastPrinted>2016-09-16T07:59:00Z</cp:lastPrinted>
  <dcterms:modified xmlns:xsi="http://www.w3.org/2001/XMLSchema-instance" xsi:type="dcterms:W3CDTF">2016-09-19T05:38:00Z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