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f0de" w14:paraId="a38f0de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3C57B4">
        <w:t xml:space="preserve">                        1 St-393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3C57B4">
        <w:t xml:space="preserve">MALETA GRADNJA d.o.o.  BJELOVAR, Velike </w:t>
      </w:r>
      <w:proofErr w:type="spellStart"/>
      <w:r w:rsidR="003C57B4">
        <w:t>Sredice</w:t>
      </w:r>
      <w:proofErr w:type="spellEnd"/>
      <w:r w:rsidR="003C57B4">
        <w:t xml:space="preserve"> 76, OIB: 37438511179,</w:t>
      </w:r>
      <w:r>
        <w:t xml:space="preserve">  koji se vodi </w:t>
      </w:r>
      <w:r w:rsidR="003C57B4">
        <w:t>kod ovoga suda pod brojem St-393</w:t>
      </w:r>
      <w:r>
        <w:t>/2015, temeljem odredbe čl. 430.,  431. i 434. Stečajnog zakona (Narodne novine 71/15), objavljuje:</w:t>
      </w:r>
    </w:p>
    <w:p w:rsidRDefault="003C57B4" w:rsidP="00276ED5" w:rsidR="00276ED5">
      <w:r>
        <w:t>I. Na dan 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167.382,75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>II. Poziva se osoba ovlaštena za zastupanje dužnika</w:t>
      </w:r>
      <w:r w:rsidR="003C57B4">
        <w:t xml:space="preserve"> Božo </w:t>
      </w:r>
      <w:proofErr w:type="spellStart"/>
      <w:r w:rsidR="003C57B4">
        <w:t>Maleta</w:t>
      </w:r>
      <w:proofErr w:type="spellEnd"/>
      <w:r w:rsidR="003C57B4">
        <w:t xml:space="preserve"> iz Bjelovara</w:t>
      </w:r>
      <w:r w:rsidR="00D16990">
        <w:t>,</w:t>
      </w:r>
      <w:r w:rsidR="003C57B4">
        <w:t xml:space="preserve"> Velike </w:t>
      </w:r>
      <w:proofErr w:type="spellStart"/>
      <w:r w:rsidR="003C57B4">
        <w:t>Sredice</w:t>
      </w:r>
      <w:proofErr w:type="spellEnd"/>
      <w:r w:rsidR="003C57B4">
        <w:t xml:space="preserve"> 76, OIB: 23556286872,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C57B4" w:rsidP="00276ED5" w:rsidR="00276ED5">
      <w:r>
        <w:t>U Bjelovaru, 30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3C57B4" w:rsidP="00276ED5" w:rsidR="00276ED5">
      <w:pPr>
        <w:pStyle w:val="Bezproreda"/>
      </w:pPr>
      <w:r>
        <w:t>Bjelovar, 30</w:t>
      </w:r>
      <w:r w:rsidR="00276ED5">
        <w:t>. XI 2015.</w:t>
      </w:r>
    </w:p>
    <w:p w:rsidRDefault="00290525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290525"/>
    <w:rsid w:val="003C57B4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C5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7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C5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7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MALETA GRADNJA društvo s ograničenom odgovornošću za trgovinu i usluge, Bjelovar</izvorni_sadrzaj>
    <derivirana_varijabla naziv="DomainObject.Predmet.ProtustrankaFormated_1">  MALETA GRADNJA društvo s ograničenom odgovornošću za trgovinu i usluge, Bjelovar</derivirana_varijabla>
  </DomainObject.Predmet.ProtustrankaFormated>
  <DomainObject.Predmet.ProtustrankaFormatedOIB>
    <izvorni_sadrzaj>  MALETA GRADNJA društvo s ograničenom odgovornošću za trgovinu i usluge, Bjelovar, OIB 37438511179</izvorni_sadrzaj>
    <derivirana_varijabla naziv="DomainObject.Predmet.ProtustrankaFormatedOIB_1">  MALETA GRADNJA društvo s ograničenom odgovornošću za trgovinu i usluge, Bjelovar, OIB 37438511179</derivirana_varijabla>
  </DomainObject.Predmet.ProtustrankaFormatedOIB>
  <DomainObject.Predmet.ProtustrankaFormatedWithAdress>
    <izvorni_sadrzaj> MALETA GRADNJA društvo s ograničenom odgovornošću za trgovinu i usluge, Bjelovar, Velike Sredice 76, 43000 Bjelovar</izvorni_sadrzaj>
    <derivirana_varijabla naziv="DomainObject.Predmet.ProtustrankaFormatedWithAdress_1"> MALETA GRADNJA društvo s ograničenom odgovornošću za trgovinu i usluge, Bjelovar, Velike Sredice 76, 43000 Bjelovar</derivirana_varijabla>
  </DomainObject.Predmet.ProtustrankaFormatedWithAdress>
  <DomainObject.Predmet.ProtustrankaFormatedWithAdressOIB>
    <izvorni_sadrzaj> MALETA GRADNJA društvo s ograničenom odgovornošću za trgovinu i usluge, Bjelovar, OIB 37438511179, Velike Sredice 76, 43000 Bjelovar</izvorni_sadrzaj>
    <derivirana_varijabla naziv="DomainObject.Predmet.ProtustrankaFormatedWithAdressOIB_1"> MALETA GRADNJA društvo s ograničenom odgovornošću za trgovinu i usluge, Bjelovar, OIB 37438511179, Velike Sredice 76, 43000 Bjelovar</derivirana_varijabla>
  </DomainObject.Predmet.ProtustrankaFormatedWithAdressOIB>
  <DomainObject.Predmet.ProtustrankaWithAdress>
    <izvorni_sadrzaj>MALETA GRADNJA društvo s ograničenom odgovornošću za trgovinu i usluge, Bjelovar Velike Sredice 76, 43000 Bjelovar</izvorni_sadrzaj>
    <derivirana_varijabla naziv="DomainObject.Predmet.ProtustrankaWithAdress_1">MALETA GRADNJA društvo s ograničenom odgovornošću za trgovinu i usluge, Bjelovar Velike Sredice 76, 43000 Bjelovar</derivirana_varijabla>
  </DomainObject.Predmet.ProtustrankaWithAdress>
  <DomainObject.Predmet.ProtustrankaWithAdressOIB>
    <izvorni_sadrzaj>MALETA GRADNJA društvo s ograničenom odgovornošću za trgovinu i usluge, Bjelovar, OIB 37438511179, Velike Sredice 76, 43000 Bjelovar</izvorni_sadrzaj>
    <derivirana_varijabla naziv="DomainObject.Predmet.ProtustrankaWithAdressOIB_1">MALETA GRADNJA društvo s ograničenom odgovornošću za trgovinu i usluge, Bjelovar, OIB 37438511179, Velike Sredice 76, 43000 Bjelovar</derivirana_varijabla>
  </DomainObject.Predmet.ProtustrankaWithAdressOIB>
  <DomainObject.Predmet.ProtustrankaNazivFormated>
    <izvorni_sadrzaj>MALETA GRADNJA društvo s ograničenom odgovornošću za trgovinu i usluge, Bjelovar</izvorni_sadrzaj>
    <derivirana_varijabla naziv="DomainObject.Predmet.ProtustrankaNazivFormated_1">MALETA GRADNJA društvo s ograničenom odgovornošću za trgovinu i usluge, Bjelovar</derivirana_varijabla>
  </DomainObject.Predmet.ProtustrankaNazivFormated>
  <DomainObject.Predmet.ProtustrankaNazivFormatedOIB>
    <izvorni_sadrzaj>MALETA GRADNJA društvo s ograničenom odgovornošću za trgovinu i usluge, Bjelovar, OIB 37438511179</izvorni_sadrzaj>
    <derivirana_varijabla naziv="DomainObject.Predmet.ProtustrankaNazivFormatedOIB_1">MALETA GRADNJA društvo s ograničenom odgovornošću za trgovinu i usluge, Bjelovar, OIB 37438511179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MALETA GRADNJA društvo s ograničenom odgovornošću za trgovinu i usluge, Bjelovar</item>
    </izvorni_sadrzaj>
    <derivirana_varijabla naziv="DomainObject.Predmet.ProtuStrankaListFormated_1">
      <item>MALETA GRADNJA društvo s ograničenom odgovornošću za trgovinu i usluge, Bjelovar</item>
    </derivirana_varijabla>
  </DomainObject.Predmet.ProtuStrankaListFormated>
  <DomainObject.Predmet.ProtuStrankaListFormatedOIB>
    <izvorni_sadrzaj>
      <item>MALETA GRADNJA društvo s ograničenom odgovornošću za trgovinu i usluge, Bjelovar, OIB 37438511179</item>
    </izvorni_sadrzaj>
    <derivirana_varijabla naziv="DomainObject.Predmet.ProtuStrankaListFormatedOIB_1">
      <item>MALETA GRADNJA društvo s ograničenom odgovornošću za trgovinu i usluge, Bjelovar, OIB 37438511179</item>
    </derivirana_varijabla>
  </DomainObject.Predmet.ProtuStrankaListFormatedOIB>
  <DomainObject.Predmet.ProtuStrankaListFormatedWithAdress>
    <izvorni_sadrzaj>
      <item>MALETA GRADNJA društvo s ograničenom odgovornošću za trgovinu i usluge, Bjelovar, Velike Sredice 76, 43000 Bjelovar</item>
    </izvorni_sadrzaj>
    <derivirana_varijabla naziv="DomainObject.Predmet.ProtuStrankaListFormatedWithAdress_1">
      <item>MALETA GRADNJA društvo s ograničenom odgovornošću za trgovinu i usluge, Bjelovar, Velike Sredice 76, 43000 Bjelovar</item>
    </derivirana_varijabla>
  </DomainObject.Predmet.ProtuStrankaListFormatedWithAdress>
  <DomainObject.Predmet.ProtuStrankaListFormatedWithAdressOIB>
    <izvorni_sadrzaj>
      <item>MALETA GRADNJA društvo s ograničenom odgovornošću za trgovinu i usluge, Bjelovar, OIB 37438511179, Velike Sredice 76, 43000 Bjelovar</item>
    </izvorni_sadrzaj>
    <derivirana_varijabla naziv="DomainObject.Predmet.ProtuStrankaListFormatedWithAdressOIB_1">
      <item>MALETA GRADNJA društvo s ograničenom odgovornošću za trgovinu i usluge, Bjelovar, OIB 37438511179, Velike Sredice 76, 43000 Bjelovar</item>
    </derivirana_varijabla>
  </DomainObject.Predmet.ProtuStrankaListFormatedWithAdressOIB>
  <DomainObject.Predmet.ProtuStrankaListNazivFormated>
    <izvorni_sadrzaj>
      <item>MALETA GRADNJA društvo s ograničenom odgovornošću za trgovinu i usluge, Bjelovar</item>
    </izvorni_sadrzaj>
    <derivirana_varijabla naziv="DomainObject.Predmet.ProtuStrankaListNazivFormated_1">
      <item>MALETA GRADNJA društvo s ograničenom odgovornošću za trgovinu i usluge, Bjelovar</item>
    </derivirana_varijabla>
  </DomainObject.Predmet.ProtuStrankaListNazivFormated>
  <DomainObject.Predmet.ProtuStrankaListNazivFormatedOIB>
    <izvorni_sadrzaj>
      <item>MALETA GRADNJA društvo s ograničenom odgovornošću za trgovinu i usluge, Bjelovar, OIB 37438511179</item>
    </izvorni_sadrzaj>
    <derivirana_varijabla naziv="DomainObject.Predmet.ProtuStrankaListNazivFormatedOIB_1">
      <item>MALETA GRADNJA društvo s ograničenom odgovornošću za trgovinu i usluge, Bjelovar, OIB 37438511179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MALETA GRADNJA društvo s ograničenom odgovornošću za trgovinu i usluge, Bjelovar</izvorni_sadrzaj>
    <derivirana_varijabla naziv="DomainObject.Predmet.ProtustrankaIDrugi_1">MALETA GRADNJA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MALETA GRADNJA društvo s ograničenom odgovornošću za trgovinu i usluge, Bjelovar, OIB 37438511179, Velike Sredice 76, 43000 Bjelovar</izvorni_sadrzaj>
    <derivirana_varijabla naziv="DomainObject.Predmet.ProtustrankaIDrugiAdressOIB_1">MALETA GRADNJA društvo s ograničenom odgovornošću za trgovinu i usluge, Bjelovar, OIB 37438511179, Velike Sredice 76,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MALETA GRADNJA društvo s ograničenom odgovornošću za trgovinu i usluge, Bjelovar</item>
    </izvorni_sadrzaj>
    <derivirana_varijabla naziv="DomainObject.Predmet.SudioniciListNaziv_1">
      <item>FINA, RC ZAGREB, Podružnica Bjelovar</item>
      <item>MALETA GRADNJA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MALETA GRADNJA društvo s ograničenom odgovornošću za trgovinu i usluge, Bjelovar, OIB 37438511179, Velike Sredice 76,43000 Bjelovar</item>
    </izvorni_sadrzaj>
    <derivirana_varijabla naziv="DomainObject.Predmet.SudioniciListAdressOIB_1">
      <item>FINA, RC ZAGREB, Podružnica Bjelovar, OIB 85821130368, F. Supila 4,43000 Bjelovar</item>
      <item>MALETA GRADNJA društvo s ograničenom odgovornošću za trgovinu i usluge, Bjelovar, OIB 37438511179, Velike Sredice 76,43000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37438511179</item>
    </izvorni_sadrzaj>
    <derivirana_varijabla naziv="DomainObject.Predmet.SudioniciListNazivOIB_1">
      <item>, OIB 85821130368</item>
      <item>, OIB 37438511179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1620</properties:Characters>
  <properties:Lines>35</properties:Lines>
  <properties:Paragraphs>14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2015-11-30T08:38:00Z</cp:lastPrinted>
  <dcterms:modified xmlns:xsi="http://www.w3.org/2001/XMLSchema-instance" xsi:type="dcterms:W3CDTF">2015-11-30T08:39:00Z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