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4a2" w14:paraId="d09f4a2" w:rsidRDefault="00AC3FDC" w:rsidP="00AC3FDC" w:rsidR="00AC3FD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C3FDC" w:rsidP="00AC3FDC" w:rsidR="00AC3FDC">
      <w:pPr>
        <w:spacing w:after="0"/>
        <w:jc w:val="both"/>
      </w:pPr>
      <w:r>
        <w:t xml:space="preserve">       REPUBLIKA HRVATSKA</w:t>
      </w:r>
    </w:p>
    <w:p w:rsidRDefault="00AC3FDC" w:rsidP="00AC3FDC" w:rsidR="00AC3FD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C3FDC" w:rsidP="00AC3FDC" w:rsidR="00AC3FD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C3FDC" w:rsidP="00AC3FDC" w:rsidR="00AC3FDC">
      <w:pPr>
        <w:spacing w:after="0"/>
        <w:rPr>
          <w:bCs/>
        </w:rPr>
      </w:pPr>
    </w:p>
    <w:p w:rsidRDefault="00AC3FDC" w:rsidP="00AC3FDC" w:rsidR="00AC3FDC">
      <w:pPr>
        <w:spacing w:after="0"/>
        <w:ind w:left="5664"/>
      </w:pPr>
      <w:r>
        <w:t>Poslovni broj: 3 St-838/16-4</w:t>
      </w:r>
    </w:p>
    <w:p w:rsidRDefault="00AC3FDC" w:rsidP="00AC3FDC" w:rsidR="00AC3FDC">
      <w:pPr>
        <w:spacing w:after="0"/>
        <w:rPr>
          <w:b/>
        </w:rPr>
      </w:pPr>
    </w:p>
    <w:p w:rsidRDefault="00AC3FDC" w:rsidP="00AC3FDC" w:rsidR="00AC3FDC">
      <w:pPr>
        <w:spacing w:after="0"/>
        <w:rPr>
          <w:b/>
        </w:rPr>
      </w:pPr>
    </w:p>
    <w:p w:rsidRDefault="00AC3FDC" w:rsidP="00AC3FDC" w:rsidR="00AC3FDC">
      <w:pPr>
        <w:spacing w:after="0"/>
        <w:jc w:val="center"/>
      </w:pPr>
      <w:r>
        <w:t>R E P U B L I K A   H R V A T S K A</w:t>
      </w:r>
    </w:p>
    <w:p w:rsidRDefault="00AC3FDC" w:rsidP="00AC3FDC" w:rsidR="00AC3FDC">
      <w:pPr>
        <w:spacing w:after="0"/>
        <w:rPr>
          <w:b/>
        </w:rPr>
      </w:pPr>
    </w:p>
    <w:p w:rsidRDefault="00AC3FDC" w:rsidP="00AC3FDC" w:rsidR="00AC3FDC">
      <w:pPr>
        <w:spacing w:after="0"/>
        <w:jc w:val="center"/>
      </w:pPr>
      <w:r>
        <w:t>R J E Š E N J E</w:t>
      </w:r>
    </w:p>
    <w:p w:rsidRDefault="00AC3FDC" w:rsidP="00AC3FDC" w:rsidR="00AC3FDC">
      <w:pPr>
        <w:spacing w:after="0"/>
        <w:jc w:val="center"/>
      </w:pPr>
    </w:p>
    <w:p w:rsidRDefault="00AC3FDC" w:rsidP="00AC3FDC" w:rsidR="00AC3FDC">
      <w:pPr>
        <w:spacing w:after="0"/>
        <w:jc w:val="both"/>
        <w:rPr>
          <w:b/>
        </w:rPr>
      </w:pPr>
    </w:p>
    <w:p w:rsidRDefault="00AC3FDC" w:rsidP="00AC3FDC" w:rsidR="00AC3FD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GENERAL TEAM društvo s ograničenom odgovornošću za trgovinu, ugostiteljstvo i poslovanje nekretninama, skraćena tvrtka GENERAL TEAM d.o.o. Varaždin, Zagrebačka 193, MBS: 070078207, OIB: 59717895964, radi otvaranja stečajnog postupka nad dužnikom, dana 24. lipnja 2016. godine, 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center"/>
      </w:pPr>
      <w:r>
        <w:t>r i j e š i o     j e</w:t>
      </w:r>
    </w:p>
    <w:p w:rsidRDefault="00AC3FDC" w:rsidP="00AC3FDC" w:rsidR="00AC3FDC">
      <w:pPr>
        <w:spacing w:after="0"/>
        <w:jc w:val="center"/>
      </w:pPr>
    </w:p>
    <w:p w:rsidRDefault="00AC3FDC" w:rsidP="00AC3FDC" w:rsidR="00AC3FDC">
      <w:pPr>
        <w:spacing w:after="0"/>
      </w:pPr>
    </w:p>
    <w:p w:rsidRDefault="00AC3FDC" w:rsidP="00AC3FDC" w:rsidR="00AC3FDC">
      <w:pPr>
        <w:spacing w:after="0"/>
        <w:jc w:val="both"/>
      </w:pPr>
      <w:r>
        <w:tab/>
        <w:t xml:space="preserve">I/ Pokreće se prethodni postupak radi utvrđivanja uvjeta za otvaranje stečajnog postupka nad dužnikom GENERAL TEAM društvo s ograničenom odgovornošću za trgovinu, ugostiteljstvo i poslovanje nekretninama, skraćena tvrtka GENERAL TEAM d.o.o. Varaždin, Zagrebačka 193, MBS: 070078207, OIB: 59717895964.   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08. rujna 2016. u 09,00 sati</w:t>
      </w:r>
    </w:p>
    <w:p w:rsidRDefault="00AC3FDC" w:rsidP="00AC3FDC" w:rsidR="00AC3FDC">
      <w:pPr>
        <w:spacing w:after="0"/>
        <w:rPr>
          <w:b/>
          <w:u w:val="single"/>
        </w:rPr>
      </w:pPr>
    </w:p>
    <w:p w:rsidRDefault="00AC3FDC" w:rsidP="00AC3FDC" w:rsidR="00AC3FDC">
      <w:pPr>
        <w:spacing w:after="0"/>
        <w:ind w:firstLine="708"/>
        <w:jc w:val="both"/>
      </w:pPr>
      <w:r>
        <w:t>III/ Na ročište se pozivaju:</w:t>
      </w:r>
    </w:p>
    <w:p w:rsidRDefault="00AC3FDC" w:rsidP="00AC3FDC" w:rsidR="00AC3FD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GENERAL TEAM d.o.o. Varaždin, Zagrebačka 193, uz prijedlog</w:t>
      </w:r>
    </w:p>
    <w:p w:rsidRDefault="00AC3FDC" w:rsidP="00AC3FDC" w:rsidR="00AC3FD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center"/>
        <w:outlineLvl w:val="0"/>
      </w:pPr>
      <w:r>
        <w:t>Obrazloženje</w:t>
      </w:r>
    </w:p>
    <w:p w:rsidRDefault="00AC3FDC" w:rsidP="00AC3FDC" w:rsidR="00AC3FDC">
      <w:pPr>
        <w:spacing w:after="0"/>
        <w:jc w:val="center"/>
        <w:outlineLvl w:val="0"/>
      </w:pPr>
    </w:p>
    <w:p w:rsidRDefault="00AC3FDC" w:rsidP="00AC3FDC" w:rsidR="00AC3FDC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560 dana u ukupnom iznosu od 286.024,92 kn u koji iznos je uračunata kamata i naknada Financijske agencije za provedbu ovrhe na novčanim sredstvima. Prema podacima o broju zaposlenih dostavljenim od Hrvatskog zavoda za mirovinsko osiguranje dužnik ima 4 zaposlenih. Dužnik na dan 31.5.2016. u Jedinstvenom registru računa ima otvorene račune i oročena novčana sredstva kod Zagrebačke banke d.d. i Hrvatske poštanske banke d.d.</w:t>
      </w:r>
    </w:p>
    <w:p w:rsidRDefault="00AC3FDC" w:rsidP="00AC3FDC" w:rsidR="00AC3FDC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AC3FDC" w:rsidP="00AC3FDC" w:rsidR="00AC3FDC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AC3FDC" w:rsidP="00AC3FDC" w:rsidR="00AC3FDC">
      <w:pPr>
        <w:spacing w:after="0"/>
        <w:jc w:val="both"/>
      </w:pPr>
      <w:r>
        <w:tab/>
      </w:r>
      <w:r>
        <w:tab/>
        <w:t xml:space="preserve"> 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ind w:firstLine="720"/>
        <w:jc w:val="center"/>
        <w:outlineLvl w:val="0"/>
      </w:pPr>
      <w:r>
        <w:t>U Varaždinu, 24. lipnja 2016. godine</w:t>
      </w:r>
    </w:p>
    <w:p w:rsidRDefault="00AC3FDC" w:rsidP="00AC3FDC" w:rsidR="00AC3FDC">
      <w:pPr>
        <w:spacing w:after="0"/>
        <w:ind w:firstLine="720"/>
        <w:jc w:val="center"/>
        <w:outlineLvl w:val="0"/>
      </w:pPr>
    </w:p>
    <w:p w:rsidRDefault="00AC3FDC" w:rsidP="00AC3FDC" w:rsidR="00AC3FDC">
      <w:pPr>
        <w:spacing w:after="0"/>
        <w:ind w:firstLine="720"/>
        <w:jc w:val="center"/>
      </w:pPr>
    </w:p>
    <w:p w:rsidRDefault="00AC3FDC" w:rsidP="00AC3FDC" w:rsidR="00AC3FD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AC3FDC" w:rsidP="00AC3FDC" w:rsidR="00AC3FDC">
      <w:pPr>
        <w:spacing w:after="0"/>
        <w:ind w:firstLine="720"/>
        <w:jc w:val="right"/>
      </w:pPr>
    </w:p>
    <w:p w:rsidRDefault="00AC3FDC" w:rsidP="00AC3FDC" w:rsidR="00AC3FD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AC3FDC" w:rsidP="00AC3FDC" w:rsidR="00AC3FDC">
      <w:pPr>
        <w:spacing w:after="0"/>
        <w:ind w:firstLine="720"/>
        <w:jc w:val="center"/>
        <w:outlineLvl w:val="0"/>
      </w:pPr>
    </w:p>
    <w:p w:rsidRDefault="00AC3FDC" w:rsidP="00AC3FDC" w:rsidR="00AC3FDC">
      <w:pPr>
        <w:spacing w:after="0"/>
        <w:ind w:firstLine="720"/>
        <w:jc w:val="center"/>
        <w:outlineLvl w:val="0"/>
      </w:pPr>
    </w:p>
    <w:p w:rsidRDefault="00AC3FDC" w:rsidP="00AC3FDC" w:rsidR="00AC3FDC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AC3FDC" w:rsidP="00AC3FDC" w:rsidR="00AC3FDC">
      <w:pPr>
        <w:spacing w:after="0"/>
        <w:ind w:firstLine="720"/>
        <w:jc w:val="right"/>
      </w:pPr>
    </w:p>
    <w:p w:rsidRDefault="00AC3FDC" w:rsidP="00AC3FDC" w:rsidR="00AC3FDC">
      <w:pPr>
        <w:spacing w:after="0"/>
      </w:pPr>
    </w:p>
    <w:p w:rsidRDefault="00AC3FDC" w:rsidP="00AC3FDC" w:rsidR="00AC3FDC">
      <w:pPr>
        <w:spacing w:after="0"/>
        <w:ind w:firstLine="720"/>
        <w:jc w:val="right"/>
      </w:pPr>
    </w:p>
    <w:p w:rsidRDefault="00AC3FDC" w:rsidP="00AC3FDC" w:rsidR="00AC3FDC">
      <w:pPr>
        <w:spacing w:after="0"/>
        <w:ind w:firstLine="720"/>
        <w:jc w:val="right"/>
      </w:pPr>
    </w:p>
    <w:p w:rsidRDefault="00AC3FDC" w:rsidP="00AC3FDC" w:rsidR="00AC3FDC">
      <w:pPr>
        <w:spacing w:after="0"/>
        <w:jc w:val="both"/>
        <w:outlineLvl w:val="0"/>
      </w:pPr>
      <w:r>
        <w:t>POUKA O PRAVNOM LIJEKU: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</w:p>
    <w:p w:rsidRDefault="00AC3FDC" w:rsidP="00AC3FDC" w:rsidR="00AC3FDC">
      <w:pPr>
        <w:spacing w:after="0"/>
        <w:jc w:val="both"/>
      </w:pPr>
      <w:r>
        <w:t xml:space="preserve">DNA: 1. dužnik GENERAL TEAM d.o.o. Varaždin, Zagrebačka 193, uz prijedlog </w:t>
      </w:r>
    </w:p>
    <w:p w:rsidRDefault="00AC3FDC" w:rsidP="00AC3FDC" w:rsidR="00AC3FDC">
      <w:pPr>
        <w:spacing w:after="0"/>
        <w:jc w:val="both"/>
      </w:pPr>
      <w:r>
        <w:t xml:space="preserve">           2. ŽDO Varaždin, građansko-upravni odjel </w:t>
      </w:r>
    </w:p>
    <w:p w:rsidRDefault="00AC3FDC" w:rsidP="00AC3FDC" w:rsidR="00AC3FDC">
      <w:pPr>
        <w:spacing w:after="0"/>
        <w:jc w:val="both"/>
      </w:pPr>
      <w:r>
        <w:t xml:space="preserve"> </w:t>
      </w:r>
    </w:p>
    <w:p w:rsidRDefault="00AC3FDC" w:rsidP="00AC3FDC" w:rsidR="00AC3FDC">
      <w:pPr>
        <w:spacing w:after="0"/>
      </w:pPr>
    </w:p>
    <w:p w:rsidRDefault="00AE649C" w:rsidP="00AC3FDC" w:rsidR="00AE649C" w:rsidRPr="00B76F3C">
      <w:pPr>
        <w:pStyle w:val="Naslov3"/>
        <w:spacing w:after="0"/>
      </w:pPr>
    </w:p>
    <w:p w:rsidRDefault="00CB22BD" w:rsidP="00AC3FD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AC3FDC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2BD" w:rsidP="00537B78" w:rsidR="00CB22BD">
      <w:r>
        <w:separator/>
      </w:r>
    </w:p>
  </w:endnote>
  <w:endnote w:id="0" w:type="continuationSeparator">
    <w:p w:rsidRDefault="00CB22BD" w:rsidP="00537B78" w:rsidR="00CB2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2BD" w:rsidP="00537B78" w:rsidR="00CB22BD">
      <w:r>
        <w:separator/>
      </w:r>
    </w:p>
  </w:footnote>
  <w:footnote w:id="0" w:type="continuationSeparator">
    <w:p w:rsidRDefault="00CB22BD" w:rsidP="00537B78" w:rsidR="00CB2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62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3FDC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2BD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8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St-838/2016-4</izvorni_sadrzaj>
    <derivirana_varijabla naziv="DomainObject.Oznaka_1">St-838/2016-4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TEAM društvo s ograničenom odgovornošću za trgovinu, ugostiteljstvo i poslovanje nekretninama</izvorni_sadrzaj>
    <derivirana_varijabla naziv="DomainObject.Predmet.ProtustrankaFormated_1">  GENERAL TEAM društvo s ograničenom odgovornošću za trgovinu, ugostiteljstvo i poslovanje nekretninama</derivirana_varijabla>
  </DomainObject.Predmet.ProtustrankaFormated>
  <DomainObject.Predmet.ProtustrankaFormatedOIB>
    <izvorni_sadrzaj>  GENERAL TEAM društvo s ograničenom odgovornošću za trgovinu, ugostiteljstvo i poslovanje nekretninama, OIB 59717895964</izvorni_sadrzaj>
    <derivirana_varijabla naziv="DomainObject.Predmet.ProtustrankaFormatedOIB_1">  GENERAL TEAM društvo s ograničenom odgovornošću za trgovinu, ugostiteljstvo i poslovanje nekretninama, OIB 59717895964</derivirana_varijabla>
  </DomainObject.Predmet.ProtustrankaFormatedOIB>
  <DomainObject.Predmet.ProtustrankaFormatedWithAdress>
    <izvorni_sadrzaj> GENERAL TEAM društvo s ograničenom odgovornošću za trgovinu, ugostiteljstvo i poslovanje nekretninama, Zagrebačka 193, 42000 Varaždin</izvorni_sadrzaj>
    <derivirana_varijabla naziv="DomainObject.Predmet.ProtustrankaFormatedWithAdress_1"> GENERAL TEAM društvo s ograničenom odgovornošću za trgovinu, ugostiteljstvo i poslovanje nekretninama, Zagrebačka 193, 42000 Varaždin</derivirana_varijabla>
  </DomainObject.Predmet.ProtustrankaFormatedWithAdress>
  <DomainObject.Predmet.ProtustrankaFormatedWithAdressOIB>
    <izvorni_sadrzaj> GENERAL TEAM društvo s ograničenom odgovornošću za trgovinu, ugostiteljstvo i poslovanje nekretninama, OIB 59717895964, Zagrebačka 193, 42000 Varaždin</izvorni_sadrzaj>
    <derivirana_varijabla naziv="DomainObject.Predmet.ProtustrankaFormatedWithAdressOIB_1"> GENERAL TEAM društvo s ograničenom odgovornošću za trgovinu, ugostiteljstvo i poslovanje nekretninama, OIB 59717895964, Zagrebačka 193, 42000 Varaždin</derivirana_varijabla>
  </DomainObject.Predmet.ProtustrankaFormatedWithAdressOIB>
  <DomainObject.Predmet.ProtustrankaWithAdress>
    <izvorni_sadrzaj>GENERAL TEAM društvo s ograničenom odgovornošću za trgovinu, ugostiteljstvo i poslovanje nekretninama Zagrebačka 193, 42000 Varaždin</izvorni_sadrzaj>
    <derivirana_varijabla naziv="DomainObject.Predmet.ProtustrankaWithAdress_1">GENERAL TEAM društvo s ograničenom odgovornošću za trgovinu, ugostiteljstvo i poslovanje nekretninama Zagrebačka 193, 42000 Varaždin</derivirana_varijabla>
  </DomainObject.Predmet.ProtustrankaWithAdress>
  <DomainObject.Predmet.ProtustrankaWithAdressOIB>
    <izvorni_sadrzaj>GENERAL TEAM društvo s ograničenom odgovornošću za trgovinu, ugostiteljstvo i poslovanje nekretninama, OIB 59717895964, Zagrebačka 193, 42000 Varaždin</izvorni_sadrzaj>
    <derivirana_varijabla naziv="DomainObject.Predmet.ProtustrankaWithAdressOIB_1">GENERAL TEAM društvo s ograničenom odgovornošću za trgovinu, ugostiteljstvo i poslovanje nekretninama, OIB 59717895964, Zagrebačka 193, 42000 Varaždin</derivirana_varijabla>
  </DomainObject.Predmet.ProtustrankaWithAdressOIB>
  <DomainObject.Predmet.ProtustrankaNazivFormated>
    <izvorni_sadrzaj>GENERAL TEAM društvo s ograničenom odgovornošću za trgovinu, ugostiteljstvo i poslovanje nekretninama</izvorni_sadrzaj>
    <derivirana_varijabla naziv="DomainObject.Predmet.ProtustrankaNazivFormated_1">GENERAL TEAM društvo s ograničenom odgovornošću za trgovinu, ugostiteljstvo i poslovanje nekretninama</derivirana_varijabla>
  </DomainObject.Predmet.ProtustrankaNazivFormated>
  <DomainObject.Predmet.ProtustrankaNazivFormatedOIB>
    <izvorni_sadrzaj>GENERAL TEAM društvo s ograničenom odgovornošću za trgovinu, ugostiteljstvo i poslovanje nekretninama, OIB 59717895964</izvorni_sadrzaj>
    <derivirana_varijabla naziv="DomainObject.Predmet.ProtustrankaNazivFormatedOIB_1">GENERAL TEAM društvo s ograničenom odgovornošću za trgovinu, ugostiteljstvo i poslovanje nekretninama, OIB 59717895964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286024.92</izvorni_sadrzaj>
    <derivirana_varijabla naziv="DomainObject.Predmet.TrenutnaVrijednost_1">286024.92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GENERAL TEAM društvo s ograničenom odgovornošću za trgovinu, ugostiteljstvo i poslovanje nekretninama</item>
    </izvorni_sadrzaj>
    <derivirana_varijabla naziv="DomainObject.Predmet.ProtuStrankaListFormated_1">
      <item>GENERAL TEAM društvo s ograničenom odgovornošću za trgovinu, ugostiteljstvo i poslovanje nekretninama</item>
    </derivirana_varijabla>
  </DomainObject.Predmet.ProtuStrankaListFormated>
  <DomainObject.Predmet.ProtuStrankaListFormatedOIB>
    <izvorni_sadrzaj>
      <item>GENERAL TEAM društvo s ograničenom odgovornošću za trgovinu, ugostiteljstvo i poslovanje nekretninama, OIB 59717895964</item>
    </izvorni_sadrzaj>
    <derivirana_varijabla naziv="DomainObject.Predmet.ProtuStrankaListFormatedOIB_1">
      <item>GENERAL TEAM društvo s ograničenom odgovornošću za trgovinu, ugostiteljstvo i poslovanje nekretninama, OIB 59717895964</item>
    </derivirana_varijabla>
  </DomainObject.Predmet.ProtuStrankaListFormatedOIB>
  <DomainObject.Predmet.ProtuStrankaListFormatedWithAdress>
    <izvorni_sadrzaj>
      <item>GENERAL TEAM društvo s ograničenom odgovornošću za trgovinu, ugostiteljstvo i poslovanje nekretninama, Zagrebačka 193, 42000 Varaždin</item>
    </izvorni_sadrzaj>
    <derivirana_varijabla naziv="DomainObject.Predmet.ProtuStrankaListFormatedWithAdress_1">
      <item>GENERAL TEAM društvo s ograničenom odgovornošću za trgovinu, ugostiteljstvo i poslovanje nekretninama, Zagrebačka 193, 42000 Varaždin</item>
    </derivirana_varijabla>
  </DomainObject.Predmet.ProtuStrankaListFormatedWithAdress>
  <DomainObject.Predmet.ProtuStrankaListFormatedWithAdressOIB>
    <izvorni_sadrzaj>
      <item>GENERAL TEAM društvo s ograničenom odgovornošću za trgovinu, ugostiteljstvo i poslovanje nekretninama, OIB 59717895964, Zagrebačka 193, 42000 Varaždin</item>
    </izvorni_sadrzaj>
    <derivirana_varijabla naziv="DomainObject.Predmet.ProtuStrankaListFormatedWithAdressOIB_1">
      <item>GENERAL TEAM društvo s ograničenom odgovornošću za trgovinu, ugostiteljstvo i poslovanje nekretninama, OIB 59717895964, Zagrebačka 193, 42000 Varaždin</item>
    </derivirana_varijabla>
  </DomainObject.Predmet.ProtuStrankaListFormatedWithAdressOIB>
  <DomainObject.Predmet.ProtuStrankaListNazivFormated>
    <izvorni_sadrzaj>
      <item>GENERAL TEAM društvo s ograničenom odgovornošću za trgovinu, ugostiteljstvo i poslovanje nekretninama</item>
    </izvorni_sadrzaj>
    <derivirana_varijabla naziv="DomainObject.Predmet.ProtuStrankaListNazivFormated_1">
      <item>GENERAL TEAM društvo s ograničenom odgovornošću za trgovinu, ugostiteljstvo i poslovanje nekretninama</item>
    </derivirana_varijabla>
  </DomainObject.Predmet.ProtuStrankaListNazivFormated>
  <DomainObject.Predmet.ProtuStrankaListNazivFormatedOIB>
    <izvorni_sadrzaj>
      <item>GENERAL TEAM društvo s ograničenom odgovornošću za trgovinu, ugostiteljstvo i poslovanje nekretninama, OIB 59717895964</item>
    </izvorni_sadrzaj>
    <derivirana_varijabla naziv="DomainObject.Predmet.ProtuStrankaListNazivFormatedOIB_1">
      <item>GENERAL TEAM društvo s ograničenom odgovornošću za trgovinu, ugostiteljstvo i poslovanje nekretninama, OIB 59717895964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St-838/2016-4</izvorni_sadrzaj>
    <derivirana_varijabla naziv="DomainObject.PoslovniBrojDokumenta_1">St-838/2016-4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GENERAL TEAM društvo s ograničenom odgovornošću za trgovinu, ugostiteljstvo i poslovanje nekretninama</izvorni_sadrzaj>
    <derivirana_varijabla naziv="DomainObject.Predmet.ProtustrankaIDrugi_1">GENERAL TEAM društvo s ograničenom odgovornošću za trgovinu, ugostiteljstvo i poslovanje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GENERAL TEAM društvo s ograničenom odgovornošću za trgovinu, ugostiteljstvo i poslovanje nekretninama, OIB 59717895964, Zagrebačka 193, 42000 Varaždin</izvorni_sadrzaj>
    <derivirana_varijabla naziv="DomainObject.Predmet.ProtustrankaIDrugiAdressOIB_1">GENERAL TEAM društvo s ograničenom odgovornošću za trgovinu, ugostiteljstvo i poslovanje nekretninama, OIB 59717895964, Zagrebačka 193,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GENERAL TEAM društvo s ograničenom odgovornošću za trgovinu, ugostiteljstvo i poslovanje nekretninama</item>
      <item>sudski registar</item>
    </izvorni_sadrzaj>
    <derivirana_varijabla naziv="DomainObject.Predmet.SudioniciListNaziv_1">
      <item>Financijska agencija</item>
      <item>GENERAL TEAM društvo s ograničenom odgovornošću za trgovinu, ugostiteljstvo i poslovanje nekretninama</item>
      <item>sudski registar</item>
    </derivirana_varijabla>
  </DomainObject.Predmet.SudioniciListNaziv>
  <DomainObject.Predmet.SudioniciListAdressOIB>
    <izvorni_sadrzaj>
      <item>Financijska agencija, OIB 85821130368</item>
      <item>GENERAL TEAM društvo s ograničenom odgovornošću za trgovinu, ugostiteljstvo i poslovanje nekretninama, OIB 59717895964, Zagrebačka 193,42000 Varaždin</item>
      <item>sudski registar</item>
    </izvorni_sadrzaj>
    <derivirana_varijabla naziv="DomainObject.Predmet.SudioniciListAdressOIB_1">
      <item>Financijska agencija, OIB 85821130368</item>
      <item>GENERAL TEAM društvo s ograničenom odgovornošću za trgovinu, ugostiteljstvo i poslovanje nekretninama, OIB 59717895964, Zagrebačka 193,42000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D3DE3-9B75-489B-BDB9-0AD894414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2330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2016-06-24T12:25:00Z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