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01c9" w14:paraId="6a401c9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546FA0">
        <w:rPr>
          <w:b/>
        </w:rPr>
        <w:t>Broj: 7/St-27</w:t>
      </w:r>
      <w:r w:rsidR="001455DE">
        <w:rPr>
          <w:b/>
        </w:rPr>
        <w:t>53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2A3C9B" w:rsidRPr="002A3C9B">
        <w:t>HESPERIDA d.o.o. za trgovinu i usluge, skraćena tvrtka: HESPERIDA d.o.o., Zagreb, Prosenička 8, OIB: 91697636316</w:t>
      </w:r>
      <w:r w:rsidR="00B16504" w:rsidRPr="00B16504">
        <w:t xml:space="preserve">, </w:t>
      </w:r>
      <w:r w:rsidR="00AA7765">
        <w:t xml:space="preserve">dana </w:t>
      </w:r>
      <w:r w:rsidR="00CB4B96">
        <w:t>15</w:t>
      </w:r>
      <w:r w:rsidR="008317A8">
        <w:t xml:space="preserve">. </w:t>
      </w:r>
      <w:r w:rsidR="00CB4B96">
        <w:t>ožujka</w:t>
      </w:r>
      <w:r w:rsidR="00AA7765">
        <w:t xml:space="preserve"> 201</w:t>
      </w:r>
      <w:r w:rsidR="00546FA0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2A3C9B" w:rsidRPr="002A3C9B">
        <w:t>HESPERIDA d.o.o. za trgovinu i usluge, skraćena tvrtka: HESPERIDA d.o.o., Zagreb, Prosenička 8, OIB: 91697636316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D37071">
        <w:t>Sanela Kučar iz Osijeka</w:t>
      </w:r>
      <w:r w:rsidR="008317A8" w:rsidRPr="008317A8">
        <w:t xml:space="preserve">, </w:t>
      </w:r>
      <w:r w:rsidR="00D37071">
        <w:t xml:space="preserve">J.J.Strossmayera 37, </w:t>
      </w:r>
      <w:r w:rsidR="008317A8" w:rsidRPr="008317A8">
        <w:t xml:space="preserve">OIB </w:t>
      </w:r>
      <w:r w:rsidR="00D37071">
        <w:t>97473612486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2A3C9B" w:rsidRPr="002A3C9B">
        <w:t>HESPERIDA d.o.o. za trgovinu i usluge, skraćena tvrtka: HESPERIDA d.o.o., Zagreb, Prosenička 8, OIB: 91697636316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CB4B96" w:rsidP="00AA7765" w:rsidR="00CB4B96">
      <w:pPr>
        <w:ind w:firstLine="1440"/>
        <w:jc w:val="both"/>
        <w:rPr>
          <w:b/>
        </w:rPr>
      </w:pPr>
    </w:p>
    <w:p w:rsidRDefault="00CB4B96" w:rsidP="00AA7765" w:rsidR="00CB4B96">
      <w:pPr>
        <w:ind w:firstLine="1440"/>
        <w:jc w:val="both"/>
        <w:rPr>
          <w:b/>
        </w:rPr>
      </w:pPr>
    </w:p>
    <w:p w:rsidRDefault="00CB4B96" w:rsidP="00AA7765" w:rsidR="00CB4B96">
      <w:pPr>
        <w:ind w:firstLine="1440"/>
        <w:jc w:val="both"/>
        <w:rPr>
          <w:b/>
        </w:rPr>
      </w:pPr>
    </w:p>
    <w:p w:rsidRDefault="00546FA0" w:rsidP="006023A6" w:rsidR="00546FA0">
      <w:pPr>
        <w:ind w:firstLine="1440"/>
        <w:jc w:val="both"/>
      </w:pPr>
    </w:p>
    <w:p w:rsidRDefault="00546FA0" w:rsidP="00546FA0" w:rsidR="00546FA0">
      <w:pPr>
        <w:ind w:firstLine="1440"/>
        <w:jc w:val="right"/>
        <w:rPr>
          <w:b/>
        </w:rPr>
      </w:pPr>
      <w:r w:rsidRPr="00546FA0">
        <w:rPr>
          <w:b/>
        </w:rPr>
        <w:lastRenderedPageBreak/>
        <w:t>Broj: 7/St-27</w:t>
      </w:r>
      <w:r w:rsidR="001455DE">
        <w:rPr>
          <w:b/>
        </w:rPr>
        <w:t>53</w:t>
      </w:r>
      <w:r w:rsidRPr="00546FA0">
        <w:rPr>
          <w:b/>
        </w:rPr>
        <w:t>/2016-5</w:t>
      </w:r>
    </w:p>
    <w:p w:rsidRDefault="0011118D" w:rsidP="00546FA0" w:rsidR="0011118D">
      <w:pPr>
        <w:ind w:firstLine="1440"/>
        <w:jc w:val="right"/>
        <w:rPr>
          <w:b/>
        </w:rPr>
      </w:pPr>
    </w:p>
    <w:p w:rsidRDefault="00B2385E" w:rsidP="006023A6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546FA0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2A3C9B" w:rsidRPr="002A3C9B">
        <w:t>HESPERIDA d.o.o. za trgovinu i usluge, skraćena tvrtka: HESPERIDA d.o.o., Zagreb, Prosenička 8, OIB: 91697636316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6023A6">
        <w:t>1</w:t>
      </w:r>
      <w:r w:rsidR="00326725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Hrvatske, Zagreb posl</w:t>
      </w:r>
      <w:r w:rsidR="00546FA0">
        <w:t>. br. 31-SU 958</w:t>
      </w:r>
      <w:r w:rsidRPr="000654E9">
        <w:t>/1</w:t>
      </w:r>
      <w:r w:rsidR="00546FA0">
        <w:t>6</w:t>
      </w:r>
      <w:r w:rsidRPr="000654E9">
        <w:t>-</w:t>
      </w:r>
      <w:r w:rsidR="00546FA0">
        <w:t>3</w:t>
      </w:r>
      <w:r w:rsidRPr="000654E9">
        <w:t xml:space="preserve"> od 2</w:t>
      </w:r>
      <w:r w:rsidR="00546FA0">
        <w:t>0</w:t>
      </w:r>
      <w:r w:rsidRPr="000654E9">
        <w:t xml:space="preserve">. </w:t>
      </w:r>
      <w:r w:rsidR="00546FA0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D37071">
        <w:t>2</w:t>
      </w:r>
      <w:r w:rsidR="002A3C9B">
        <w:t>9</w:t>
      </w:r>
      <w:r w:rsidR="00654824">
        <w:t xml:space="preserve">. </w:t>
      </w:r>
      <w:r w:rsidR="00D37071">
        <w:t>prosinca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6F4844" w:rsidP="00DF26AE" w:rsidR="006F4844">
      <w:pPr>
        <w:ind w:firstLine="1440"/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D37071">
        <w:t>15</w:t>
      </w:r>
      <w:r w:rsidR="008317A8">
        <w:t xml:space="preserve">. </w:t>
      </w:r>
      <w:r w:rsidR="00D37071">
        <w:t>ožujka</w:t>
      </w:r>
      <w:r w:rsidR="00D66FB6">
        <w:t xml:space="preserve"> 201</w:t>
      </w:r>
      <w:r w:rsidR="00546FA0">
        <w:t>7</w:t>
      </w:r>
      <w:r>
        <w:t xml:space="preserve">. </w:t>
      </w:r>
      <w:r w:rsidR="0011118D">
        <w:t>g</w:t>
      </w:r>
      <w:r>
        <w:t>odine</w:t>
      </w:r>
    </w:p>
    <w:p w:rsidRDefault="006F4844" w:rsidP="00545E87" w:rsidR="006F4844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11118D" w:rsidR="006F4844">
      <w:r>
        <w:t xml:space="preserve">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</w:t>
      </w:r>
      <w:r w:rsidR="00231532">
        <w:t xml:space="preserve"> </w:t>
      </w:r>
      <w:r w:rsidR="007F5B85">
        <w:t xml:space="preserve"> </w:t>
      </w:r>
      <w:r w:rsidR="003357C9">
        <w:t xml:space="preserve"> </w:t>
      </w:r>
      <w:r>
        <w:t>Mirna Vujčić</w:t>
      </w:r>
      <w:r w:rsidR="006F4844">
        <w:t xml:space="preserve">  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A374CF" w:rsidR="00685E7E">
      <w:r w:rsidRPr="00443163">
        <w:rPr>
          <w:sz w:val="20"/>
          <w:szCs w:val="20"/>
        </w:rPr>
        <w:t>sudu u Zagrebu  putem ovoga suda  u tri  primjerka.</w:t>
      </w:r>
    </w:p>
    <w:p w:rsidRDefault="00317A5C" w:rsidP="00317A5C" w:rsidR="00317A5C" w:rsidRPr="00317A5C">
      <w:r w:rsidRPr="00317A5C">
        <w:t>DNA: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lastRenderedPageBreak/>
        <w:t>Rješenje nepravomoćno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Objaviti na mrežnoj stranici e-Oglasna ploča sudova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Dostaviti:</w:t>
      </w:r>
    </w:p>
    <w:p w:rsidRDefault="00317A5C" w:rsidP="00317A5C" w:rsidR="00317A5C" w:rsidRPr="00317A5C">
      <w:r>
        <w:t xml:space="preserve">          </w:t>
      </w:r>
      <w:r w:rsidRPr="00317A5C">
        <w:t xml:space="preserve">- Stečajnom upravitelju </w:t>
      </w:r>
    </w:p>
    <w:p w:rsidRDefault="00317A5C" w:rsidP="00317A5C" w:rsidR="00317A5C" w:rsidRPr="00317A5C">
      <w:r>
        <w:t xml:space="preserve">          </w:t>
      </w:r>
      <w:r w:rsidRPr="00317A5C">
        <w:t>- FINI odmah i po pravomoćnosti</w:t>
      </w:r>
    </w:p>
    <w:p w:rsidRDefault="00317A5C" w:rsidP="00317A5C" w:rsidR="00317A5C" w:rsidRPr="00317A5C">
      <w:r>
        <w:t xml:space="preserve">          </w:t>
      </w:r>
      <w:r w:rsidRPr="00317A5C">
        <w:t>- Dužniku</w:t>
      </w:r>
    </w:p>
    <w:p w:rsidRDefault="00317A5C" w:rsidP="00317A5C" w:rsidR="00317A5C" w:rsidRPr="00317A5C">
      <w:r>
        <w:t xml:space="preserve">          </w:t>
      </w:r>
      <w:r w:rsidRPr="00317A5C">
        <w:t>- Poreznoj upravi po pravomoćnosti</w:t>
      </w:r>
    </w:p>
    <w:p w:rsidRDefault="00317A5C" w:rsidP="00317A5C" w:rsidR="00317A5C" w:rsidRPr="00317A5C">
      <w:r>
        <w:t xml:space="preserve">           </w:t>
      </w:r>
      <w:r w:rsidRPr="00317A5C">
        <w:t>- Sudskom registru  elektronski odmah i  po pravomoćnosti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Kalendar 15 dana</w:t>
      </w: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277" w:rsidR="009F4277">
      <w:r>
        <w:separator/>
      </w:r>
    </w:p>
  </w:endnote>
  <w:endnote w:id="0" w:type="continuationSeparator">
    <w:p w:rsidRDefault="009F4277" w:rsidR="009F4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277" w:rsidR="009F4277">
      <w:r>
        <w:separator/>
      </w:r>
    </w:p>
  </w:footnote>
  <w:footnote w:id="0" w:type="continuationSeparator">
    <w:p w:rsidRDefault="009F4277" w:rsidR="009F4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E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61B2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118D"/>
    <w:rsid w:val="0011294B"/>
    <w:rsid w:val="00114D37"/>
    <w:rsid w:val="00132969"/>
    <w:rsid w:val="00134C6C"/>
    <w:rsid w:val="001455DE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208F9"/>
    <w:rsid w:val="00231532"/>
    <w:rsid w:val="00243DD4"/>
    <w:rsid w:val="002474DF"/>
    <w:rsid w:val="002668F2"/>
    <w:rsid w:val="00267A6A"/>
    <w:rsid w:val="00282A5D"/>
    <w:rsid w:val="002833E0"/>
    <w:rsid w:val="002A3C9B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17A5C"/>
    <w:rsid w:val="00326725"/>
    <w:rsid w:val="00327888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2EDE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4F30FF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6FA0"/>
    <w:rsid w:val="00547F1F"/>
    <w:rsid w:val="005573EF"/>
    <w:rsid w:val="00561DFC"/>
    <w:rsid w:val="00570323"/>
    <w:rsid w:val="00587D6B"/>
    <w:rsid w:val="00587DF3"/>
    <w:rsid w:val="005F0F7E"/>
    <w:rsid w:val="005F4D2C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426EC"/>
    <w:rsid w:val="006511D3"/>
    <w:rsid w:val="00654824"/>
    <w:rsid w:val="006577B4"/>
    <w:rsid w:val="00662FC1"/>
    <w:rsid w:val="0067538E"/>
    <w:rsid w:val="0068262A"/>
    <w:rsid w:val="00685E7E"/>
    <w:rsid w:val="006C429E"/>
    <w:rsid w:val="006F484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123ED"/>
    <w:rsid w:val="00816600"/>
    <w:rsid w:val="008317A8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8E7D9E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9F4277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125F9"/>
    <w:rsid w:val="00C32C54"/>
    <w:rsid w:val="00C53A06"/>
    <w:rsid w:val="00C60318"/>
    <w:rsid w:val="00C63D01"/>
    <w:rsid w:val="00C74CB4"/>
    <w:rsid w:val="00C868CA"/>
    <w:rsid w:val="00C87258"/>
    <w:rsid w:val="00C92D33"/>
    <w:rsid w:val="00CA6F08"/>
    <w:rsid w:val="00CB4B96"/>
    <w:rsid w:val="00CD1276"/>
    <w:rsid w:val="00CD466F"/>
    <w:rsid w:val="00D22AF4"/>
    <w:rsid w:val="00D24F05"/>
    <w:rsid w:val="00D25023"/>
    <w:rsid w:val="00D25655"/>
    <w:rsid w:val="00D37071"/>
    <w:rsid w:val="00D66FB6"/>
    <w:rsid w:val="00D80405"/>
    <w:rsid w:val="00DB52D3"/>
    <w:rsid w:val="00DC4AFF"/>
    <w:rsid w:val="00DC7E31"/>
    <w:rsid w:val="00DE2256"/>
    <w:rsid w:val="00DF26AE"/>
    <w:rsid w:val="00E1784E"/>
    <w:rsid w:val="00E57783"/>
    <w:rsid w:val="00E7201F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C4209"/>
    <w:rsid w:val="00FD652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Podnoje" w:type="paragraph">
    <w:name w:val="footer"/>
    <w:basedOn w:val="Normal"/>
    <w:link w:val="PodnojeChar"/>
    <w:rsid w:val="00546F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46F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E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E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E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E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Podnoje" w:type="paragraph">
    <w:name w:val="footer"/>
    <w:basedOn w:val="Normal"/>
    <w:link w:val="PodnojeChar"/>
    <w:rsid w:val="00546F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46F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E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E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E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E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2753</izvorni_sadrzaj>
    <derivirana_varijabla naziv="DomainObject.Predmet.Broj_1">2753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St-2753/2016</izvorni_sadrzaj>
    <derivirana_varijabla naziv="DomainObject.Predmet.OznakaBroj_1">St-2753/2016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 SZ</izvorni_sadrzaj>
    <derivirana_varijabla naziv="DomainObject.Predmet.PrimjedbaSuca_1">čl. 429 st.1   SZ</derivirana_varijabla>
  </DomainObject.Predmet.PrimjedbaSuca>
  <DomainObject.Predmet.ProtustrankaFormated>
    <izvorni_sadrzaj>  HESPERIDA d.o.o.</izvorni_sadrzaj>
    <derivirana_varijabla naziv="DomainObject.Predmet.ProtustrankaFormated_1">  HESPERIDA d.o.o.</derivirana_varijabla>
  </DomainObject.Predmet.ProtustrankaFormated>
  <DomainObject.Predmet.ProtustrankaFormatedOIB>
    <izvorni_sadrzaj>  HESPERIDA d.o.o., OIB 91697636316</izvorni_sadrzaj>
    <derivirana_varijabla naziv="DomainObject.Predmet.ProtustrankaFormatedOIB_1">  HESPERIDA d.o.o., OIB 91697636316</derivirana_varijabla>
  </DomainObject.Predmet.ProtustrankaFormatedOIB>
  <DomainObject.Predmet.ProtustrankaFormatedWithAdress>
    <izvorni_sadrzaj> HESPERIDA d.o.o., Prosenička 8, 10000 Zagreb</izvorni_sadrzaj>
    <derivirana_varijabla naziv="DomainObject.Predmet.ProtustrankaFormatedWithAdress_1"> HESPERIDA d.o.o., Prosenička 8, 10000 Zagreb</derivirana_varijabla>
  </DomainObject.Predmet.ProtustrankaFormatedWithAdress>
  <DomainObject.Predmet.ProtustrankaFormatedWithAdressOIB>
    <izvorni_sadrzaj> HESPERIDA d.o.o., OIB 91697636316, Prosenička 8, 10000 Zagreb</izvorni_sadrzaj>
    <derivirana_varijabla naziv="DomainObject.Predmet.ProtustrankaFormatedWithAdressOIB_1"> HESPERIDA d.o.o., OIB 91697636316, Prosenička 8, 10000 Zagreb</derivirana_varijabla>
  </DomainObject.Predmet.ProtustrankaFormatedWithAdressOIB>
  <DomainObject.Predmet.ProtustrankaWithAdress>
    <izvorni_sadrzaj>HESPERIDA d.o.o. Prosenička 8, 10000 Zagreb</izvorni_sadrzaj>
    <derivirana_varijabla naziv="DomainObject.Predmet.ProtustrankaWithAdress_1">HESPERIDA d.o.o. Prosenička 8, 10000 Zagreb</derivirana_varijabla>
  </DomainObject.Predmet.ProtustrankaWithAdress>
  <DomainObject.Predmet.ProtustrankaWithAdressOIB>
    <izvorni_sadrzaj>HESPERIDA d.o.o., OIB 91697636316, Prosenička 8, 10000 Zagreb</izvorni_sadrzaj>
    <derivirana_varijabla naziv="DomainObject.Predmet.ProtustrankaWithAdressOIB_1">HESPERIDA d.o.o., OIB 91697636316, Prosenička 8, 10000 Zagreb</derivirana_varijabla>
  </DomainObject.Predmet.ProtustrankaWithAdressOIB>
  <DomainObject.Predmet.ProtustrankaNazivFormated>
    <izvorni_sadrzaj>HESPERIDA d.o.o.</izvorni_sadrzaj>
    <derivirana_varijabla naziv="DomainObject.Predmet.ProtustrankaNazivFormated_1">HESPERIDA d.o.o.</derivirana_varijabla>
  </DomainObject.Predmet.ProtustrankaNazivFormated>
  <DomainObject.Predmet.ProtustrankaNazivFormatedOIB>
    <izvorni_sadrzaj>HESPERIDA d.o.o., OIB 91697636316</izvorni_sadrzaj>
    <derivirana_varijabla naziv="DomainObject.Predmet.ProtustrankaNazivFormatedOIB_1">HESPERIDA d.o.o., OIB 91697636316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64328.53</izvorni_sadrzaj>
    <derivirana_varijabla naziv="DomainObject.Predmet.TrenutnaVrijednost_1">64328.53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HESPERIDA d.o.o.</item>
    </izvorni_sadrzaj>
    <derivirana_varijabla naziv="DomainObject.Predmet.ProtuStrankaListFormated_1">
      <item>HESPERIDA d.o.o.</item>
    </derivirana_varijabla>
  </DomainObject.Predmet.ProtuStrankaListFormated>
  <DomainObject.Predmet.ProtuStrankaListFormatedOIB>
    <izvorni_sadrzaj>
      <item>HESPERIDA d.o.o., OIB 91697636316</item>
    </izvorni_sadrzaj>
    <derivirana_varijabla naziv="DomainObject.Predmet.ProtuStrankaListFormatedOIB_1">
      <item>HESPERIDA d.o.o., OIB 91697636316</item>
    </derivirana_varijabla>
  </DomainObject.Predmet.ProtuStrankaListFormatedOIB>
  <DomainObject.Predmet.ProtuStrankaListFormatedWithAdress>
    <izvorni_sadrzaj>
      <item>HESPERIDA d.o.o., Prosenička 8, 10000 Zagreb</item>
    </izvorni_sadrzaj>
    <derivirana_varijabla naziv="DomainObject.Predmet.ProtuStrankaListFormatedWithAdress_1">
      <item>HESPERIDA d.o.o., Prosenička 8, 10000 Zagreb</item>
    </derivirana_varijabla>
  </DomainObject.Predmet.ProtuStrankaListFormatedWithAdress>
  <DomainObject.Predmet.ProtuStrankaListFormatedWithAdressOIB>
    <izvorni_sadrzaj>
      <item>HESPERIDA d.o.o., OIB 91697636316, Prosenička 8, 10000 Zagreb</item>
    </izvorni_sadrzaj>
    <derivirana_varijabla naziv="DomainObject.Predmet.ProtuStrankaListFormatedWithAdressOIB_1">
      <item>HESPERIDA d.o.o., OIB 91697636316, Prosenička 8, 10000 Zagreb</item>
    </derivirana_varijabla>
  </DomainObject.Predmet.ProtuStrankaListFormatedWithAdressOIB>
  <DomainObject.Predmet.ProtuStrankaListNazivFormated>
    <izvorni_sadrzaj>
      <item>HESPERIDA d.o.o.</item>
    </izvorni_sadrzaj>
    <derivirana_varijabla naziv="DomainObject.Predmet.ProtuStrankaListNazivFormated_1">
      <item>HESPERIDA d.o.o.</item>
    </derivirana_varijabla>
  </DomainObject.Predmet.ProtuStrankaListNazivFormated>
  <DomainObject.Predmet.ProtuStrankaListNazivFormatedOIB>
    <izvorni_sadrzaj>
      <item>HESPERIDA d.o.o., OIB 91697636316</item>
    </izvorni_sadrzaj>
    <derivirana_varijabla naziv="DomainObject.Predmet.ProtuStrankaListNazivFormatedOIB_1">
      <item>HESPERIDA d.o.o., OIB 91697636316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HESPERIDA d.o.o.</izvorni_sadrzaj>
    <derivirana_varijabla naziv="DomainObject.Predmet.ProtustrankaIDrugi_1">HESPERIDA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HESPERIDA d.o.o., OIB 91697636316, Prosenička 8, 10000 Zagreb</izvorni_sadrzaj>
    <derivirana_varijabla naziv="DomainObject.Predmet.ProtustrankaIDrugiAdressOIB_1">HESPERIDA d.o.o., OIB 91697636316, Prosenička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HESPERIDA d.o.o.</item>
      <item>FINA Regionalni centar Zagreb</item>
    </izvorni_sadrzaj>
    <derivirana_varijabla naziv="DomainObject.Predmet.SudioniciListNaziv_1">
      <item>HESPERIDA d.o.o.</item>
      <item>FINA Regionalni centar Zagreb</item>
    </derivirana_varijabla>
  </DomainObject.Predmet.SudioniciListNaziv>
  <DomainObject.Predmet.SudioniciListAdressOIB>
    <izvorni_sadrzaj>
      <item>HESPERIDA d.o.o., OIB 91697636316, Prosenička 8,10000 Zagreb</item>
      <item>FINA Regionalni centar Zagreb, OIB 85821130368, Trg svibanjskih žrtava 1995. 1,10000 Zagreb</item>
    </izvorni_sadrzaj>
    <derivirana_varijabla naziv="DomainObject.Predmet.SudioniciListAdressOIB_1">
      <item>HESPERIDA d.o.o., OIB 91697636316, Prosenička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91697636316</item>
      <item>, OIB 85821130368</item>
    </izvorni_sadrzaj>
    <derivirana_varijabla naziv="DomainObject.Predmet.SudioniciListNazivOIB_1">
      <item>, OIB 91697636316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02142-69A7-4B3F-A226-3AD28C5F1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797</properties:Words>
  <properties:Characters>4496</properties:Characters>
  <properties:Lines>108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2017-03-15T11:52:00Z</dcterms:created>
  <dc:creator>alet</dc:creator>
  <cp:lastModifiedBy>wsadmin</cp:lastModifiedBy>
  <cp:lastPrinted>2017-03-15T11:52:00Z</cp:lastPrinted>
  <dcterms:modified xmlns:xsi="http://www.w3.org/2001/XMLSchema-instance" xsi:type="dcterms:W3CDTF">2017-03-15T12:04:00Z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