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28fb" w14:paraId="e2e28f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CC2C8B">
        <w:rPr>
          <w:rFonts w:hAnsi="Times New Roman" w:ascii="Times New Roman"/>
          <w:lang w:val="hr-HR"/>
        </w:rPr>
        <w:t>979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2D4A" w:rsidP="00152D4A" w:rsidR="00152D4A" w:rsidRPr="00152D4A">
      <w:pPr>
        <w:jc w:val="center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2D4A" w:rsidP="00153FD0" w:rsidR="00152D4A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5411F">
        <w:rPr>
          <w:rFonts w:hAnsi="Times New Roman" w:ascii="Times New Roman"/>
          <w:szCs w:val="24"/>
          <w:lang w:val="hr-HR"/>
        </w:rPr>
        <w:t xml:space="preserve">PROMOVEO d.o.o., Kraj (Općina Dicmo), Kraj 70, </w:t>
      </w:r>
      <w:r w:rsidR="00F400D4">
        <w:rPr>
          <w:rFonts w:hAnsi="Times New Roman" w:ascii="Times New Roman"/>
          <w:szCs w:val="24"/>
          <w:lang w:val="hr-HR"/>
        </w:rPr>
        <w:t xml:space="preserve">OIB: </w:t>
      </w:r>
      <w:r w:rsidR="0035411F">
        <w:rPr>
          <w:rFonts w:hAnsi="Times New Roman" w:ascii="Times New Roman"/>
          <w:szCs w:val="24"/>
          <w:lang w:val="hr-HR"/>
        </w:rPr>
        <w:t>67799059341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35411F" w:rsidRPr="0035411F">
        <w:rPr>
          <w:rFonts w:hAnsi="Times New Roman" w:ascii="Times New Roman"/>
          <w:szCs w:val="24"/>
          <w:lang w:val="en-GB"/>
        </w:rPr>
        <w:t>PROMOVEO d.o.o., Kraj (Općina Dicmo), Kraj 70, OIB: 67799059341</w:t>
      </w:r>
      <w:r w:rsidR="0035411F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5A3A84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5A3A84">
        <w:rPr>
          <w:rFonts w:hAnsi="Times New Roman" w:ascii="Times New Roman"/>
          <w:szCs w:val="24"/>
          <w:highlight w:val="green"/>
        </w:rPr>
        <w:t>35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5A3A84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5A3A84" w:rsidRPr="005A3A84">
        <w:rPr>
          <w:rFonts w:hAnsi="Times New Roman" w:ascii="Times New Roman"/>
        </w:rPr>
        <w:t>Zdenko Krstić, dipl. pravnik iz Osijeka, Županijska 2, OIB: 13827089798</w:t>
      </w:r>
      <w:r w:rsidR="005A3A84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4B15CD" w:rsidR="004B15CD" w:rsidRPr="0035411F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5411F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35411F">
        <w:rPr>
          <w:rFonts w:hAnsi="Times New Roman" w:ascii="Times New Roman"/>
          <w:szCs w:val="24"/>
          <w:lang w:val="hr-HR"/>
        </w:rPr>
        <w:t xml:space="preserve">skraćeni </w:t>
      </w:r>
      <w:r w:rsidRPr="0035411F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35411F">
        <w:rPr>
          <w:rFonts w:hAnsi="Times New Roman" w:ascii="Times New Roman"/>
          <w:szCs w:val="24"/>
        </w:rPr>
        <w:t xml:space="preserve"> </w:t>
      </w:r>
      <w:r w:rsidR="0035411F" w:rsidRPr="0035411F">
        <w:rPr>
          <w:rFonts w:hAnsi="Times New Roman" w:ascii="Times New Roman"/>
          <w:szCs w:val="24"/>
        </w:rPr>
        <w:t xml:space="preserve">PROMOVEO d.o.o., Kraj (Općina Dicmo), Kraj 70, OIB: 67799059341. </w:t>
      </w:r>
    </w:p>
    <w:p w:rsidRDefault="0035411F" w:rsidP="0035411F" w:rsidR="0035411F" w:rsidRPr="0035411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6D3B6A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6D3B6A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6D3B6A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2D4A" w:rsidP="00152D4A" w:rsidR="00152D4A" w:rsidRPr="00152D4A">
      <w:pPr>
        <w:jc w:val="both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>DNA:</w:t>
      </w:r>
    </w:p>
    <w:p w:rsidRDefault="00152D4A" w:rsidP="00152D4A" w:rsidR="00152D4A" w:rsidRPr="00152D4A">
      <w:pPr>
        <w:jc w:val="both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52D4A" w:rsidP="00152D4A" w:rsidR="00152D4A" w:rsidRPr="00152D4A">
      <w:pPr>
        <w:jc w:val="both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 xml:space="preserve">2.) Dužnik </w:t>
      </w:r>
    </w:p>
    <w:p w:rsidRDefault="00152D4A" w:rsidP="00152D4A" w:rsidR="00152D4A" w:rsidRPr="00152D4A">
      <w:pPr>
        <w:jc w:val="both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>3.) ŽDO Split</w:t>
      </w:r>
    </w:p>
    <w:p w:rsidRDefault="00152D4A" w:rsidP="00152D4A" w:rsidR="00152D4A" w:rsidRPr="00152D4A">
      <w:pPr>
        <w:jc w:val="both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52D4A" w:rsidP="00152D4A" w:rsidR="00152D4A" w:rsidRPr="00152D4A">
      <w:pPr>
        <w:jc w:val="both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52D4A" w:rsidP="00152D4A" w:rsidR="00152D4A" w:rsidRPr="00152D4A">
      <w:pPr>
        <w:jc w:val="both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>6.) Porezna uprava</w:t>
      </w:r>
    </w:p>
    <w:p w:rsidRDefault="00152D4A" w:rsidP="00152D4A" w:rsidR="00152D4A" w:rsidRPr="00152D4A">
      <w:pPr>
        <w:jc w:val="both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>7.) Stečajnom upravitelju</w:t>
      </w:r>
    </w:p>
    <w:p w:rsidRDefault="00152D4A" w:rsidP="00152D4A" w:rsidR="00152D4A" w:rsidRPr="00152D4A">
      <w:pPr>
        <w:jc w:val="both"/>
        <w:rPr>
          <w:rFonts w:hAnsi="Times New Roman" w:ascii="Times New Roman"/>
          <w:szCs w:val="24"/>
          <w:lang w:val="hr-HR"/>
        </w:rPr>
      </w:pPr>
      <w:r w:rsidRPr="00152D4A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2D4A"/>
    <w:rsid w:val="00153FD0"/>
    <w:rsid w:val="001714DB"/>
    <w:rsid w:val="00197AEF"/>
    <w:rsid w:val="001A2476"/>
    <w:rsid w:val="001F6A51"/>
    <w:rsid w:val="0022432A"/>
    <w:rsid w:val="00225BA0"/>
    <w:rsid w:val="0025729D"/>
    <w:rsid w:val="0027270E"/>
    <w:rsid w:val="00297CC6"/>
    <w:rsid w:val="00297E3C"/>
    <w:rsid w:val="002D1228"/>
    <w:rsid w:val="002E6E2A"/>
    <w:rsid w:val="003134FD"/>
    <w:rsid w:val="00332219"/>
    <w:rsid w:val="0035411F"/>
    <w:rsid w:val="003744B4"/>
    <w:rsid w:val="00427140"/>
    <w:rsid w:val="0044615C"/>
    <w:rsid w:val="004A03F1"/>
    <w:rsid w:val="004B15CD"/>
    <w:rsid w:val="004C5FCE"/>
    <w:rsid w:val="004E4991"/>
    <w:rsid w:val="005329EF"/>
    <w:rsid w:val="00541A3B"/>
    <w:rsid w:val="005A3A84"/>
    <w:rsid w:val="005D3FEE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C274A"/>
    <w:rsid w:val="007D1BE8"/>
    <w:rsid w:val="007F1131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81F23"/>
    <w:rsid w:val="00E82219"/>
    <w:rsid w:val="00EA4372"/>
    <w:rsid w:val="00EC270A"/>
    <w:rsid w:val="00EC76E2"/>
    <w:rsid w:val="00F11731"/>
    <w:rsid w:val="00F400D4"/>
    <w:rsid w:val="00FA7924"/>
    <w:rsid w:val="00FB764C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2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7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7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7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2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7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7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7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PROMOVEO d.o.o. za projektiranje i instalacijske radove</izvorni_sadrzaj>
    <derivirana_varijabla naziv="DomainObject.Predmet.ProtustrankaFormated_1">  PROMOVEO d.o.o. za projektiranje i instalacijske radove</derivirana_varijabla>
  </DomainObject.Predmet.ProtustrankaFormated>
  <DomainObject.Predmet.ProtustrankaFormatedOIB>
    <izvorni_sadrzaj>  PROMOVEO d.o.o. za projektiranje i instalacijske radove, OIB 67799059341</izvorni_sadrzaj>
    <derivirana_varijabla naziv="DomainObject.Predmet.ProtustrankaFormatedOIB_1">  PROMOVEO d.o.o. za projektiranje i instalacijske radove, OIB 67799059341</derivirana_varijabla>
  </DomainObject.Predmet.ProtustrankaFormatedOIB>
  <DomainObject.Predmet.ProtustrankaFormatedWithAdress>
    <izvorni_sadrzaj> PROMOVEO d.o.o. za projektiranje i instalacijske radove, Kraj 70, 21230 Sinj</izvorni_sadrzaj>
    <derivirana_varijabla naziv="DomainObject.Predmet.ProtustrankaFormatedWithAdress_1"> PROMOVEO d.o.o. za projektiranje i instalacijske radove, Kraj 70, 21230 Sinj</derivirana_varijabla>
  </DomainObject.Predmet.ProtustrankaFormatedWithAdress>
  <DomainObject.Predmet.ProtustrankaFormatedWithAdressOIB>
    <izvorni_sadrzaj> PROMOVEO d.o.o. za projektiranje i instalacijske radove, OIB 67799059341, Kraj 70, 21230 Sinj</izvorni_sadrzaj>
    <derivirana_varijabla naziv="DomainObject.Predmet.ProtustrankaFormatedWithAdressOIB_1"> PROMOVEO d.o.o. za projektiranje i instalacijske radove, OIB 67799059341, Kraj 70, 21230 Sinj</derivirana_varijabla>
  </DomainObject.Predmet.ProtustrankaFormatedWithAdressOIB>
  <DomainObject.Predmet.ProtustrankaWithAdress>
    <izvorni_sadrzaj>PROMOVEO d.o.o. za projektiranje i instalacijske radove Kraj 70, 21230 Sinj</izvorni_sadrzaj>
    <derivirana_varijabla naziv="DomainObject.Predmet.ProtustrankaWithAdress_1">PROMOVEO d.o.o. za projektiranje i instalacijske radove Kraj 70, 21230 Sinj</derivirana_varijabla>
  </DomainObject.Predmet.ProtustrankaWithAdress>
  <DomainObject.Predmet.ProtustrankaWithAdressOIB>
    <izvorni_sadrzaj>PROMOVEO d.o.o. za projektiranje i instalacijske radove, OIB 67799059341, Kraj 70, 21230 Sinj</izvorni_sadrzaj>
    <derivirana_varijabla naziv="DomainObject.Predmet.ProtustrankaWithAdressOIB_1">PROMOVEO d.o.o. za projektiranje i instalacijske radove, OIB 67799059341, Kraj 70, 21230 Sinj</derivirana_varijabla>
  </DomainObject.Predmet.ProtustrankaWithAdressOIB>
  <DomainObject.Predmet.ProtustrankaNazivFormated>
    <izvorni_sadrzaj>PROMOVEO d.o.o. za projektiranje i instalacijske radove</izvorni_sadrzaj>
    <derivirana_varijabla naziv="DomainObject.Predmet.ProtustrankaNazivFormated_1">PROMOVEO d.o.o. za projektiranje i instalacijske radove</derivirana_varijabla>
  </DomainObject.Predmet.ProtustrankaNazivFormated>
  <DomainObject.Predmet.ProtustrankaNazivFormatedOIB>
    <izvorni_sadrzaj>PROMOVEO d.o.o. za projektiranje i instalacijske radove, OIB 67799059341</izvorni_sadrzaj>
    <derivirana_varijabla naziv="DomainObject.Predmet.ProtustrankaNazivFormatedOIB_1">PROMOVEO d.o.o. za projektiranje i instalacijske radove, OIB 67799059341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2358876.03</izvorni_sadrzaj>
    <derivirana_varijabla naziv="DomainObject.Predmet.TrenutnaVrijednost_1">2358876.03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PROMOVEO d.o.o. za projektiranje i instalacijske radove</item>
    </izvorni_sadrzaj>
    <derivirana_varijabla naziv="DomainObject.Predmet.ProtuStrankaListFormated_1">
      <item>PROMOVEO d.o.o. za projektiranje i instalacijske radove</item>
    </derivirana_varijabla>
  </DomainObject.Predmet.ProtuStrankaListFormated>
  <DomainObject.Predmet.ProtuStrankaListFormatedOIB>
    <izvorni_sadrzaj>
      <item>PROMOVEO d.o.o. za projektiranje i instalacijske radove, OIB 67799059341</item>
    </izvorni_sadrzaj>
    <derivirana_varijabla naziv="DomainObject.Predmet.ProtuStrankaListFormatedOIB_1">
      <item>PROMOVEO d.o.o. za projektiranje i instalacijske radove, OIB 67799059341</item>
    </derivirana_varijabla>
  </DomainObject.Predmet.ProtuStrankaListFormatedOIB>
  <DomainObject.Predmet.ProtuStrankaListFormatedWithAdress>
    <izvorni_sadrzaj>
      <item>PROMOVEO d.o.o. za projektiranje i instalacijske radove, Kraj 70, 21230 Sinj</item>
    </izvorni_sadrzaj>
    <derivirana_varijabla naziv="DomainObject.Predmet.ProtuStrankaListFormatedWithAdress_1">
      <item>PROMOVEO d.o.o. za projektiranje i instalacijske radove, Kraj 70, 21230 Sinj</item>
    </derivirana_varijabla>
  </DomainObject.Predmet.ProtuStrankaListFormatedWithAdress>
  <DomainObject.Predmet.ProtuStrankaListFormatedWithAdressOIB>
    <izvorni_sadrzaj>
      <item>PROMOVEO d.o.o. za projektiranje i instalacijske radove, OIB 67799059341, Kraj 70, 21230 Sinj</item>
    </izvorni_sadrzaj>
    <derivirana_varijabla naziv="DomainObject.Predmet.ProtuStrankaListFormatedWithAdressOIB_1">
      <item>PROMOVEO d.o.o. za projektiranje i instalacijske radove, OIB 67799059341, Kraj 70, 21230 Sinj</item>
    </derivirana_varijabla>
  </DomainObject.Predmet.ProtuStrankaListFormatedWithAdressOIB>
  <DomainObject.Predmet.ProtuStrankaListNazivFormated>
    <izvorni_sadrzaj>
      <item>PROMOVEO d.o.o. za projektiranje i instalacijske radove</item>
    </izvorni_sadrzaj>
    <derivirana_varijabla naziv="DomainObject.Predmet.ProtuStrankaListNazivFormated_1">
      <item>PROMOVEO d.o.o. za projektiranje i instalacijske radove</item>
    </derivirana_varijabla>
  </DomainObject.Predmet.ProtuStrankaListNazivFormated>
  <DomainObject.Predmet.ProtuStrankaListNazivFormatedOIB>
    <izvorni_sadrzaj>
      <item>PROMOVEO d.o.o. za projektiranje i instalacijske radove, OIB 67799059341</item>
    </izvorni_sadrzaj>
    <derivirana_varijabla naziv="DomainObject.Predmet.ProtuStrankaListNazivFormatedOIB_1">
      <item>PROMOVEO d.o.o. za projektiranje i instalacijske radove, OIB 67799059341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PROMOVEO d.o.o. za projektiranje i instalacijske radove</izvorni_sadrzaj>
    <derivirana_varijabla naziv="DomainObject.Predmet.ProtustrankaIDrugi_1">PROMOVEO d.o.o. za projektiranje i instalacijske radove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PROMOVEO d.o.o. za projektiranje i instalacijske radove, OIB 67799059341, Kraj 70, 21230 Sinj</izvorni_sadrzaj>
    <derivirana_varijabla naziv="DomainObject.Predmet.ProtustrankaIDrugiAdressOIB_1">PROMOVEO d.o.o. za projektiranje i instalacijske radove, OIB 67799059341, Kraj 70,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PROMOVEO d.o.o. za projektiranje i instalacijske radove</item>
      <item>FINANCIJSKA AGENCIJA, RC SPLIT</item>
    </izvorni_sadrzaj>
    <derivirana_varijabla naziv="DomainObject.Predmet.SudioniciListNaziv_1">
      <item>PROMOVEO d.o.o. za projektiranje i instalacijske radove</item>
      <item>FINANCIJSKA AGENCIJA, RC SPLIT</item>
    </derivirana_varijabla>
  </DomainObject.Predmet.SudioniciListNaziv>
  <DomainObject.Predmet.SudioniciListAdressOIB>
    <izvorni_sadrzaj>
      <item>PROMOVEO d.o.o. za projektiranje i instalacijske radove, OIB 67799059341, Kraj 70,21230 Sinj</item>
      <item>FINANCIJSKA AGENCIJA, RC SPLIT, OIB 85821130368, Mažuranićevo šetalište 24 b,21000 Split</item>
    </izvorni_sadrzaj>
    <derivirana_varijabla naziv="DomainObject.Predmet.SudioniciListAdressOIB_1">
      <item>PROMOVEO d.o.o. za projektiranje i instalacijske radove, OIB 67799059341, Kraj 70,21230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67799059341</item>
      <item>, OIB 85821130368</item>
    </izvorni_sadrzaj>
    <derivirana_varijabla naziv="DomainObject.Predmet.SudioniciListNazivOIB_1">
      <item>, OIB 67799059341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589</properties:Words>
  <properties:Characters>3174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2015-12-30T09:35:00Z</dcterms:created>
  <dc:creator>Lari Glavaš</dc:creator>
  <cp:lastModifiedBy>Lari Glavaš</cp:lastModifiedBy>
  <cp:lastPrinted>2015-12-30T09:35:00Z</cp:lastPrinted>
  <dcterms:modified xmlns:xsi="http://www.w3.org/2001/XMLSchema-instance" xsi:type="dcterms:W3CDTF">2015-12-30T09:35:00Z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