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5cb5" w14:paraId="d7d5cb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9055CA">
        <w:t>em St-2232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9055CA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9055CA" w:rsidRPr="009055CA">
        <w:t>TRGO-BERNARDA d.o.o., Ivana Meštrovića 12, Dugo Selo</w:t>
      </w:r>
      <w:r w:rsidR="009055CA">
        <w:t>, (OIB:27122564517)</w:t>
      </w:r>
    </w:p>
    <w:p w:rsidRDefault="00612669" w:rsidP="008147BD" w:rsidR="00612669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9055CA">
        <w:t>6.626,82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055CA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CF1064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St-2232/2015</izvorni_sadrzaj>
    <derivirana_varijabla naziv="DomainObject.Predmet.OznakaBroj_1">St-2232/2015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TRGO-BERNARDA d.o.o. zastupanog po punomoćniku Bernarda Funtek</izvorni_sadrzaj>
    <derivirana_varijabla naziv="DomainObject.Predmet.ProtustrankaFormated_1">  TRGO-BERNARDA d.o.o. zastupanog po punomoćniku Bernarda Funtek</derivirana_varijabla>
  </DomainObject.Predmet.ProtustrankaFormated>
  <DomainObject.Predmet.ProtustrankaFormatedOIB>
    <izvorni_sadrzaj>  TRGO-BERNARDA d.o.o., OIB 27122564517 zastupanog po punomoćniku Bernarda Funtek</izvorni_sadrzaj>
    <derivirana_varijabla naziv="DomainObject.Predmet.ProtustrankaFormatedOIB_1">  TRGO-BERNARDA d.o.o., OIB 27122564517 zastupanog po punomoćniku Bernarda Funtek</derivirana_varijabla>
  </DomainObject.Predmet.ProtustrankaFormatedOIB>
  <DomainObject.Predmet.ProtustrankaFormatedWithAdress>
    <izvorni_sadrzaj> TRGO-BERNARDA d.o.o., Ivana Meštrovića 12, 10370 Dugo Selo zastupanog po punomoćniku Bernarda Funtek</izvorni_sadrzaj>
    <derivirana_varijabla naziv="DomainObject.Predmet.ProtustrankaFormatedWithAdress_1"> TRGO-BERNARDA d.o.o., Ivana Meštrovića 12, 10370 Dugo Selo zastupanog po punomoćniku Bernarda Funtek</derivirana_varijabla>
  </DomainObject.Predmet.ProtustrankaFormatedWithAdress>
  <DomainObject.Predmet.ProtustrankaFormatedWithAdressOIB>
    <izvorni_sadrzaj> TRGO-BERNARDA d.o.o., OIB 27122564517, Ivana Meštrovića 12, 10370 Dugo Selo zastupanog po punomoćniku Bernarda Funtek</izvorni_sadrzaj>
    <derivirana_varijabla naziv="DomainObject.Predmet.ProtustrankaFormatedWithAdressOIB_1"> TRGO-BERNARDA d.o.o., OIB 27122564517, Ivana Meštrovića 12, 10370 Dugo Selo zastupanog po punomoćniku Bernarda Funtek</derivirana_varijabla>
  </DomainObject.Predmet.ProtustrankaFormatedWithAdressOIB>
  <DomainObject.Predmet.ProtustrankaWithAdress>
    <izvorni_sadrzaj>TRGO-BERNARDA d.o.o. Ivana Meštrovića 12, 10370 Dugo Selo</izvorni_sadrzaj>
    <derivirana_varijabla naziv="DomainObject.Predmet.ProtustrankaWithAdress_1">TRGO-BERNARDA d.o.o. Ivana Meštrovića 12, 10370 Dugo Selo</derivirana_varijabla>
  </DomainObject.Predmet.ProtustrankaWithAdress>
  <DomainObject.Predmet.ProtustrankaWithAdressOIB>
    <izvorni_sadrzaj>TRGO-BERNARDA d.o.o., OIB 27122564517, Ivana Meštrovića 12, 10370 Dugo Selo</izvorni_sadrzaj>
    <derivirana_varijabla naziv="DomainObject.Predmet.ProtustrankaWithAdressOIB_1">TRGO-BERNARDA d.o.o., OIB 27122564517, Ivana Meštrovića 12, 10370 Dugo Selo</derivirana_varijabla>
  </DomainObject.Predmet.ProtustrankaWithAdressOIB>
  <DomainObject.Predmet.ProtustrankaNazivFormated>
    <izvorni_sadrzaj>TRGO-BERNARDA d.o.o.</izvorni_sadrzaj>
    <derivirana_varijabla naziv="DomainObject.Predmet.ProtustrankaNazivFormated_1">TRGO-BERNARDA d.o.o.</derivirana_varijabla>
  </DomainObject.Predmet.ProtustrankaNazivFormated>
  <DomainObject.Predmet.ProtustrankaNazivFormatedOIB>
    <izvorni_sadrzaj>TRGO-BERNARDA d.o.o., OIB 27122564517</izvorni_sadrzaj>
    <derivirana_varijabla naziv="DomainObject.Predmet.ProtustrankaNazivFormatedOIB_1">TRGO-BERNARDA d.o.o., OIB 27122564517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TRGO-BERNARDA d.o.o. zastupanog po punomoćniku Bernarda Funtek</item>
    </izvorni_sadrzaj>
    <derivirana_varijabla naziv="DomainObject.Predmet.ProtuStrankaListFormated_1">
      <item>TRGO-BERNARDA d.o.o. zastupanog po punomoćniku Bernarda Funtek</item>
    </derivirana_varijabla>
  </DomainObject.Predmet.ProtuStrankaListFormated>
  <DomainObject.Predmet.ProtuStrankaListFormatedOIB>
    <izvorni_sadrzaj>
      <item>TRGO-BERNARDA d.o.o., OIB 27122564517 zastupanog po punomoćniku Bernarda Funtek</item>
    </izvorni_sadrzaj>
    <derivirana_varijabla naziv="DomainObject.Predmet.ProtuStrankaListFormatedOIB_1">
      <item>TRGO-BERNARDA d.o.o., OIB 27122564517 zastupanog po punomoćniku Bernarda Funtek</item>
    </derivirana_varijabla>
  </DomainObject.Predmet.ProtuStrankaListFormatedOIB>
  <DomainObject.Predmet.ProtuStrankaListFormatedWithAdress>
    <izvorni_sadrzaj>
      <item>TRGO-BERNARDA d.o.o., Ivana Meštrovića 12, 10370 Dugo Selo zastupanog po punomoćniku Bernarda Funtek</item>
    </izvorni_sadrzaj>
    <derivirana_varijabla naziv="DomainObject.Predmet.ProtuStrankaListFormatedWithAdress_1">
      <item>TRGO-BERNARDA d.o.o., Ivana Meštrovića 12, 10370 Dugo Selo zastupanog po punomoćniku Bernarda Funtek</item>
    </derivirana_varijabla>
  </DomainObject.Predmet.ProtuStrankaListFormatedWithAdress>
  <DomainObject.Predmet.ProtuStrankaListFormatedWithAdressOIB>
    <izvorni_sadrzaj>
      <item>TRGO-BERNARDA d.o.o., OIB 27122564517, Ivana Meštrovića 12, 10370 Dugo Selo zastupanog po punomoćniku Bernarda Funtek</item>
    </izvorni_sadrzaj>
    <derivirana_varijabla naziv="DomainObject.Predmet.ProtuStrankaListFormatedWithAdressOIB_1">
      <item>TRGO-BERNARDA d.o.o., OIB 27122564517, Ivana Meštrovića 12, 10370 Dugo Selo zastupanog po punomoćniku Bernarda Funtek</item>
    </derivirana_varijabla>
  </DomainObject.Predmet.ProtuStrankaListFormatedWithAdressOIB>
  <DomainObject.Predmet.ProtuStrankaListNazivFormated>
    <izvorni_sadrzaj>
      <item>TRGO-BERNARDA d.o.o.</item>
    </izvorni_sadrzaj>
    <derivirana_varijabla naziv="DomainObject.Predmet.ProtuStrankaListNazivFormated_1">
      <item>TRGO-BERNARDA d.o.o.</item>
    </derivirana_varijabla>
  </DomainObject.Predmet.ProtuStrankaListNazivFormated>
  <DomainObject.Predmet.ProtuStrankaListNazivFormatedOIB>
    <izvorni_sadrzaj>
      <item>TRGO-BERNARDA d.o.o., OIB 27122564517</item>
    </izvorni_sadrzaj>
    <derivirana_varijabla naziv="DomainObject.Predmet.ProtuStrankaListNazivFormatedOIB_1">
      <item>TRGO-BERNARDA d.o.o., OIB 27122564517</item>
    </derivirana_varijabla>
  </DomainObject.Predmet.ProtuStrankaListNazivFormatedOIB>
  <DomainObject.Predmet.OstaliListFormated>
    <izvorni_sadrzaj>
      <item>Bernarda Funtek punomoćnik sudionika u postupku TRGO-BERNARDA d.o.o.</item>
    </izvorni_sadrzaj>
    <derivirana_varijabla naziv="DomainObject.Predmet.OstaliListFormated_1">
      <item>Bernarda Funtek punomoćnik sudionika u postupku TRGO-BERNARDA d.o.o.</item>
    </derivirana_varijabla>
  </DomainObject.Predmet.OstaliListFormated>
  <DomainObject.Predmet.OstaliListFormatedOIB>
    <izvorni_sadrzaj>
      <item>Bernarda Funtek, OIB 44541882620 punomoćnik sudionika u postupku TRGO-BERNARDA d.o.o.</item>
    </izvorni_sadrzaj>
    <derivirana_varijabla naziv="DomainObject.Predmet.OstaliListFormatedOIB_1">
      <item>Bernarda Funtek, OIB 44541882620 punomoćnik sudionika u postupku TRGO-BERNARDA d.o.o.</item>
    </derivirana_varijabla>
  </DomainObject.Predmet.OstaliListFormatedOIB>
  <DomainObject.Predmet.OstaliListFormatedWithAdress>
    <izvorni_sadrzaj>
      <item>Bernarda Funtek, Augusta Šenoe bb, 10370 Dugo Selo punomoćnik sudionika u postupku TRGO-BERNARDA d.o.o.</item>
    </izvorni_sadrzaj>
    <derivirana_varijabla naziv="DomainObject.Predmet.OstaliListFormatedWithAdress_1">
      <item>Bernarda Funtek, Augusta Šenoe bb, 10370 Dugo Selo punomoćnik sudionika u postupku TRGO-BERNARDA d.o.o.</item>
    </derivirana_varijabla>
  </DomainObject.Predmet.OstaliListFormatedWithAdress>
  <DomainObject.Predmet.OstaliListFormatedWithAdressOIB>
    <izvorni_sadrzaj>
      <item>Bernarda Funtek, OIB 44541882620, Augusta Šenoe bb, 10370 Dugo Selo punomoćnik sudionika u postupku TRGO-BERNARDA d.o.o.</item>
    </izvorni_sadrzaj>
    <derivirana_varijabla naziv="DomainObject.Predmet.OstaliListFormatedWithAdressOIB_1">
      <item>Bernarda Funtek, OIB 44541882620, Augusta Šenoe bb, 10370 Dugo Selo punomoćnik sudionika u postupku TRGO-BERNARDA d.o.o.</item>
    </derivirana_varijabla>
  </DomainObject.Predmet.OstaliListFormatedWithAdressOIB>
  <DomainObject.Predmet.OstaliListNazivFormated>
    <izvorni_sadrzaj>
      <item>Bernarda Funtek</item>
    </izvorni_sadrzaj>
    <derivirana_varijabla naziv="DomainObject.Predmet.OstaliListNazivFormated_1">
      <item>Bernarda Funtek</item>
    </derivirana_varijabla>
  </DomainObject.Predmet.OstaliListNazivFormated>
  <DomainObject.Predmet.OstaliListNazivFormatedOIB>
    <izvorni_sadrzaj>
      <item>Bernarda Funtek, OIB 44541882620</item>
    </izvorni_sadrzaj>
    <derivirana_varijabla naziv="DomainObject.Predmet.OstaliListNazivFormatedOIB_1">
      <item>Bernarda Funtek, OIB 44541882620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TRGO-BERNARDA d.o.o.</izvorni_sadrzaj>
    <derivirana_varijabla naziv="DomainObject.Predmet.ProtustrankaIDrugi_1">TRGO-BERNARDA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TRGO-BERNARDA d.o.o., OIB 27122564517, Ivana Meštrovića 12, 10370 Dugo Selo</izvorni_sadrzaj>
    <derivirana_varijabla naziv="DomainObject.Predmet.ProtustrankaIDrugiAdressOIB_1">TRGO-BERNARDA d.o.o., OIB 27122564517, Ivana Meštrovića 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TRGO-BERNARDA d.o.o.</item>
      <item>Bernarda Funtek</item>
    </izvorni_sadrzaj>
    <derivirana_varijabla naziv="DomainObject.Predmet.SudioniciListNaziv_1">
      <item>FINA Regionalni centar Zagreb</item>
      <item>TRGO-BERNARDA d.o.o.</item>
      <item>Bernarda Funtek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TRGO-BERNARDA d.o.o., OIB 27122564517, Ivana Meštrovića 12,10370 Dugo Selo</item>
      <item>Bernarda Funtek, OIB 44541882620, Augusta Šenoe bb,10370 Dugo Selo</item>
    </izvorni_sadrzaj>
    <derivirana_varijabla naziv="DomainObject.Predmet.SudioniciListAdressOIB_1">
      <item>FINA Regionalni centar Zagreb, OIB 85821130368, Trg svibanjskih žrtava 1995. 1,10000 Zagreb</item>
      <item>TRGO-BERNARDA d.o.o., OIB 27122564517, Ivana Meštrovića 12,10370 Dugo Selo</item>
      <item>Bernarda Funtek, OIB 44541882620, Augusta Šenoe bb,10370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27122564517</item>
      <item>, OIB 44541882620</item>
    </izvorni_sadrzaj>
    <derivirana_varijabla naziv="DomainObject.Predmet.SudioniciListNazivOIB_1">
      <item>, OIB 85821130368</item>
      <item>, OIB 27122564517</item>
      <item>, OIB 44541882620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1317</properties:Characters>
  <properties:Lines>45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2015-11-16T09:24:00Z</cp:lastPrinted>
  <dcterms:modified xmlns:xsi="http://www.w3.org/2001/XMLSchema-instance" xsi:type="dcterms:W3CDTF">2015-11-16T09:26:00Z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