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cb96" w14:paraId="89ecb96" w:rsidRDefault="00D35D96" w:rsidP="00732EEF" w:rsidR="00732EEF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EEF" w:rsidP="00732EEF" w:rsidR="00732EEF" w:rsidRPr="00B22BBD">
      <w:pPr>
        <w:ind w:firstLine="708" w:left="708"/>
        <w:rPr>
          <w:color w:val="000000"/>
          <w:sz w:val="22"/>
          <w:szCs w:val="22"/>
        </w:rPr>
      </w:pP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71205D" w:rsidR="0071205D" w:rsidRPr="00B22BBD">
      <w:pPr>
        <w:pStyle w:val="Naslov1"/>
        <w:rPr>
          <w:sz w:val="22"/>
          <w:szCs w:val="22"/>
        </w:rPr>
      </w:pPr>
    </w:p>
    <w:p w:rsidRDefault="00AB5585" w:rsidP="00AB5585" w:rsidR="00AB5585" w:rsidRPr="0039345F">
      <w:pPr>
        <w:jc w:val="right"/>
        <w:rPr>
          <w:b/>
        </w:rPr>
      </w:pPr>
      <w:proofErr w:type="spellStart"/>
      <w:r w:rsidRPr="0039345F">
        <w:rPr>
          <w:b/>
        </w:rPr>
        <w:t>Posl</w:t>
      </w:r>
      <w:proofErr w:type="spellEnd"/>
      <w:r w:rsidRPr="0039345F">
        <w:rPr>
          <w:b/>
        </w:rPr>
        <w:t>. br. 6-St.</w:t>
      </w:r>
      <w:r>
        <w:rPr>
          <w:b/>
        </w:rPr>
        <w:t>1</w:t>
      </w:r>
      <w:r w:rsidR="001D1000">
        <w:rPr>
          <w:b/>
        </w:rPr>
        <w:t>74</w:t>
      </w:r>
      <w:r w:rsidRPr="0039345F">
        <w:rPr>
          <w:b/>
        </w:rPr>
        <w:t>/201</w:t>
      </w:r>
      <w:r w:rsidR="001D1000">
        <w:rPr>
          <w:b/>
        </w:rPr>
        <w:t>4</w:t>
      </w:r>
      <w:r w:rsidRPr="0039345F">
        <w:rPr>
          <w:b/>
        </w:rPr>
        <w:t>-</w:t>
      </w:r>
      <w:r w:rsidR="00175167">
        <w:rPr>
          <w:b/>
        </w:rPr>
        <w:t>1</w:t>
      </w:r>
      <w:r w:rsidR="00F2526E">
        <w:rPr>
          <w:b/>
        </w:rPr>
        <w:t>14</w:t>
      </w:r>
    </w:p>
    <w:p w:rsidRDefault="00AB5585" w:rsidP="00AB5585" w:rsidR="00AB5585" w:rsidRPr="0039345F">
      <w:pPr>
        <w:jc w:val="both"/>
        <w:rPr>
          <w:b/>
        </w:rPr>
      </w:pPr>
    </w:p>
    <w:p w:rsidRDefault="00AB5585" w:rsidP="00AB5585" w:rsidR="00AB5585" w:rsidRPr="0039345F">
      <w:pPr>
        <w:jc w:val="both"/>
        <w:rPr>
          <w:b/>
        </w:rPr>
      </w:pPr>
    </w:p>
    <w:p w:rsidRDefault="00AB5585" w:rsidP="00AB5585" w:rsidR="00AB5585" w:rsidRPr="0039345F">
      <w:pPr>
        <w:jc w:val="center"/>
        <w:rPr>
          <w:b/>
        </w:rPr>
      </w:pPr>
      <w:r w:rsidRPr="0039345F">
        <w:rPr>
          <w:b/>
        </w:rPr>
        <w:t>R E P U B L I K A  H R V A T S K A</w:t>
      </w:r>
    </w:p>
    <w:p w:rsidRDefault="00AB5585" w:rsidP="00AB5585" w:rsidR="00AB5585" w:rsidRPr="0039345F">
      <w:pPr>
        <w:jc w:val="center"/>
        <w:rPr>
          <w:b/>
        </w:rPr>
      </w:pPr>
    </w:p>
    <w:p w:rsidRDefault="00AB5585" w:rsidP="00AB5585" w:rsidR="00AB5585" w:rsidRPr="0039345F">
      <w:pPr>
        <w:jc w:val="center"/>
        <w:rPr>
          <w:b/>
        </w:rPr>
      </w:pPr>
      <w:r w:rsidRPr="0039345F">
        <w:rPr>
          <w:b/>
        </w:rPr>
        <w:t>Z A K L J U Č A K</w:t>
      </w:r>
    </w:p>
    <w:p w:rsidRDefault="00AB5585" w:rsidP="00AB5585" w:rsidR="00AB5585" w:rsidRPr="0039345F">
      <w:pPr>
        <w:jc w:val="both"/>
      </w:pPr>
    </w:p>
    <w:p w:rsidRDefault="00AB5585" w:rsidP="00AB5585" w:rsidR="00AB5585" w:rsidRPr="00AB5585">
      <w:pPr>
        <w:jc w:val="both"/>
        <w:rPr>
          <w:sz w:val="22"/>
          <w:szCs w:val="22"/>
        </w:rPr>
      </w:pPr>
      <w:r w:rsidRPr="0039345F">
        <w:tab/>
      </w: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1D1000">
        <w:rPr>
          <w:sz w:val="22"/>
          <w:szCs w:val="22"/>
        </w:rPr>
        <w:t xml:space="preserve">SPORT GRADNJA društvo s ograničenom odgovornošću za graditeljstvo, trgovinu i usluge "u stečaju", Ploče, Trg kralja Zvonimira 11, </w:t>
      </w:r>
      <w:r w:rsidR="001D1000" w:rsidRPr="00332DE0">
        <w:rPr>
          <w:sz w:val="22"/>
          <w:szCs w:val="22"/>
        </w:rPr>
        <w:t xml:space="preserve">MBS </w:t>
      </w:r>
      <w:r w:rsidR="001D1000">
        <w:rPr>
          <w:sz w:val="22"/>
          <w:szCs w:val="22"/>
        </w:rPr>
        <w:t>090011311</w:t>
      </w:r>
      <w:r w:rsidR="001D1000" w:rsidRPr="00332DE0">
        <w:rPr>
          <w:sz w:val="22"/>
          <w:szCs w:val="22"/>
        </w:rPr>
        <w:t>, OIB</w:t>
      </w:r>
      <w:r w:rsidR="001D1000">
        <w:rPr>
          <w:sz w:val="22"/>
          <w:szCs w:val="22"/>
        </w:rPr>
        <w:t>: 89824127013</w:t>
      </w:r>
      <w:r w:rsidR="001D1000" w:rsidRPr="00211AE3">
        <w:rPr>
          <w:sz w:val="22"/>
          <w:szCs w:val="22"/>
        </w:rPr>
        <w:t xml:space="preserve">, zastupano po stečajnom upravitelju </w:t>
      </w:r>
      <w:r w:rsidR="001D1000">
        <w:rPr>
          <w:sz w:val="22"/>
          <w:szCs w:val="22"/>
        </w:rPr>
        <w:t>Jozu Bagariću iz Ploča</w:t>
      </w:r>
      <w:r w:rsidRPr="00AB5585">
        <w:rPr>
          <w:sz w:val="22"/>
          <w:szCs w:val="22"/>
        </w:rPr>
        <w:t xml:space="preserve">, </w:t>
      </w:r>
      <w:r w:rsidR="0014620A">
        <w:rPr>
          <w:sz w:val="22"/>
          <w:szCs w:val="22"/>
        </w:rPr>
        <w:t xml:space="preserve">izvan ročišta, </w:t>
      </w:r>
      <w:r w:rsidRPr="00AB5585">
        <w:rPr>
          <w:sz w:val="22"/>
          <w:szCs w:val="22"/>
        </w:rPr>
        <w:t xml:space="preserve">dana </w:t>
      </w:r>
      <w:r w:rsidR="001D1000">
        <w:rPr>
          <w:sz w:val="22"/>
          <w:szCs w:val="22"/>
        </w:rPr>
        <w:t>1</w:t>
      </w:r>
      <w:r w:rsidR="00F2526E">
        <w:rPr>
          <w:sz w:val="22"/>
          <w:szCs w:val="22"/>
        </w:rPr>
        <w:t>5</w:t>
      </w:r>
      <w:r w:rsidRPr="00AB5585">
        <w:rPr>
          <w:sz w:val="22"/>
          <w:szCs w:val="22"/>
        </w:rPr>
        <w:t xml:space="preserve">. </w:t>
      </w:r>
      <w:r w:rsidR="00651F02">
        <w:rPr>
          <w:sz w:val="22"/>
          <w:szCs w:val="22"/>
        </w:rPr>
        <w:t>prosinca</w:t>
      </w:r>
      <w:r w:rsidRPr="00AB5585">
        <w:rPr>
          <w:sz w:val="22"/>
          <w:szCs w:val="22"/>
        </w:rPr>
        <w:t xml:space="preserve"> 201</w:t>
      </w:r>
      <w:r w:rsidR="000224D4">
        <w:rPr>
          <w:sz w:val="22"/>
          <w:szCs w:val="22"/>
        </w:rPr>
        <w:t>7</w:t>
      </w:r>
      <w:r w:rsidRPr="00AB5585">
        <w:rPr>
          <w:sz w:val="22"/>
          <w:szCs w:val="22"/>
        </w:rPr>
        <w:t>. godine</w:t>
      </w:r>
    </w:p>
    <w:p w:rsidRDefault="00B22BBD" w:rsidP="00B22BBD" w:rsidR="00B22BBD">
      <w:pPr>
        <w:jc w:val="both"/>
        <w:rPr>
          <w:sz w:val="22"/>
          <w:szCs w:val="22"/>
        </w:rPr>
      </w:pPr>
    </w:p>
    <w:p w:rsidRDefault="004A2B5E" w:rsidP="00B22BBD" w:rsidR="004A2B5E" w:rsidRPr="00B22BBD">
      <w:pPr>
        <w:jc w:val="both"/>
        <w:rPr>
          <w:sz w:val="22"/>
          <w:szCs w:val="22"/>
        </w:rPr>
      </w:pPr>
    </w:p>
    <w:p w:rsidRDefault="00B22BBD" w:rsidP="00B22BBD" w:rsidR="00B22BBD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05FFA" w:rsidP="00005FFA" w:rsidR="00005FFA">
      <w:pPr>
        <w:jc w:val="both"/>
        <w:rPr>
          <w:b/>
          <w:sz w:val="22"/>
          <w:szCs w:val="22"/>
        </w:rPr>
      </w:pPr>
    </w:p>
    <w:p w:rsidRDefault="00005FFA" w:rsidP="00005FFA" w:rsidR="00F2526E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F2526E">
        <w:rPr>
          <w:sz w:val="22"/>
          <w:szCs w:val="22"/>
        </w:rPr>
        <w:t>Nalaže se</w:t>
      </w:r>
      <w:r>
        <w:rPr>
          <w:sz w:val="22"/>
          <w:szCs w:val="22"/>
        </w:rPr>
        <w:t xml:space="preserve"> stečajn</w:t>
      </w:r>
      <w:r w:rsidR="00F2526E">
        <w:rPr>
          <w:sz w:val="22"/>
          <w:szCs w:val="22"/>
        </w:rPr>
        <w:t>om</w:t>
      </w:r>
      <w:r>
        <w:rPr>
          <w:sz w:val="22"/>
          <w:szCs w:val="22"/>
        </w:rPr>
        <w:t xml:space="preserve"> upravitelj</w:t>
      </w:r>
      <w:r w:rsidR="00F2526E">
        <w:rPr>
          <w:sz w:val="22"/>
          <w:szCs w:val="22"/>
        </w:rPr>
        <w:t>u</w:t>
      </w:r>
      <w:r>
        <w:rPr>
          <w:sz w:val="22"/>
          <w:szCs w:val="22"/>
        </w:rPr>
        <w:t xml:space="preserve"> u roku od </w:t>
      </w:r>
      <w:r w:rsidR="00F2526E">
        <w:rPr>
          <w:sz w:val="22"/>
          <w:szCs w:val="22"/>
        </w:rPr>
        <w:t>15</w:t>
      </w:r>
      <w:r>
        <w:rPr>
          <w:sz w:val="22"/>
          <w:szCs w:val="22"/>
        </w:rPr>
        <w:t xml:space="preserve"> dana </w:t>
      </w:r>
      <w:r w:rsidR="00AC53D5">
        <w:rPr>
          <w:sz w:val="22"/>
          <w:szCs w:val="22"/>
        </w:rPr>
        <w:t xml:space="preserve">ispraviti i dopuniti prijedlog za održavanje završnog ročišta tako što će </w:t>
      </w:r>
      <w:r w:rsidR="00F2526E">
        <w:rPr>
          <w:sz w:val="22"/>
          <w:szCs w:val="22"/>
        </w:rPr>
        <w:t>dostaviti završni diobni popis.</w:t>
      </w:r>
    </w:p>
    <w:p w:rsidRDefault="00005FFA" w:rsidP="00005FFA" w:rsidR="00005FFA">
      <w:pPr>
        <w:jc w:val="both"/>
        <w:rPr>
          <w:sz w:val="22"/>
          <w:szCs w:val="22"/>
        </w:rPr>
      </w:pPr>
    </w:p>
    <w:p w:rsidRDefault="0082627E" w:rsidP="0082627E" w:rsidR="0082627E" w:rsidRPr="009A1ADA">
      <w:pPr>
        <w:jc w:val="center"/>
        <w:rPr>
          <w:b/>
          <w:sz w:val="22"/>
          <w:szCs w:val="22"/>
        </w:rPr>
      </w:pPr>
      <w:r w:rsidRPr="009A1ADA">
        <w:rPr>
          <w:b/>
          <w:sz w:val="22"/>
          <w:szCs w:val="22"/>
        </w:rPr>
        <w:t xml:space="preserve">U Dubrovniku, </w:t>
      </w:r>
      <w:r w:rsidR="00A82563">
        <w:rPr>
          <w:b/>
          <w:sz w:val="22"/>
          <w:szCs w:val="22"/>
        </w:rPr>
        <w:t>1</w:t>
      </w:r>
      <w:r w:rsidR="00AC53D5">
        <w:rPr>
          <w:b/>
          <w:sz w:val="22"/>
          <w:szCs w:val="22"/>
        </w:rPr>
        <w:t>5</w:t>
      </w:r>
      <w:r w:rsidRPr="009A1ADA">
        <w:rPr>
          <w:b/>
          <w:sz w:val="22"/>
          <w:szCs w:val="22"/>
        </w:rPr>
        <w:t xml:space="preserve">. </w:t>
      </w:r>
      <w:r w:rsidR="00AA0A29">
        <w:rPr>
          <w:b/>
          <w:sz w:val="22"/>
          <w:szCs w:val="22"/>
        </w:rPr>
        <w:t>prosinca</w:t>
      </w:r>
      <w:r w:rsidR="00FF24D6">
        <w:rPr>
          <w:b/>
          <w:sz w:val="22"/>
          <w:szCs w:val="22"/>
        </w:rPr>
        <w:t xml:space="preserve"> </w:t>
      </w:r>
      <w:r w:rsidRPr="009A1ADA">
        <w:rPr>
          <w:b/>
          <w:sz w:val="22"/>
          <w:szCs w:val="22"/>
        </w:rPr>
        <w:t>201</w:t>
      </w:r>
      <w:r w:rsidR="00FA5F64">
        <w:rPr>
          <w:b/>
          <w:sz w:val="22"/>
          <w:szCs w:val="22"/>
        </w:rPr>
        <w:t>7</w:t>
      </w:r>
      <w:r w:rsidRPr="009A1ADA">
        <w:rPr>
          <w:b/>
          <w:sz w:val="22"/>
          <w:szCs w:val="22"/>
        </w:rPr>
        <w:t>. godine</w:t>
      </w:r>
    </w:p>
    <w:p w:rsidRDefault="0082627E" w:rsidP="0082627E" w:rsidR="0082627E" w:rsidRPr="009A1ADA">
      <w:pPr>
        <w:rPr>
          <w:sz w:val="22"/>
          <w:szCs w:val="22"/>
        </w:rPr>
      </w:pP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</w:p>
    <w:p w:rsidRDefault="0082627E" w:rsidP="007B0E57" w:rsidR="0082627E" w:rsidRPr="009A1ADA">
      <w:pPr>
        <w:ind w:firstLine="708" w:left="5052"/>
        <w:rPr>
          <w:b/>
          <w:sz w:val="22"/>
          <w:szCs w:val="22"/>
        </w:rPr>
      </w:pPr>
      <w:r w:rsidRPr="009A1ADA">
        <w:rPr>
          <w:b/>
          <w:sz w:val="22"/>
          <w:szCs w:val="22"/>
        </w:rPr>
        <w:t>Stečajni sudac:</w:t>
      </w:r>
    </w:p>
    <w:p w:rsidRDefault="0082627E" w:rsidP="0082627E" w:rsidR="0082627E" w:rsidRPr="009A1ADA">
      <w:pPr>
        <w:rPr>
          <w:b/>
          <w:sz w:val="22"/>
          <w:szCs w:val="22"/>
        </w:rPr>
      </w:pPr>
    </w:p>
    <w:p w:rsidRDefault="0082627E" w:rsidP="0082627E" w:rsidR="0082627E" w:rsidRPr="009A1ADA">
      <w:pPr>
        <w:rPr>
          <w:b/>
          <w:sz w:val="22"/>
          <w:szCs w:val="22"/>
        </w:rPr>
      </w:pP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b/>
          <w:sz w:val="22"/>
          <w:szCs w:val="22"/>
        </w:rPr>
        <w:t>Srđan Gavranić</w:t>
      </w:r>
    </w:p>
    <w:p w:rsidRDefault="0082627E" w:rsidP="0082627E" w:rsidR="0082627E" w:rsidRPr="009A1ADA">
      <w:pPr>
        <w:rPr>
          <w:b/>
          <w:sz w:val="22"/>
          <w:szCs w:val="22"/>
        </w:rPr>
      </w:pPr>
    </w:p>
    <w:p w:rsidRDefault="0082627E" w:rsidP="0082627E" w:rsidR="0082627E" w:rsidRPr="009A1ADA">
      <w:pPr>
        <w:rPr>
          <w:b/>
          <w:sz w:val="22"/>
          <w:szCs w:val="22"/>
        </w:rPr>
      </w:pPr>
    </w:p>
    <w:p w:rsidRDefault="0082627E" w:rsidP="0082627E" w:rsidR="0082627E" w:rsidRPr="009A1ADA">
      <w:pPr>
        <w:rPr>
          <w:b/>
          <w:sz w:val="22"/>
          <w:szCs w:val="22"/>
        </w:rPr>
      </w:pPr>
      <w:r w:rsidRPr="009A1ADA">
        <w:rPr>
          <w:b/>
          <w:sz w:val="22"/>
          <w:szCs w:val="22"/>
        </w:rPr>
        <w:t>POUKA O PRAVNOM LIJEKU</w:t>
      </w:r>
    </w:p>
    <w:p w:rsidRDefault="0082627E" w:rsidP="0082627E" w:rsidR="0082627E" w:rsidRPr="009A1ADA">
      <w:pPr>
        <w:rPr>
          <w:sz w:val="22"/>
          <w:szCs w:val="22"/>
        </w:rPr>
      </w:pPr>
      <w:r w:rsidRPr="009A1ADA">
        <w:rPr>
          <w:sz w:val="22"/>
          <w:szCs w:val="22"/>
        </w:rPr>
        <w:t xml:space="preserve">Protiv ovog </w:t>
      </w:r>
      <w:r>
        <w:rPr>
          <w:sz w:val="22"/>
          <w:szCs w:val="22"/>
        </w:rPr>
        <w:t>zaključka</w:t>
      </w:r>
      <w:r w:rsidRPr="009A1ADA">
        <w:rPr>
          <w:sz w:val="22"/>
          <w:szCs w:val="22"/>
        </w:rPr>
        <w:t xml:space="preserve">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9A1ADA">
          <w:rPr>
            <w:sz w:val="22"/>
            <w:szCs w:val="22"/>
          </w:rPr>
          <w:t>42. st</w:t>
        </w:r>
      </w:smartTag>
      <w:r w:rsidRPr="009A1ADA">
        <w:rPr>
          <w:sz w:val="22"/>
          <w:szCs w:val="22"/>
        </w:rPr>
        <w:t>. 1. SZ).</w:t>
      </w:r>
    </w:p>
    <w:p w:rsidRDefault="0082627E" w:rsidP="0082627E" w:rsidR="0082627E" w:rsidRPr="009A1ADA">
      <w:pPr>
        <w:rPr>
          <w:sz w:val="22"/>
          <w:szCs w:val="22"/>
        </w:rPr>
      </w:pPr>
    </w:p>
    <w:p w:rsidRDefault="0082627E" w:rsidP="0082627E" w:rsidR="0082627E">
      <w:pPr>
        <w:rPr>
          <w:sz w:val="22"/>
          <w:szCs w:val="22"/>
        </w:rPr>
      </w:pPr>
      <w:r w:rsidRPr="009A1ADA">
        <w:rPr>
          <w:b/>
          <w:sz w:val="22"/>
          <w:szCs w:val="22"/>
        </w:rPr>
        <w:t>DN-a</w:t>
      </w:r>
      <w:r w:rsidRPr="009A1ADA">
        <w:rPr>
          <w:sz w:val="22"/>
          <w:szCs w:val="22"/>
        </w:rPr>
        <w:t xml:space="preserve"> (</w:t>
      </w:r>
      <w:r w:rsidR="00A82563">
        <w:rPr>
          <w:sz w:val="22"/>
          <w:szCs w:val="22"/>
        </w:rPr>
        <w:t>1</w:t>
      </w:r>
      <w:r w:rsidR="00AC53D5">
        <w:rPr>
          <w:sz w:val="22"/>
          <w:szCs w:val="22"/>
        </w:rPr>
        <w:t>5</w:t>
      </w:r>
      <w:r w:rsidRPr="009A1ADA">
        <w:rPr>
          <w:sz w:val="22"/>
          <w:szCs w:val="22"/>
        </w:rPr>
        <w:t>.</w:t>
      </w:r>
      <w:r w:rsidR="00AA0A29">
        <w:rPr>
          <w:sz w:val="22"/>
          <w:szCs w:val="22"/>
        </w:rPr>
        <w:t>12</w:t>
      </w:r>
      <w:r w:rsidR="00E30F78">
        <w:rPr>
          <w:sz w:val="22"/>
          <w:szCs w:val="22"/>
        </w:rPr>
        <w:t>.</w:t>
      </w:r>
      <w:r w:rsidRPr="009A1ADA">
        <w:rPr>
          <w:sz w:val="22"/>
          <w:szCs w:val="22"/>
        </w:rPr>
        <w:t>201</w:t>
      </w:r>
      <w:r w:rsidR="00175167">
        <w:rPr>
          <w:sz w:val="22"/>
          <w:szCs w:val="22"/>
        </w:rPr>
        <w:t>7</w:t>
      </w:r>
      <w:r w:rsidRPr="009A1ADA">
        <w:rPr>
          <w:sz w:val="22"/>
          <w:szCs w:val="22"/>
        </w:rPr>
        <w:t>.g.):</w:t>
      </w:r>
    </w:p>
    <w:p w:rsidRDefault="0050082F" w:rsidP="0082627E" w:rsidR="00531769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7C0601">
        <w:rPr>
          <w:sz w:val="22"/>
          <w:szCs w:val="22"/>
        </w:rPr>
        <w:t>stečajnom upravitelju</w:t>
      </w:r>
      <w:r w:rsidR="00531769">
        <w:rPr>
          <w:sz w:val="22"/>
          <w:szCs w:val="22"/>
        </w:rPr>
        <w:t>,</w:t>
      </w:r>
    </w:p>
    <w:p w:rsidRDefault="00531769" w:rsidP="0082627E" w:rsidR="0050082F" w:rsidRPr="009A1ADA">
      <w:pPr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50082F">
        <w:rPr>
          <w:sz w:val="22"/>
          <w:szCs w:val="22"/>
        </w:rPr>
        <w:t>.</w:t>
      </w:r>
    </w:p>
    <w:sectPr w:rsidSect="00AA0A29" w:rsidR="0050082F" w:rsidRPr="009A1ADA">
      <w:headerReference w:type="even" r:id="rId13"/>
      <w:headerReference w:type="default" r:id="rId14"/>
      <w:pgSz w:h="16838" w:w="11906"/>
      <w:pgMar w:gutter="0" w:footer="720" w:header="720" w:left="1843" w:bottom="127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FC5" w:rsidR="00B47FC5">
      <w:r>
        <w:separator/>
      </w:r>
    </w:p>
  </w:endnote>
  <w:endnote w:id="0" w:type="continuationSeparator">
    <w:p w:rsidRDefault="00B47FC5" w:rsidR="00B47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FC5" w:rsidR="00B47FC5">
      <w:r>
        <w:separator/>
      </w:r>
    </w:p>
  </w:footnote>
  <w:footnote w:id="0" w:type="continuationSeparator">
    <w:p w:rsidRDefault="00B47FC5" w:rsidR="00B47F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886" w:rsidP="00821053" w:rsidR="00F458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5886" w:rsidR="00F458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886" w:rsidP="00821053" w:rsidR="00F458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52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5886" w:rsidR="00F45886">
    <w:pPr>
      <w:pStyle w:val="Zaglavlje"/>
    </w:pPr>
    <w:r>
      <w:tab/>
    </w:r>
    <w:r>
      <w:tab/>
    </w:r>
    <w:proofErr w:type="spellStart"/>
    <w:r>
      <w:t>Posl</w:t>
    </w:r>
    <w:proofErr w:type="spellEnd"/>
    <w:r>
      <w:t xml:space="preserve">. br.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4F43238"/>
    <w:multiLevelType w:val="hybridMultilevel"/>
    <w:tmpl w:val="6EC03D22"/>
    <w:lvl w:tplc="8230143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2561898"/>
    <w:multiLevelType w:val="hybridMultilevel"/>
    <w:tmpl w:val="71CE6C78"/>
    <w:lvl w:tplc="8904EC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7"/>
  </w:num>
  <w:num w:numId="10">
    <w:abstractNumId w:val="10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5FFA"/>
    <w:rsid w:val="000140B3"/>
    <w:rsid w:val="00021B90"/>
    <w:rsid w:val="000224D4"/>
    <w:rsid w:val="000254DF"/>
    <w:rsid w:val="00050E64"/>
    <w:rsid w:val="00086B2F"/>
    <w:rsid w:val="000B07D8"/>
    <w:rsid w:val="000B3196"/>
    <w:rsid w:val="00104E0B"/>
    <w:rsid w:val="0014620A"/>
    <w:rsid w:val="0015181F"/>
    <w:rsid w:val="00175167"/>
    <w:rsid w:val="00181A48"/>
    <w:rsid w:val="001C1154"/>
    <w:rsid w:val="001D06BA"/>
    <w:rsid w:val="001D1000"/>
    <w:rsid w:val="001D3C3E"/>
    <w:rsid w:val="00214D23"/>
    <w:rsid w:val="00265644"/>
    <w:rsid w:val="002A68BA"/>
    <w:rsid w:val="002B347F"/>
    <w:rsid w:val="002C6FB4"/>
    <w:rsid w:val="002C7476"/>
    <w:rsid w:val="002D35A8"/>
    <w:rsid w:val="00300B25"/>
    <w:rsid w:val="00312A40"/>
    <w:rsid w:val="00317F0A"/>
    <w:rsid w:val="003838F2"/>
    <w:rsid w:val="003A486E"/>
    <w:rsid w:val="003B1E1C"/>
    <w:rsid w:val="003B3306"/>
    <w:rsid w:val="003C2522"/>
    <w:rsid w:val="003D0B3F"/>
    <w:rsid w:val="003E3949"/>
    <w:rsid w:val="003E685E"/>
    <w:rsid w:val="003F1B43"/>
    <w:rsid w:val="003F3CA6"/>
    <w:rsid w:val="00452236"/>
    <w:rsid w:val="00470A6B"/>
    <w:rsid w:val="004A0C1E"/>
    <w:rsid w:val="004A2B5E"/>
    <w:rsid w:val="004A75AA"/>
    <w:rsid w:val="004A79F1"/>
    <w:rsid w:val="004C7DBB"/>
    <w:rsid w:val="004D568E"/>
    <w:rsid w:val="004D7CC5"/>
    <w:rsid w:val="004E27EC"/>
    <w:rsid w:val="0050082F"/>
    <w:rsid w:val="005215C0"/>
    <w:rsid w:val="00522814"/>
    <w:rsid w:val="00531769"/>
    <w:rsid w:val="005553AA"/>
    <w:rsid w:val="00565E0D"/>
    <w:rsid w:val="00575781"/>
    <w:rsid w:val="005C3F89"/>
    <w:rsid w:val="005E454C"/>
    <w:rsid w:val="00651F02"/>
    <w:rsid w:val="00660579"/>
    <w:rsid w:val="00672DB4"/>
    <w:rsid w:val="006A718A"/>
    <w:rsid w:val="006D6226"/>
    <w:rsid w:val="006F47D5"/>
    <w:rsid w:val="0071205D"/>
    <w:rsid w:val="00716B2D"/>
    <w:rsid w:val="00732EEF"/>
    <w:rsid w:val="007564B0"/>
    <w:rsid w:val="00774312"/>
    <w:rsid w:val="007A57BA"/>
    <w:rsid w:val="007A7ABF"/>
    <w:rsid w:val="007B0E57"/>
    <w:rsid w:val="007C0601"/>
    <w:rsid w:val="007F7B7D"/>
    <w:rsid w:val="00821053"/>
    <w:rsid w:val="0082627E"/>
    <w:rsid w:val="00860EA0"/>
    <w:rsid w:val="008738C6"/>
    <w:rsid w:val="008765E7"/>
    <w:rsid w:val="0089626D"/>
    <w:rsid w:val="008F43F1"/>
    <w:rsid w:val="00921C7B"/>
    <w:rsid w:val="009442FA"/>
    <w:rsid w:val="0096173B"/>
    <w:rsid w:val="00967860"/>
    <w:rsid w:val="009820DC"/>
    <w:rsid w:val="009C5567"/>
    <w:rsid w:val="009F69AA"/>
    <w:rsid w:val="00A20219"/>
    <w:rsid w:val="00A47209"/>
    <w:rsid w:val="00A82563"/>
    <w:rsid w:val="00A926A1"/>
    <w:rsid w:val="00AA0A29"/>
    <w:rsid w:val="00AA6998"/>
    <w:rsid w:val="00AB163E"/>
    <w:rsid w:val="00AB2086"/>
    <w:rsid w:val="00AB5585"/>
    <w:rsid w:val="00AC53D5"/>
    <w:rsid w:val="00AD489C"/>
    <w:rsid w:val="00AE094B"/>
    <w:rsid w:val="00B159C1"/>
    <w:rsid w:val="00B16047"/>
    <w:rsid w:val="00B22BBD"/>
    <w:rsid w:val="00B479BC"/>
    <w:rsid w:val="00B47FC5"/>
    <w:rsid w:val="00B713A7"/>
    <w:rsid w:val="00B824D1"/>
    <w:rsid w:val="00B9021C"/>
    <w:rsid w:val="00B90B53"/>
    <w:rsid w:val="00BC751F"/>
    <w:rsid w:val="00BD2AC1"/>
    <w:rsid w:val="00BE2E59"/>
    <w:rsid w:val="00BF0ABB"/>
    <w:rsid w:val="00C07ECE"/>
    <w:rsid w:val="00C22BF1"/>
    <w:rsid w:val="00C44BF4"/>
    <w:rsid w:val="00C4596B"/>
    <w:rsid w:val="00C7708A"/>
    <w:rsid w:val="00D20187"/>
    <w:rsid w:val="00D23B12"/>
    <w:rsid w:val="00D35D96"/>
    <w:rsid w:val="00D809EE"/>
    <w:rsid w:val="00D95D71"/>
    <w:rsid w:val="00DA3F12"/>
    <w:rsid w:val="00DC0339"/>
    <w:rsid w:val="00DF23F7"/>
    <w:rsid w:val="00E11618"/>
    <w:rsid w:val="00E30F78"/>
    <w:rsid w:val="00E37D0F"/>
    <w:rsid w:val="00E42C50"/>
    <w:rsid w:val="00E42D4B"/>
    <w:rsid w:val="00EE6522"/>
    <w:rsid w:val="00EF1B64"/>
    <w:rsid w:val="00EF661F"/>
    <w:rsid w:val="00F2526E"/>
    <w:rsid w:val="00F449BE"/>
    <w:rsid w:val="00F45886"/>
    <w:rsid w:val="00FA5F64"/>
    <w:rsid w:val="00FB4158"/>
    <w:rsid w:val="00FC2EF3"/>
    <w:rsid w:val="00FC7515"/>
    <w:rsid w:val="00FF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757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1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15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15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15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15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757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1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15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15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15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15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St-174/2014</izvorni_sadrzaj>
    <derivirana_varijabla naziv="DomainObject.Predmet.OznakaBroj_1">St-174/2014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GRADNJA društvo s ograničenom odgovornošću za graditeljstvo, trgovinu i usluge</izvorni_sadrzaj>
    <derivirana_varijabla naziv="DomainObject.Predmet.ProtustrankaFormated_1">  SPORT GRADNJA društvo s ograničenom odgovornošću za graditeljstvo, trgovinu i usluge</derivirana_varijabla>
  </DomainObject.Predmet.ProtustrankaFormated>
  <DomainObject.Predmet.ProtustrankaFormatedOIB>
    <izvorni_sadrzaj>  SPORT GRADNJA društvo s ograničenom odgovornošću za graditeljstvo, trgovinu i usluge, OIB 89824127013</izvorni_sadrzaj>
    <derivirana_varijabla naziv="DomainObject.Predmet.ProtustrankaFormatedOIB_1">  SPORT GRADNJA društvo s ograničenom odgovornošću za graditeljstvo, trgovinu i usluge, OIB 89824127013</derivirana_varijabla>
  </DomainObject.Predmet.ProtustrankaFormatedOIB>
  <DomainObject.Predmet.ProtustrankaFormatedWithAdress>
    <izvorni_sadrzaj> SPORT GRADNJA društvo s ograničenom odgovornošću za graditeljstvo, trgovinu i usluge, Trg Kralja Tomislava 11, 20340 Ploče</izvorni_sadrzaj>
    <derivirana_varijabla naziv="DomainObject.Predmet.ProtustrankaFormatedWithAdress_1"> SPORT GRADNJA društvo s ograničenom odgovornošću za graditeljstvo, trgovinu i usluge, Trg Kralja Tomislava 11, 20340 Ploče</derivirana_varijabla>
  </DomainObject.Predmet.ProtustrankaFormatedWithAdress>
  <DomainObject.Predmet.ProtustrankaFormatedWithAdressOIB>
    <izvorni_sadrzaj> SPORT GRADNJA društvo s ograničenom odgovornošću za graditeljstvo, trgovinu i usluge, OIB 89824127013, Trg Kralja Tomislava 11, 20340 Ploče</izvorni_sadrzaj>
    <derivirana_varijabla naziv="DomainObject.Predmet.ProtustrankaFormatedWithAdressOIB_1"> SPORT GRADNJA društvo s ograničenom odgovornošću za graditeljstvo, trgovinu i usluge, OIB 89824127013, Trg Kralja Tomislava 11, 20340 Ploče</derivirana_varijabla>
  </DomainObject.Predmet.ProtustrankaFormatedWithAdressOIB>
  <DomainObject.Predmet.ProtustrankaWithAdress>
    <izvorni_sadrzaj>SPORT GRADNJA društvo s ograničenom odgovornošću za graditeljstvo, trgovinu i usluge Trg Kralja Tomislava 11, 20340 Ploče</izvorni_sadrzaj>
    <derivirana_varijabla naziv="DomainObject.Predmet.ProtustrankaWithAdress_1">SPORT GRADNJA društvo s ograničenom odgovornošću za graditeljstvo, trgovinu i usluge Trg Kralja Tomislava 11, 20340 Ploče</derivirana_varijabla>
  </DomainObject.Predmet.ProtustrankaWithAdress>
  <DomainObject.Predmet.ProtustrankaWithAdressOIB>
    <izvorni_sadrzaj>SPORT GRADNJA društvo s ograničenom odgovornošću za graditeljstvo, trgovinu i usluge, OIB 89824127013, Trg Kralja Tomislava 11, 20340 Ploče</izvorni_sadrzaj>
    <derivirana_varijabla naziv="DomainObject.Predmet.ProtustrankaWithAdressOIB_1">SPORT GRADNJA društvo s ograničenom odgovornošću za graditeljstvo, trgovinu i usluge, OIB 89824127013, Trg Kralja Tomislava 11, 20340 Ploče</derivirana_varijabla>
  </DomainObject.Predmet.ProtustrankaWithAdressOIB>
  <DomainObject.Predmet.ProtustrankaNazivFormated>
    <izvorni_sadrzaj>SPORT GRADNJA društvo s ograničenom odgovornošću za graditeljstvo, trgovinu i usluge</izvorni_sadrzaj>
    <derivirana_varijabla naziv="DomainObject.Predmet.ProtustrankaNazivFormated_1">SPORT GRADNJA društvo s ograničenom odgovornošću za graditeljstvo, trgovinu i usluge</derivirana_varijabla>
  </DomainObject.Predmet.ProtustrankaNazivFormated>
  <DomainObject.Predmet.ProtustrankaNazivFormatedOIB>
    <izvorni_sadrzaj>SPORT GRADNJA društvo s ograničenom odgovornošću za graditeljstvo, trgovinu i usluge, OIB 89824127013</izvorni_sadrzaj>
    <derivirana_varijabla naziv="DomainObject.Predmet.ProtustrankaNazivFormatedOIB_1">SPORT GRADNJA društvo s ograničenom odgovornošću za graditeljstvo, trgovinu i usluge, OIB 89824127013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Dubrovnik,Dubrovnik</izvorni_sadrzaj>
    <derivirana_varijabla naziv="DomainObject.Predmet.StrankaFormated_1">  RH,Ministarstvo financija,Porezna uprava,Područni ured Dubrovnik,Dubrovnik</derivirana_varijabla>
  </DomainObject.Predmet.StrankaFormated>
  <DomainObject.Predmet.StrankaFormatedOIB>
    <izvorni_sadrzaj>  RH,Ministarstvo financija,Porezna uprava,Područni ured Dubrovnik,Dubrovnik, OIB 18683136487</izvorni_sadrzaj>
    <derivirana_varijabla naziv="DomainObject.Predmet.StrankaFormatedOIB_1">  RH,Ministarstvo financija,Porezna uprava,Područni ured Dubrovnik,Dubrovnik, OIB 18683136487</derivirana_varijabla>
  </DomainObject.Predmet.StrankaFormatedOIB>
  <DomainObject.Predmet.StrankaFormatedWithAdress>
    <izvorni_sadrzaj> RH,Ministarstvo financija,Porezna uprava,Područni ured Dubrovnik,Dubrovnik</izvorni_sadrzaj>
    <derivirana_varijabla naziv="DomainObject.Predmet.StrankaFormatedWithAdress_1"> RH,Ministarstvo financija,Porezna uprava,Područni ured Dubrovnik,Dubrovnik</derivirana_varijabla>
  </DomainObject.Predmet.StrankaFormatedWithAdress>
  <DomainObject.Predmet.StrankaFormatedWithAdressOIB>
    <izvorni_sadrzaj> RH,Ministarstvo financija,Porezna uprava,Područni ured Dubrovnik,Dubrovnik, OIB 18683136487</izvorni_sadrzaj>
    <derivirana_varijabla naziv="DomainObject.Predmet.StrankaFormatedWithAdressOIB_1"> RH,Ministarstvo financija,Porezna uprava,Područni ured Dubrovnik,Dubrovnik, OIB 18683136487</derivirana_varijabla>
  </DomainObject.Predmet.StrankaFormatedWithAdressOIB>
  <DomainObject.Predmet.StrankaWithAdress>
    <izvorni_sadrzaj>RH,Ministarstvo financija,Porezna uprava,Područni ured Dubrovnik,Dubrovnik </izvorni_sadrzaj>
    <derivirana_varijabla naziv="DomainObject.Predmet.StrankaWithAdress_1">RH,Ministarstvo financija,Porezna uprava,Područni ured Dubrovnik,Dubrovnik </derivirana_varijabla>
  </DomainObject.Predmet.StrankaWithAdress>
  <DomainObject.Predmet.StrankaWithAdressOIB>
    <izvorni_sadrzaj>RH,Ministarstvo financija,Porezna uprava,Područni ured Dubrovnik,Dubrovnik, OIB 18683136487</izvorni_sadrzaj>
    <derivirana_varijabla naziv="DomainObject.Predmet.StrankaWithAdressOIB_1">RH,Ministarstvo financija,Porezna uprava,Područni ured Dubrovnik,Dubrovnik, OIB 18683136487</derivirana_varijabla>
  </DomainObject.Predmet.StrankaWithAdressOIB>
  <DomainObject.Predmet.StrankaNazivFormated>
    <izvorni_sadrzaj>RH,Ministarstvo financija,Porezna uprava,Područni ured Dubrovnik,Dubrovnik</izvorni_sadrzaj>
    <derivirana_varijabla naziv="DomainObject.Predmet.StrankaNazivFormated_1">RH,Ministarstvo financija,Porezna uprava,Područni ured Dubrovnik,Dubrovnik</derivirana_varijabla>
  </DomainObject.Predmet.StrankaNazivFormated>
  <DomainObject.Predmet.StrankaNazivFormatedOIB>
    <izvorni_sadrzaj>RH,Ministarstvo financija,Porezna uprava,Područni ured Dubrovnik,Dubrovnik, OIB 18683136487</izvorni_sadrzaj>
    <derivirana_varijabla naziv="DomainObject.Predmet.StrankaNazivFormatedOIB_1">RH,Ministarstvo financija,Porezna uprava,Područni ured Dubrovnik,Dubrovnik,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221846.35</izvorni_sadrzaj>
    <derivirana_varijabla naziv="DomainObject.Predmet.TrenutnaVrijednost_1">221846.35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financija,Porezna uprava,Područni ured Dubrovnik,Dubrovnik</item>
    </izvorni_sadrzaj>
    <derivirana_varijabla naziv="DomainObject.Predmet.StrankaListFormated_1">
      <item>RH,Ministarstvo financija,Porezna uprava,Područni ured Dubrovnik,Dubrovnik</item>
    </derivirana_varijabla>
  </DomainObject.Predmet.StrankaListFormated>
  <DomainObject.Predmet.StrankaListFormatedOIB>
    <izvorni_sadrzaj>
      <item>RH,Ministarstvo financija,Porezna uprava,Područni ured Dubrovnik,Dubrovnik, OIB 18683136487</item>
    </izvorni_sadrzaj>
    <derivirana_varijabla naziv="DomainObject.Predmet.StrankaListFormatedOIB_1">
      <item>RH,Ministarstvo financija,Porezna uprava,Područni ured Dubrovnik,Dubrovnik, OIB 18683136487</item>
    </derivirana_varijabla>
  </DomainObject.Predmet.StrankaListFormatedOIB>
  <DomainObject.Predmet.StrankaListFormatedWithAdress>
    <izvorni_sadrzaj>
      <item>RH,Ministarstvo financija,Porezna uprava,Područni ured Dubrovnik,Dubrovnik</item>
    </izvorni_sadrzaj>
    <derivirana_varijabla naziv="DomainObject.Predmet.StrankaListFormatedWithAdress_1">
      <item>RH,Ministarstvo financija,Porezna uprava,Područni ured Dubrovnik,Dubrovnik</item>
    </derivirana_varijabla>
  </DomainObject.Predmet.StrankaListFormatedWithAdress>
  <DomainObject.Predmet.StrankaListFormatedWithAdressOIB>
    <izvorni_sadrzaj>
      <item>RH,Ministarstvo financija,Porezna uprava,Područni ured Dubrovnik,Dubrovnik, OIB 18683136487</item>
    </izvorni_sadrzaj>
    <derivirana_varijabla naziv="DomainObject.Predmet.StrankaListFormatedWithAdressOIB_1">
      <item>RH,Ministarstvo financija,Porezna uprava,Područni ured Dubrovnik,Dubrovnik, OIB 18683136487</item>
    </derivirana_varijabla>
  </DomainObject.Predmet.StrankaListFormatedWithAdressOIB>
  <DomainObject.Predmet.StrankaListNazivFormated>
    <izvorni_sadrzaj>
      <item>RH,Ministarstvo financija,Porezna uprava,Područni ured Dubrovnik,Dubrovnik</item>
    </izvorni_sadrzaj>
    <derivirana_varijabla naziv="DomainObject.Predmet.StrankaListNazivFormated_1">
      <item>RH,Ministarstvo financija,Porezna uprava,Područni ured Dubrovnik,Dubrovnik</item>
    </derivirana_varijabla>
  </DomainObject.Predmet.StrankaListNazivFormated>
  <DomainObject.Predmet.StrankaListNazivFormatedOIB>
    <izvorni_sadrzaj>
      <item>RH,Ministarstvo financija,Porezna uprava,Područni ured Dubrovnik,Dubrovnik, OIB 18683136487</item>
    </izvorni_sadrzaj>
    <derivirana_varijabla naziv="DomainObject.Predmet.StrankaListNazivFormatedOIB_1">
      <item>RH,Ministarstvo financija,Porezna uprava,Područni ured Dubrovnik,Dubrovnik, OIB 18683136487</item>
    </derivirana_varijabla>
  </DomainObject.Predmet.StrankaListNazivFormatedOIB>
  <DomainObject.Predmet.ProtuStrankaListFormated>
    <izvorni_sadrzaj>
      <item>SPORT GRADNJA društvo s ograničenom odgovornošću za graditeljstvo, trgovinu i usluge</item>
    </izvorni_sadrzaj>
    <derivirana_varijabla naziv="DomainObject.Predmet.ProtuStrankaListFormated_1">
      <item>SPORT GRADNJA društvo s ograničenom odgovornošću za graditeljstvo, trgovinu i usluge</item>
    </derivirana_varijabla>
  </DomainObject.Predmet.ProtuStrankaListFormated>
  <DomainObject.Predmet.ProtuStrankaListFormatedOIB>
    <izvorni_sadrzaj>
      <item>SPORT GRADNJA društvo s ograničenom odgovornošću za graditeljstvo, trgovinu i usluge, OIB 89824127013</item>
    </izvorni_sadrzaj>
    <derivirana_varijabla naziv="DomainObject.Predmet.ProtuStrankaListFormatedOIB_1">
      <item>SPORT GRADNJA društvo s ograničenom odgovornošću za graditeljstvo, trgovinu i usluge, OIB 89824127013</item>
    </derivirana_varijabla>
  </DomainObject.Predmet.ProtuStrankaListFormatedOIB>
  <DomainObject.Predmet.ProtuStrankaListFormatedWithAdress>
    <izvorni_sadrzaj>
      <item>SPORT GRADNJA društvo s ograničenom odgovornošću za graditeljstvo, trgovinu i usluge, Trg Kralja Tomislava 11, 20340 Ploče</item>
    </izvorni_sadrzaj>
    <derivirana_varijabla naziv="DomainObject.Predmet.ProtuStrankaListFormatedWithAdress_1">
      <item>SPORT GRADNJA društvo s ograničenom odgovornošću za graditeljstvo, trgovinu i usluge, Trg Kralja Tomislava 11, 20340 Ploče</item>
    </derivirana_varijabla>
  </DomainObject.Predmet.ProtuStrankaListFormatedWithAdress>
  <DomainObject.Predmet.ProtuStrankaListFormatedWithAdressOIB>
    <izvorni_sadrzaj>
      <item>SPORT GRADNJA društvo s ograničenom odgovornošću za graditeljstvo, trgovinu i usluge, OIB 89824127013, Trg Kralja Tomislava 11, 20340 Ploče</item>
    </izvorni_sadrzaj>
    <derivirana_varijabla naziv="DomainObject.Predmet.ProtuStrankaListFormatedWithAdressOIB_1">
      <item>SPORT GRADNJA društvo s ograničenom odgovornošću za graditeljstvo, trgovinu i usluge, OIB 89824127013, Trg Kralja Tomislava 11, 20340 Ploče</item>
    </derivirana_varijabla>
  </DomainObject.Predmet.ProtuStrankaListFormatedWithAdressOIB>
  <DomainObject.Predmet.ProtuStrankaListNazivFormated>
    <izvorni_sadrzaj>
      <item>SPORT GRADNJA društvo s ograničenom odgovornošću za graditeljstvo, trgovinu i usluge</item>
    </izvorni_sadrzaj>
    <derivirana_varijabla naziv="DomainObject.Predmet.ProtuStrankaListNazivFormated_1">
      <item>SPORT GRADNJA društvo s ograničenom odgovornošću za graditeljstvo, trgovinu i usluge</item>
    </derivirana_varijabla>
  </DomainObject.Predmet.ProtuStrankaListNazivFormated>
  <DomainObject.Predmet.ProtuStrankaListNazivFormatedOIB>
    <izvorni_sadrzaj>
      <item>SPORT GRADNJA društvo s ograničenom odgovornošću za graditeljstvo, trgovinu i usluge, OIB 89824127013</item>
    </izvorni_sadrzaj>
    <derivirana_varijabla naziv="DomainObject.Predmet.ProtuStrankaListNazivFormatedOIB_1">
      <item>SPORT GRADNJA društvo s ograničenom odgovornošću za graditeljstvo, trgovinu i usluge, OIB 89824127013</item>
    </derivirana_varijabla>
  </DomainObject.Predmet.ProtuStrankaListNazivFormatedOIB>
  <DomainObject.Predmet.OstaliListFormated>
    <izvorni_sadrzaj>
      <item>ŽDO Dubrovnik</item>
      <item>Jozo Bagarić, stečajni upravitelj</item>
    </izvorni_sadrzaj>
    <derivirana_varijabla naziv="DomainObject.Predmet.OstaliListFormated_1">
      <item>ŽDO Dubrovnik</item>
      <item>Jozo Bagarić, stečajni upravitelj</item>
    </derivirana_varijabla>
  </DomainObject.Predmet.OstaliListFormated>
  <DomainObject.Predmet.OstaliListFormatedOIB>
    <izvorni_sadrzaj>
      <item>ŽDO Dubrovnik</item>
      <item>Jozo Bagarić, stečajni upravitelj, OIB 81445363370</item>
    </izvorni_sadrzaj>
    <derivirana_varijabla naziv="DomainObject.Predmet.OstaliListFormatedOIB_1">
      <item>ŽDO Dubrovnik</item>
      <item>Jozo Bagarić, stečajni upravitelj, OIB 81445363370</item>
    </derivirana_varijabla>
  </DomainObject.Predmet.OstaliListFormatedOIB>
  <DomainObject.Predmet.OstaliListFormatedWithAdress>
    <izvorni_sadrzaj>
      <item>ŽDO Dubrovnik</item>
      <item>Jozo Bagarić, stečajni upravitelj, Trg Bana Josipa Jelačića 4, 20340 Ploče</item>
    </izvorni_sadrzaj>
    <derivirana_varijabla naziv="DomainObject.Predmet.OstaliListFormatedWithAdress_1">
      <item>ŽDO Dubrovnik</item>
      <item>Jozo Bagarić, stečajni upravitelj, Trg Bana Josipa Jelačića 4, 20340 Ploče</item>
    </derivirana_varijabla>
  </DomainObject.Predmet.OstaliListFormatedWithAdress>
  <DomainObject.Predmet.OstaliListFormatedWithAdressOIB>
    <izvorni_sadrzaj>
      <item>ŽDO Dubrovnik</item>
      <item>Jozo Bagarić, stečajni upravitelj, OIB 81445363370, Trg Bana Josipa Jelačića 4, 20340 Ploče</item>
    </izvorni_sadrzaj>
    <derivirana_varijabla naziv="DomainObject.Predmet.OstaliListFormatedWithAdressOIB_1">
      <item>ŽDO Dubrovnik</item>
      <item>Jozo Bagarić, stečajni upravitelj, OIB 81445363370, Trg Bana Josipa Jelačića 4, 20340 Ploče</item>
    </derivirana_varijabla>
  </DomainObject.Predmet.OstaliListFormatedWithAdressOIB>
  <DomainObject.Predmet.OstaliListNazivFormated>
    <izvorni_sadrzaj>
      <item>ŽDO Dubrovnik</item>
      <item>Jozo Bagarić, stečajni upravitelj</item>
    </izvorni_sadrzaj>
    <derivirana_varijabla naziv="DomainObject.Predmet.OstaliListNazivFormated_1">
      <item>ŽDO Dubrovnik</item>
      <item>Jozo Bagarić, stečajni upravitelj</item>
    </derivirana_varijabla>
  </DomainObject.Predmet.OstaliListNazivFormated>
  <DomainObject.Predmet.OstaliListNazivFormatedOIB>
    <izvorni_sadrzaj>
      <item>ŽDO Dubrovnik</item>
      <item>Jozo Bagarić, stečajni upravitelj, OIB 81445363370</item>
    </izvorni_sadrzaj>
    <derivirana_varijabla naziv="DomainObject.Predmet.OstaliListNazivFormatedOIB_1">
      <item>ŽDO Dubrovnik</item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Dubrovnik,Dubrovnik</izvorni_sadrzaj>
    <derivirana_varijabla naziv="DomainObject.Predmet.StrankaIDrugi_1">RH,Ministarstvo financija,Porezna uprava,Područni ured Dubrovnik,Dubrovnik</derivirana_varijabla>
  </DomainObject.Predmet.StrankaIDrugi>
  <DomainObject.Predmet.ProtustrankaIDrugi>
    <izvorni_sadrzaj>SPORT GRADNJA društvo s ograničenom odgovornošću za graditeljstvo, trgovinu i usluge</izvorni_sadrzaj>
    <derivirana_varijabla naziv="DomainObject.Predmet.ProtustrankaIDrugi_1">SPORT GRADNJA društvo s ograničenom odgovornošću za graditeljstvo, trgovinu i usluge</derivirana_varijabla>
  </DomainObject.Predmet.ProtustrankaIDrugi>
  <DomainObject.Predmet.StrankaIDrugiAdressOIB>
    <izvorni_sadrzaj>RH,Ministarstvo financija,Porezna uprava,Područni ured Dubrovnik,Dubrovnik, OIB 18683136487</izvorni_sadrzaj>
    <derivirana_varijabla naziv="DomainObject.Predmet.StrankaIDrugiAdressOIB_1">RH,Ministarstvo financija,Porezna uprava,Područni ured Dubrovnik,Dubrovnik, OIB 18683136487</derivirana_varijabla>
  </DomainObject.Predmet.StrankaIDrugiAdressOIB>
  <DomainObject.Predmet.ProtustrankaIDrugiAdressOIB>
    <izvorni_sadrzaj>SPORT GRADNJA društvo s ograničenom odgovornošću za graditeljstvo, trgovinu i usluge, OIB 89824127013, Trg Kralja Tomislava 11, 20340 Ploče</izvorni_sadrzaj>
    <derivirana_varijabla naziv="DomainObject.Predmet.ProtustrankaIDrugiAdressOIB_1">SPORT GRADNJA društvo s ograničenom odgovornošću za graditeljstvo, trgovinu i usluge, OIB 89824127013, Trg Kralja Tomislava 11,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GRADNJA društvo s ograničenom odgovornošću za graditeljstvo, trgovinu i usluge</item>
      <item>ŽDO Dubrovnik</item>
      <item>RH,Ministarstvo financija,Porezna uprava,Područni ured Dubrovnik,Dubrovnik</item>
      <item>Jozo Bagarić, stečajni upravitelj</item>
    </izvorni_sadrzaj>
    <derivirana_varijabla naziv="DomainObject.Predmet.SudioniciListNaziv_1">
      <item>SPORT GRADNJA društvo s ograničenom odgovornošću za graditeljstvo, trgovinu i usluge</item>
      <item>ŽDO Dubrovnik</item>
      <item>RH,Ministarstvo financija,Porezna uprava,Područni ured Dubrovnik,Dubrovnik</item>
      <item>Jozo Bagarić, stečajni upravitelj</item>
    </derivirana_varijabla>
  </DomainObject.Predmet.SudioniciListNaziv>
  <DomainObject.Predmet.SudioniciListAdressOIB>
    <izvorni_sadrzaj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stečajni upravitelj, OIB 81445363370, Trg Bana Josipa Jelačića 4,20340 Ploče</item>
    </izvorni_sadrzaj>
    <derivirana_varijabla naziv="DomainObject.Predmet.SudioniciListAdressOIB_1"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89824127013</item>
      <item>, OIB null</item>
      <item>, OIB 18683136487</item>
      <item>, OIB 81445363370</item>
    </izvorni_sadrzaj>
    <derivirana_varijabla naziv="DomainObject.Predmet.SudioniciListNazivOIB_1">
      <item>, OIB 89824127013</item>
      <item>, OIB null</item>
      <item>, OIB 18683136487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A82A39-49F5-418A-B419-A90130626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173</properties:Words>
  <properties:Characters>834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1032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2017-12-15T13:53:00Z</dcterms:created>
  <dc:creator>Ante Kačić</dc:creator>
  <cp:lastModifiedBy>Srđan Gavranić</cp:lastModifiedBy>
  <cp:lastPrinted>2017-12-14T08:10:00Z</cp:lastPrinted>
  <dcterms:modified xmlns:xsi="http://www.w3.org/2001/XMLSchema-instance" xsi:type="dcterms:W3CDTF">2017-12-15T13:54:00Z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