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5234" w14:paraId="f4d5234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E3002E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="004C6111">
        <w:t>40.</w:t>
      </w:r>
      <w:r w:rsidRPr="0063308C">
        <w:t xml:space="preserve"> St-</w:t>
      </w:r>
      <w:r w:rsidR="004C6111">
        <w:t>2975</w:t>
      </w:r>
      <w:r>
        <w:t>/201</w:t>
      </w:r>
      <w:r w:rsidR="004C6111">
        <w:t>6</w:t>
      </w:r>
    </w:p>
    <w:p w:rsidRDefault="00E3002E" w:rsidP="001D7C1D" w:rsidR="00E3002E"/>
    <w:p w:rsidRDefault="00494008" w:rsidP="00494008" w:rsidR="00494008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1D7C1D" w:rsidP="001D7C1D" w:rsidR="001D7C1D" w:rsidRPr="0063308C">
      <w:pPr>
        <w:jc w:val="center"/>
      </w:pPr>
      <w:r w:rsidRPr="0063308C">
        <w:t>R J E Š E NJ E</w:t>
      </w:r>
    </w:p>
    <w:p w:rsidRDefault="001D7C1D" w:rsidP="001D7C1D" w:rsidR="001D7C1D" w:rsidRPr="0063308C">
      <w:pPr>
        <w:jc w:val="both"/>
      </w:pPr>
    </w:p>
    <w:p w:rsidRDefault="001D7C1D" w:rsidP="00412DBC" w:rsidR="00E3002E">
      <w:pPr>
        <w:ind w:firstLine="708"/>
        <w:jc w:val="both"/>
      </w:pPr>
      <w:r w:rsidRPr="00565C4F">
        <w:t xml:space="preserve">Trgovački sud u Zagrebu, po sucu </w:t>
      </w:r>
      <w:r w:rsidR="00201F56">
        <w:t xml:space="preserve">tog suda </w:t>
      </w:r>
      <w:r w:rsidR="004C6111">
        <w:t>Anti Galiću, kao sucu pojedincu</w:t>
      </w:r>
      <w:r w:rsidRPr="00565C4F">
        <w:t xml:space="preserve">, u </w:t>
      </w:r>
      <w:r w:rsidR="00F24F8F">
        <w:t xml:space="preserve">predstečajnom postupku </w:t>
      </w:r>
      <w:r w:rsidR="004C6111">
        <w:t>nad dužnikom ČRNOMEREC CENTAR d.o.o., Zagreb, Gradišćanska 34 (OIB 69080780585)</w:t>
      </w:r>
      <w:r w:rsidR="006C17E9">
        <w:t xml:space="preserve">, dana </w:t>
      </w:r>
      <w:r w:rsidR="004C6111">
        <w:t>1</w:t>
      </w:r>
      <w:r w:rsidR="0055111B">
        <w:t>4</w:t>
      </w:r>
      <w:r w:rsidR="004C6111">
        <w:t>.</w:t>
      </w:r>
      <w:r w:rsidR="00201F56">
        <w:t xml:space="preserve"> </w:t>
      </w:r>
      <w:r w:rsidR="004C6111">
        <w:t>srpnja</w:t>
      </w:r>
      <w:r>
        <w:t xml:space="preserve"> 201</w:t>
      </w:r>
      <w:r w:rsidR="004C6111">
        <w:t>6</w:t>
      </w:r>
      <w:r>
        <w:t xml:space="preserve">. godine, </w:t>
      </w:r>
    </w:p>
    <w:p w:rsidRDefault="00412DBC" w:rsidP="00412DBC" w:rsidR="00412DBC" w:rsidRPr="004C6111">
      <w:pPr>
        <w:ind w:firstLine="708"/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 xml:space="preserve">Otvara se </w:t>
      </w:r>
      <w:r w:rsidR="00F24F8F">
        <w:t xml:space="preserve">predstečajni postupak </w:t>
      </w:r>
      <w:r>
        <w:t xml:space="preserve"> nad dužnikom </w:t>
      </w:r>
      <w:r w:rsidR="00F24F8F">
        <w:t>ČRNOMEREC CENTAR d.o.o., Zagreb, Gradišćanska 34 (OIB 69080780585)</w:t>
      </w:r>
    </w:p>
    <w:p w:rsidRDefault="005C5DB0" w:rsidP="005C5DB0" w:rsidR="005C5DB0">
      <w:pPr>
        <w:ind w:left="1080"/>
        <w:jc w:val="both"/>
      </w:pPr>
    </w:p>
    <w:p w:rsidRDefault="00413E00" w:rsidP="0042407B" w:rsidR="005C5DB0">
      <w:pPr>
        <w:numPr>
          <w:ilvl w:val="0"/>
          <w:numId w:val="1"/>
        </w:numPr>
        <w:jc w:val="both"/>
      </w:pPr>
      <w:r>
        <w:t>Za povjerenika predstečajne na</w:t>
      </w:r>
      <w:r w:rsidR="005C5DB0">
        <w:t xml:space="preserve">godbe </w:t>
      </w:r>
      <w:r>
        <w:t>imenuje</w:t>
      </w:r>
      <w:r w:rsidR="005C5DB0">
        <w:t xml:space="preserve"> se </w:t>
      </w:r>
      <w:r w:rsidR="00D53EC5">
        <w:t>Damir Šebetić iz Zagreba, Ignjata Đorđića 6.</w:t>
      </w:r>
      <w:r w:rsidR="006C7720">
        <w:t xml:space="preserve">, OIB: </w:t>
      </w:r>
      <w:r w:rsidR="00D53EC5">
        <w:t>84590633905</w:t>
      </w:r>
      <w:r w:rsidR="006C7720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 xml:space="preserve">Pozivaju se vjerovnici dužnika </w:t>
      </w:r>
      <w:r w:rsidR="00F24F8F">
        <w:t>ČRNOMEREC CENTAR d.o.o., Zagreb, Gradišćanska 34 (OIB 69080780585)</w:t>
      </w:r>
      <w:r>
        <w:t xml:space="preserve">, u roku od 15 (petnaest) dana od dana objave ovog rješenja na </w:t>
      </w:r>
      <w:r w:rsidR="004F440D">
        <w:t xml:space="preserve">mrežnoj stranici </w:t>
      </w:r>
      <w:r>
        <w:t>e-Oglasna ploča</w:t>
      </w:r>
      <w:r w:rsidR="004F440D">
        <w:t xml:space="preserve"> sudova</w:t>
      </w:r>
      <w:r>
        <w:t>, prijav</w:t>
      </w:r>
      <w:r w:rsidR="004F440D">
        <w:t>iti</w:t>
      </w:r>
      <w:r>
        <w:t xml:space="preserve"> svoje tražbine nadležnoj jedinici Financijske agencije</w:t>
      </w:r>
      <w:r w:rsidR="002C4A56">
        <w:t>.</w:t>
      </w:r>
      <w:r w:rsidR="00806934">
        <w:t xml:space="preserve"> </w:t>
      </w:r>
      <w:r w:rsidR="00E371BF">
        <w:t>Prijave tražbina se podnose na propisanom obrascu, a u</w:t>
      </w:r>
      <w:r w:rsidR="00806934">
        <w:t>z prijavu se prilažu isprave iz kojih tražbina proizlazi, odnosno kojima se dokazuje.</w:t>
      </w:r>
    </w:p>
    <w:p w:rsidRDefault="003B213D" w:rsidP="00A0286F" w:rsidR="003B213D">
      <w:pPr>
        <w:pStyle w:val="Odlomakpopisa"/>
        <w:ind w:left="1080"/>
        <w:jc w:val="both"/>
      </w:pPr>
      <w:r>
        <w:t xml:space="preserve">Ako je tražbina vjerovnika </w:t>
      </w:r>
      <w:r w:rsidR="00CA7873">
        <w:t xml:space="preserve">navedena u prijedlogu za otvaranje predstečajnog postupka </w:t>
      </w:r>
      <w:r w:rsidR="00A0286F">
        <w:t>vjerovnici nisu dužni podnositi prijavu tražbine.</w:t>
      </w:r>
    </w:p>
    <w:p w:rsidRDefault="00D452A3" w:rsidP="009E15D8" w:rsidR="00D452A3" w:rsidRPr="001D5467">
      <w:pPr>
        <w:ind w:firstLine="360"/>
        <w:jc w:val="both"/>
      </w:pPr>
    </w:p>
    <w:p w:rsidRDefault="009E15D8" w:rsidP="0042407B" w:rsidR="00D452A3">
      <w:pPr>
        <w:numPr>
          <w:ilvl w:val="0"/>
          <w:numId w:val="1"/>
        </w:numPr>
        <w:jc w:val="both"/>
      </w:pPr>
      <w:r w:rsidRPr="001D5467">
        <w:t>Pozivaju se razlučni i izlučni vjerovnici</w:t>
      </w:r>
      <w:r w:rsidR="00A97C8F">
        <w:t>,</w:t>
      </w:r>
      <w:r w:rsidRPr="001D5467">
        <w:t xml:space="preserve"> roku iz prethodne točke</w:t>
      </w:r>
      <w:r w:rsidR="00A97C8F">
        <w:t>,</w:t>
      </w:r>
      <w:r w:rsidRPr="001D5467">
        <w:t xml:space="preserve"> </w:t>
      </w:r>
      <w:r>
        <w:t xml:space="preserve">prijaviti svoja </w:t>
      </w:r>
      <w:r w:rsidRPr="001D5467">
        <w:t>razlučn</w:t>
      </w:r>
      <w:r>
        <w:t>a</w:t>
      </w:r>
      <w:r w:rsidRPr="001D5467">
        <w:t xml:space="preserve"> ili izlučn</w:t>
      </w:r>
      <w:r>
        <w:t>a</w:t>
      </w:r>
      <w:r w:rsidRPr="001D5467">
        <w:t xml:space="preserve"> prava.</w:t>
      </w:r>
    </w:p>
    <w:p w:rsidRDefault="005C5DB0" w:rsidP="005C5DB0" w:rsidR="005C5DB0">
      <w:pPr>
        <w:pStyle w:val="Odlomakpopisa"/>
      </w:pPr>
    </w:p>
    <w:p w:rsidRDefault="005C5DB0" w:rsidP="006C7720" w:rsidR="005C5DB0">
      <w:pPr>
        <w:numPr>
          <w:ilvl w:val="0"/>
          <w:numId w:val="1"/>
        </w:numPr>
        <w:jc w:val="both"/>
      </w:pPr>
      <w:r>
        <w:t xml:space="preserve">Poziva se dužnik i povjerenik predstečajne nagodbe </w:t>
      </w:r>
      <w:r w:rsidR="00D53EC5">
        <w:t>Damir Šebetić</w:t>
      </w:r>
      <w:r w:rsidR="006C7720">
        <w:t xml:space="preserve">, </w:t>
      </w:r>
      <w:r>
        <w:t>u roku od 8 (osam) dana od dana objave tablice prijavljenih tražbina, dostaviti Financijskoj agenciji pisano očitovanje o svakoj prijavljenoj tražbini, uz obveznu naznaku iznosa za koji se tražbina osporava i razlog osporavanja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Pozivaju se vjerovnici, u roku od 8 (osam) dana od dana objave očitovanja o prijavljenim tražbinama dužnika i povjerenika, ospor</w:t>
      </w:r>
      <w:r w:rsidR="00915334">
        <w:t>iti</w:t>
      </w:r>
      <w:r>
        <w:t xml:space="preserve"> prijavljene tražbine koje smatraju nepostojećim, uz obveznu naznaku iznosa za koji se tražbina osporava i razloga osporavanja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 se dužnik vjerovnicima i povjereniku omogući uvid u isprave iz kojih proizlaze tražbine navedene u popisu imovine i obveza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Pozivaju se dužnikovi dužnici svoje dospjele o</w:t>
      </w:r>
      <w:r w:rsidR="002C4A56">
        <w:t>bveze bez odgode ispun</w:t>
      </w:r>
      <w:r w:rsidR="00915334">
        <w:t xml:space="preserve">javati </w:t>
      </w:r>
      <w:r w:rsidR="002C4A56">
        <w:t xml:space="preserve"> dužniku.</w:t>
      </w:r>
    </w:p>
    <w:p w:rsidRDefault="00471BD2" w:rsidP="005C5DB0" w:rsidR="00471BD2">
      <w:pPr>
        <w:pStyle w:val="Odlomakpopisa"/>
      </w:pPr>
    </w:p>
    <w:p w:rsidRDefault="005C5DB0" w:rsidP="002C4A56" w:rsidR="002C4A56">
      <w:pPr>
        <w:pStyle w:val="Odlomakpopisa"/>
        <w:numPr>
          <w:ilvl w:val="0"/>
          <w:numId w:val="1"/>
        </w:numPr>
        <w:jc w:val="both"/>
      </w:pPr>
      <w:r>
        <w:t>Pozivaju se vjerovnici</w:t>
      </w:r>
      <w:r w:rsidR="00311D3C">
        <w:t>, dužnik i povjerenik</w:t>
      </w:r>
      <w:r>
        <w:t xml:space="preserve"> pristupiti na ročište radi ispitivanja tražbina </w:t>
      </w:r>
      <w:r w:rsidR="002C4A56">
        <w:t xml:space="preserve">dana </w:t>
      </w:r>
      <w:r w:rsidR="002C4A56" w:rsidRPr="002C4A56">
        <w:t xml:space="preserve"> </w:t>
      </w:r>
      <w:r w:rsidR="00471BD2">
        <w:t>15.rujna</w:t>
      </w:r>
      <w:r w:rsidR="002C4A56" w:rsidRPr="002C4A56">
        <w:t xml:space="preserve"> 201</w:t>
      </w:r>
      <w:r w:rsidR="00471BD2">
        <w:t>6</w:t>
      </w:r>
      <w:r w:rsidR="002C4A56" w:rsidRPr="002C4A56">
        <w:t xml:space="preserve">. godine u </w:t>
      </w:r>
      <w:r w:rsidR="00471BD2">
        <w:t>9,30</w:t>
      </w:r>
      <w:r w:rsidR="002C4A56" w:rsidRPr="002C4A56">
        <w:t xml:space="preserve"> sati, u prostorijama Trgovačkog suda u Zagrebu, Zagreb, Petrinjska 8, soba 96, II kat ulične zgrade.</w:t>
      </w:r>
    </w:p>
    <w:p w:rsidRDefault="00865F7D" w:rsidP="00865F7D" w:rsidR="00865F7D">
      <w:pPr>
        <w:pStyle w:val="Odlomakpopisa"/>
      </w:pPr>
    </w:p>
    <w:p w:rsidRDefault="005C5DB0" w:rsidP="005C5DB0" w:rsidR="005C5DB0">
      <w:pPr>
        <w:numPr>
          <w:ilvl w:val="0"/>
          <w:numId w:val="1"/>
        </w:numPr>
        <w:jc w:val="both"/>
      </w:pPr>
      <w:r>
        <w:t>Rješenje o otvaranju preds</w:t>
      </w:r>
      <w:r w:rsidRPr="005C5DB0">
        <w:t>tečajnog postupka upisat će se u sudskom registru ovog suda</w:t>
      </w:r>
      <w:r w:rsidR="00E3002E">
        <w:t xml:space="preserve">, </w:t>
      </w:r>
    </w:p>
    <w:p w:rsidRDefault="00865F7D" w:rsidP="00865F7D" w:rsidR="00865F7D">
      <w:pPr>
        <w:ind w:left="1080"/>
        <w:jc w:val="both"/>
      </w:pPr>
    </w:p>
    <w:p w:rsidRDefault="002C1B18" w:rsidP="006E7FA0" w:rsidR="006D38E8">
      <w:pPr>
        <w:numPr>
          <w:ilvl w:val="0"/>
          <w:numId w:val="1"/>
        </w:numPr>
        <w:jc w:val="both"/>
      </w:pPr>
      <w:r w:rsidRPr="00471BD2">
        <w:t xml:space="preserve">Rješenje o otvaranju </w:t>
      </w:r>
      <w:r w:rsidR="00471BD2" w:rsidRPr="00471BD2">
        <w:t xml:space="preserve">predstečajnog postupka </w:t>
      </w:r>
      <w:r w:rsidRPr="00471BD2">
        <w:t xml:space="preserve"> dostavit će se Financijskoj agenciji </w:t>
      </w:r>
    </w:p>
    <w:p w:rsidRDefault="006D38E8" w:rsidP="006D38E8" w:rsidR="006D38E8">
      <w:pPr>
        <w:ind w:left="1080"/>
        <w:jc w:val="both"/>
      </w:pPr>
    </w:p>
    <w:p w:rsidRDefault="006E7FA0" w:rsidP="00142CB2" w:rsidR="00142CB2">
      <w:pPr>
        <w:numPr>
          <w:ilvl w:val="0"/>
          <w:numId w:val="1"/>
        </w:numPr>
        <w:jc w:val="both"/>
      </w:pPr>
      <w:r w:rsidRPr="006D38E8">
        <w:t xml:space="preserve"> Nalaže se zemljišnoknjižnom odjelu Općinskog građanskog suda u Zagrebu </w:t>
      </w:r>
      <w:r w:rsidR="0003273A" w:rsidRPr="006D38E8">
        <w:t>upis</w:t>
      </w:r>
      <w:r w:rsidR="006D38E8">
        <w:t xml:space="preserve"> </w:t>
      </w:r>
      <w:r w:rsidRPr="006D38E8">
        <w:t>ovog rješenja u zemljišnim knjigama i to</w:t>
      </w:r>
      <w:r w:rsidR="0003273A" w:rsidRPr="006D38E8">
        <w:t xml:space="preserve"> u</w:t>
      </w:r>
      <w:r w:rsidRPr="006D38E8">
        <w:t>:</w:t>
      </w:r>
      <w:r w:rsidR="00AB58E3" w:rsidRPr="006D38E8">
        <w:t xml:space="preserve"> z.k.ul.br. 3783, poduložak 114, z.k.ul.br. 3783, poduložak 11</w:t>
      </w:r>
      <w:r w:rsidR="007B7CA2" w:rsidRPr="006D38E8">
        <w:t>5</w:t>
      </w:r>
      <w:r w:rsidR="00AB58E3" w:rsidRPr="006D38E8">
        <w:t>, z.k.ul.br. 3783, poduložak 11</w:t>
      </w:r>
      <w:r w:rsidR="007B7CA2" w:rsidRPr="006D38E8">
        <w:t>9</w:t>
      </w:r>
      <w:r w:rsidR="00AB58E3" w:rsidRPr="006D38E8">
        <w:t>, z.k.ul.br. 3783, poduložak 1</w:t>
      </w:r>
      <w:r w:rsidR="00A817BE" w:rsidRPr="006D38E8">
        <w:t>3</w:t>
      </w:r>
      <w:r w:rsidR="00AB58E3" w:rsidRPr="006D38E8">
        <w:t>, z.k.ul.br. 3783, poduložak 1</w:t>
      </w:r>
      <w:r w:rsidR="00A817BE" w:rsidRPr="006D38E8">
        <w:t>33</w:t>
      </w:r>
      <w:r w:rsidR="00AB58E3" w:rsidRPr="006D38E8">
        <w:t xml:space="preserve">, z.k.ul.br. 3783, poduložak </w:t>
      </w:r>
      <w:r w:rsidR="00A817BE" w:rsidRPr="006D38E8">
        <w:t>136</w:t>
      </w:r>
      <w:r w:rsidR="00AB58E3" w:rsidRPr="006D38E8">
        <w:t xml:space="preserve">, z.k.ul.br. 3783, poduložak </w:t>
      </w:r>
      <w:r w:rsidR="00A817BE" w:rsidRPr="006D38E8">
        <w:t>137</w:t>
      </w:r>
      <w:r w:rsidR="00A22919" w:rsidRPr="006D38E8">
        <w:t>,</w:t>
      </w:r>
      <w:r w:rsidR="00A817BE" w:rsidRPr="006D38E8">
        <w:t>z.k.ul.br. 3783, poduložak 142</w:t>
      </w:r>
      <w:r w:rsidR="00A22919" w:rsidRPr="006D38E8">
        <w:t>,</w:t>
      </w:r>
      <w:r w:rsidR="00A817BE" w:rsidRPr="006D38E8">
        <w:t>z.k.ul.br. 3783, poduložak 147</w:t>
      </w:r>
      <w:r w:rsidR="00A22919" w:rsidRPr="006D38E8">
        <w:t>,</w:t>
      </w:r>
      <w:r w:rsidR="00A817BE" w:rsidRPr="006D38E8">
        <w:t>z.k.ul.br. 3783, poduložak 148</w:t>
      </w:r>
      <w:r w:rsidR="00A22919" w:rsidRPr="006D38E8">
        <w:t>,</w:t>
      </w:r>
      <w:r w:rsidR="00A817BE" w:rsidRPr="006D38E8">
        <w:t>z.k.ul.br. 3783, poduložak 149</w:t>
      </w:r>
      <w:r w:rsidR="00A22919" w:rsidRPr="006D38E8">
        <w:t>,</w:t>
      </w:r>
      <w:r w:rsidR="00A817BE" w:rsidRPr="006D38E8">
        <w:t>z.k.ul.br. 3783, poduložak 150</w:t>
      </w:r>
      <w:r w:rsidR="00A22919" w:rsidRPr="006D38E8">
        <w:t>,</w:t>
      </w:r>
      <w:r w:rsidR="00A817BE" w:rsidRPr="006D38E8">
        <w:t>z.k.ul.br. 3783, poduložak 151</w:t>
      </w:r>
      <w:r w:rsidR="00A22919" w:rsidRPr="006D38E8">
        <w:t>,</w:t>
      </w:r>
      <w:r w:rsidR="00A817BE" w:rsidRPr="006D38E8">
        <w:t>z.k.ul.br. 3783, poduložak 155</w:t>
      </w:r>
      <w:r w:rsidR="00A22919" w:rsidRPr="006D38E8">
        <w:t>,</w:t>
      </w:r>
      <w:r w:rsidR="00A817BE" w:rsidRPr="006D38E8">
        <w:t>z.k.ul.br. 3783, poduložak 156</w:t>
      </w:r>
      <w:r w:rsidR="00A22919" w:rsidRPr="006D38E8">
        <w:t>,</w:t>
      </w:r>
      <w:r w:rsidR="00A817BE" w:rsidRPr="006D38E8">
        <w:t>z.k.ul.br. 3783, poduložak 157</w:t>
      </w:r>
      <w:r w:rsidR="00A22919" w:rsidRPr="006D38E8">
        <w:t>,</w:t>
      </w:r>
      <w:r w:rsidR="00A817BE" w:rsidRPr="006D38E8">
        <w:t>z.k.ul.br. 3783, poduložak 158</w:t>
      </w:r>
      <w:r w:rsidR="00A22919" w:rsidRPr="006D38E8">
        <w:t>,</w:t>
      </w:r>
      <w:r w:rsidR="00A817BE" w:rsidRPr="006D38E8">
        <w:t>z.k.ul.br. 3783, poduložak 163</w:t>
      </w:r>
      <w:r w:rsidR="00A22919" w:rsidRPr="006D38E8">
        <w:t>,</w:t>
      </w:r>
      <w:r w:rsidR="00A817BE" w:rsidRPr="006D38E8">
        <w:t>z.k.ul.br. 3783, poduložak 164</w:t>
      </w:r>
      <w:r w:rsidR="00A22919" w:rsidRPr="006D38E8">
        <w:t>,</w:t>
      </w:r>
      <w:r w:rsidR="00A817BE" w:rsidRPr="006D38E8">
        <w:t>z.k.ul.br. 3</w:t>
      </w:r>
      <w:r w:rsidR="00A817BE" w:rsidRPr="006E7FA0">
        <w:t>783</w:t>
      </w:r>
      <w:r w:rsidR="00A817BE">
        <w:t>, poduložak 165</w:t>
      </w:r>
      <w:r w:rsidR="00A22919">
        <w:t>,</w:t>
      </w:r>
      <w:r w:rsidR="00A817BE">
        <w:t xml:space="preserve">z.k.ul.br. </w:t>
      </w:r>
      <w:r w:rsidR="00A817BE" w:rsidRPr="006E7FA0">
        <w:t>3783</w:t>
      </w:r>
      <w:r w:rsidR="00A817BE">
        <w:t>, poduložak 168</w:t>
      </w:r>
      <w:r w:rsidR="00A22919">
        <w:t>,</w:t>
      </w:r>
      <w:r w:rsidR="00A817BE">
        <w:t xml:space="preserve">z.k.ul.br. </w:t>
      </w:r>
      <w:r w:rsidR="00A817BE" w:rsidRPr="006E7FA0">
        <w:t>3783</w:t>
      </w:r>
      <w:r w:rsidR="00A817BE">
        <w:t>, poduložak 169</w:t>
      </w:r>
      <w:r w:rsidR="00A22919">
        <w:t>,</w:t>
      </w:r>
      <w:r w:rsidR="00A817BE">
        <w:t xml:space="preserve">z.k.ul.br. </w:t>
      </w:r>
      <w:r w:rsidR="00A817BE" w:rsidRPr="006E7FA0">
        <w:t>3783</w:t>
      </w:r>
      <w:r w:rsidR="00A817BE">
        <w:t xml:space="preserve">, poduložak </w:t>
      </w:r>
      <w:r w:rsidR="00F906F5">
        <w:t>17</w:t>
      </w:r>
      <w:r w:rsidR="00A22919">
        <w:t>,</w:t>
      </w:r>
      <w:r w:rsidR="00A817BE">
        <w:t xml:space="preserve">z.k.ul.br. </w:t>
      </w:r>
      <w:r w:rsidR="00A817BE" w:rsidRPr="006E7FA0">
        <w:t>3783</w:t>
      </w:r>
      <w:r w:rsidR="00A817BE">
        <w:t xml:space="preserve">, poduložak </w:t>
      </w:r>
      <w:r w:rsidR="00F906F5">
        <w:t>170</w:t>
      </w:r>
      <w:r w:rsidR="00A22919">
        <w:t>,</w:t>
      </w:r>
      <w:r w:rsidR="00A817BE">
        <w:t xml:space="preserve">z.k.ul.br. </w:t>
      </w:r>
      <w:r w:rsidR="00A817BE" w:rsidRPr="006E7FA0">
        <w:t>3783</w:t>
      </w:r>
      <w:r w:rsidR="00A817BE">
        <w:t xml:space="preserve">, poduložak </w:t>
      </w:r>
      <w:r w:rsidR="00F906F5">
        <w:t>171</w:t>
      </w:r>
      <w:r w:rsidR="00A22919">
        <w:t>,</w:t>
      </w:r>
      <w:r w:rsidR="00A817BE">
        <w:t xml:space="preserve">z.k.ul.br. </w:t>
      </w:r>
      <w:r w:rsidR="00A817BE" w:rsidRPr="006E7FA0">
        <w:t>3783</w:t>
      </w:r>
      <w:r w:rsidR="00A817BE">
        <w:t xml:space="preserve">, poduložak </w:t>
      </w:r>
      <w:r w:rsidR="00F906F5">
        <w:t>172</w:t>
      </w:r>
      <w:r w:rsidR="00A22919">
        <w:t>,</w:t>
      </w:r>
      <w:r w:rsidR="00A817BE">
        <w:t xml:space="preserve">z.k.ul.br. </w:t>
      </w:r>
      <w:r w:rsidR="00A817BE" w:rsidRPr="006E7FA0">
        <w:t>3783</w:t>
      </w:r>
      <w:r w:rsidR="00A817BE">
        <w:t xml:space="preserve">, poduložak </w:t>
      </w:r>
      <w:r w:rsidR="00F906F5">
        <w:t>174</w:t>
      </w:r>
      <w:r w:rsidR="00A22919">
        <w:t>,</w:t>
      </w:r>
      <w:r w:rsidR="00F906F5">
        <w:t xml:space="preserve">z.k.ul.br. </w:t>
      </w:r>
      <w:r w:rsidR="00F906F5" w:rsidRPr="006E7FA0">
        <w:t>3783</w:t>
      </w:r>
      <w:r w:rsidR="00F906F5">
        <w:t>, poduložak 175</w:t>
      </w:r>
      <w:r w:rsidR="00A22919">
        <w:t>,</w:t>
      </w:r>
      <w:r w:rsidR="00F906F5">
        <w:t xml:space="preserve">z.k.ul.br. </w:t>
      </w:r>
      <w:r w:rsidR="00F906F5" w:rsidRPr="006E7FA0">
        <w:t>3783</w:t>
      </w:r>
      <w:r w:rsidR="00F906F5">
        <w:t>, poduložak 176</w:t>
      </w:r>
      <w:r w:rsidR="00A22919">
        <w:t>,</w:t>
      </w:r>
      <w:r w:rsidR="00F906F5">
        <w:t xml:space="preserve">z.k.ul.br. </w:t>
      </w:r>
      <w:r w:rsidR="00F906F5" w:rsidRPr="006E7FA0">
        <w:t>3783</w:t>
      </w:r>
      <w:r w:rsidR="00F906F5">
        <w:t>, poduložak 177</w:t>
      </w:r>
      <w:r w:rsidR="00A22919">
        <w:t>,</w:t>
      </w:r>
      <w:r w:rsidR="00F906F5">
        <w:t xml:space="preserve">z.k.ul.br. </w:t>
      </w:r>
      <w:r w:rsidR="00F906F5" w:rsidRPr="006E7FA0">
        <w:t>3783</w:t>
      </w:r>
      <w:r w:rsidR="00F906F5">
        <w:t>, poduložak 178</w:t>
      </w:r>
      <w:r w:rsidR="00A22919">
        <w:t>,</w:t>
      </w:r>
      <w:r w:rsidR="00F906F5">
        <w:t xml:space="preserve">z.k.ul.br. </w:t>
      </w:r>
      <w:r w:rsidR="00F906F5" w:rsidRPr="006E7FA0">
        <w:t>3783</w:t>
      </w:r>
      <w:r w:rsidR="00F906F5">
        <w:t>, poduložak 179</w:t>
      </w:r>
      <w:r w:rsidR="00A22919">
        <w:t>,</w:t>
      </w:r>
      <w:r w:rsidR="00F906F5">
        <w:t xml:space="preserve">z.k.ul.br. </w:t>
      </w:r>
      <w:r w:rsidR="00F906F5" w:rsidRPr="006E7FA0">
        <w:t>3783</w:t>
      </w:r>
      <w:r w:rsidR="00F906F5">
        <w:t>, poduložak 180</w:t>
      </w:r>
      <w:r w:rsidR="00A22919">
        <w:t>,</w:t>
      </w:r>
      <w:r w:rsidR="00F906F5">
        <w:t xml:space="preserve">z.k.ul.br. </w:t>
      </w:r>
      <w:r w:rsidR="00F906F5" w:rsidRPr="006E7FA0">
        <w:t>3783</w:t>
      </w:r>
      <w:r w:rsidR="00F906F5">
        <w:t>, poduložak 181</w:t>
      </w:r>
      <w:r w:rsidR="00A22919">
        <w:t>,</w:t>
      </w:r>
      <w:r w:rsidR="00F906F5">
        <w:t xml:space="preserve">z.k.ul.br. </w:t>
      </w:r>
      <w:r w:rsidR="00F906F5" w:rsidRPr="006E7FA0">
        <w:t>3783</w:t>
      </w:r>
      <w:r w:rsidR="00F906F5">
        <w:t>, poduložak 182</w:t>
      </w:r>
      <w:r w:rsidR="00A22919">
        <w:t>,</w:t>
      </w:r>
      <w:r w:rsidR="00F906F5">
        <w:t xml:space="preserve">z.k.ul.br. </w:t>
      </w:r>
      <w:r w:rsidR="00F906F5" w:rsidRPr="006E7FA0">
        <w:t>3783</w:t>
      </w:r>
      <w:r w:rsidR="00F906F5">
        <w:t>, poduložak 183</w:t>
      </w:r>
      <w:r w:rsidR="00A22919">
        <w:t>,</w:t>
      </w:r>
      <w:r w:rsidR="00F906F5">
        <w:t xml:space="preserve">z.k.ul.br. </w:t>
      </w:r>
      <w:r w:rsidR="00F906F5" w:rsidRPr="006E7FA0">
        <w:t>3783</w:t>
      </w:r>
      <w:r w:rsidR="00F906F5">
        <w:t>, poduložak 184</w:t>
      </w:r>
      <w:r w:rsidR="00A22919">
        <w:t>,</w:t>
      </w:r>
      <w:r w:rsidR="00F906F5">
        <w:t xml:space="preserve">z.k.ul.br. </w:t>
      </w:r>
      <w:r w:rsidR="00F906F5" w:rsidRPr="006E7FA0">
        <w:t>3783</w:t>
      </w:r>
      <w:r w:rsidR="00F906F5">
        <w:t>, poduložak 185</w:t>
      </w:r>
      <w:r w:rsidR="00A22919">
        <w:t>,</w:t>
      </w:r>
      <w:r w:rsidR="00F906F5">
        <w:t xml:space="preserve">z.k.ul.br. </w:t>
      </w:r>
      <w:r w:rsidR="00F906F5" w:rsidRPr="006E7FA0">
        <w:t>3783</w:t>
      </w:r>
      <w:r w:rsidR="00F906F5">
        <w:t>, poduložak 186</w:t>
      </w:r>
      <w:r w:rsidR="00A22919">
        <w:t>,</w:t>
      </w:r>
      <w:r w:rsidR="00F906F5">
        <w:t xml:space="preserve">z.k.ul.br. </w:t>
      </w:r>
      <w:r w:rsidR="00F906F5" w:rsidRPr="006E7FA0">
        <w:t>3783</w:t>
      </w:r>
      <w:r w:rsidR="00F906F5">
        <w:t>, poduložak 187</w:t>
      </w:r>
      <w:r w:rsidR="00A22919">
        <w:t>,</w:t>
      </w:r>
      <w:r w:rsidR="00F906F5">
        <w:t xml:space="preserve">z.k.ul.br. </w:t>
      </w:r>
      <w:r w:rsidR="00F906F5" w:rsidRPr="006E7FA0">
        <w:t>3783</w:t>
      </w:r>
      <w:r w:rsidR="00F906F5">
        <w:t>, poduložak 188</w:t>
      </w:r>
      <w:r w:rsidR="00A22919">
        <w:t>,</w:t>
      </w:r>
      <w:r w:rsidR="00F906F5">
        <w:t xml:space="preserve">z.k.ul.br. </w:t>
      </w:r>
      <w:r w:rsidR="00F906F5" w:rsidRPr="006E7FA0">
        <w:t>3783</w:t>
      </w:r>
      <w:r w:rsidR="00F906F5">
        <w:t xml:space="preserve">, poduložak </w:t>
      </w:r>
      <w:r w:rsidR="00CA7CFE">
        <w:t>189</w:t>
      </w:r>
      <w:r w:rsidR="00A22919">
        <w:t>,</w:t>
      </w:r>
      <w:r w:rsidR="00F906F5">
        <w:t xml:space="preserve">z.k.ul.br. </w:t>
      </w:r>
      <w:r w:rsidR="00F906F5" w:rsidRPr="006E7FA0">
        <w:t>3783</w:t>
      </w:r>
      <w:r w:rsidR="00F906F5">
        <w:t xml:space="preserve">, poduložak </w:t>
      </w:r>
      <w:r w:rsidR="00CA7CFE">
        <w:t>190</w:t>
      </w:r>
      <w:r w:rsidR="00A22919">
        <w:t>,</w:t>
      </w:r>
      <w:r w:rsidR="00F906F5">
        <w:t xml:space="preserve">z.k.ul.br. </w:t>
      </w:r>
      <w:r w:rsidR="00F906F5" w:rsidRPr="006E7FA0">
        <w:t>3783</w:t>
      </w:r>
      <w:r w:rsidR="00F906F5">
        <w:t xml:space="preserve">, poduložak </w:t>
      </w:r>
      <w:r w:rsidR="00CA7CFE">
        <w:t>194</w:t>
      </w:r>
      <w:r w:rsidR="00A22919">
        <w:t>,</w:t>
      </w:r>
      <w:r w:rsidR="00F906F5">
        <w:t xml:space="preserve">z.k.ul.br. </w:t>
      </w:r>
      <w:r w:rsidR="00F906F5" w:rsidRPr="006E7FA0">
        <w:t>3783</w:t>
      </w:r>
      <w:r w:rsidR="00F906F5">
        <w:t xml:space="preserve">, poduložak </w:t>
      </w:r>
      <w:r w:rsidR="00CA7CFE">
        <w:t>195</w:t>
      </w:r>
      <w:r w:rsidR="00A22919">
        <w:t>,</w:t>
      </w:r>
      <w:r w:rsidR="00F906F5">
        <w:t xml:space="preserve">z.k.ul.br. </w:t>
      </w:r>
      <w:r w:rsidR="00F906F5" w:rsidRPr="006E7FA0">
        <w:t>3783</w:t>
      </w:r>
      <w:r w:rsidR="00F906F5">
        <w:t xml:space="preserve">, poduložak </w:t>
      </w:r>
      <w:r w:rsidR="00CA7CFE">
        <w:t>196</w:t>
      </w:r>
      <w:r w:rsidR="00A22919">
        <w:t>,</w:t>
      </w:r>
      <w:r w:rsidR="00F906F5">
        <w:t xml:space="preserve">z.k.ul.br. </w:t>
      </w:r>
      <w:r w:rsidR="00F906F5" w:rsidRPr="006E7FA0">
        <w:t>3783</w:t>
      </w:r>
      <w:r w:rsidR="00F906F5">
        <w:t xml:space="preserve">, poduložak </w:t>
      </w:r>
      <w:r w:rsidR="00CA7CFE">
        <w:t>197</w:t>
      </w:r>
      <w:r w:rsidR="00A22919">
        <w:t>,</w:t>
      </w:r>
      <w:r w:rsidR="00F906F5">
        <w:t xml:space="preserve">z.k.ul.br. </w:t>
      </w:r>
      <w:r w:rsidR="00F906F5" w:rsidRPr="006E7FA0">
        <w:t>3783</w:t>
      </w:r>
      <w:r w:rsidR="00F906F5">
        <w:t xml:space="preserve">, poduložak </w:t>
      </w:r>
      <w:r w:rsidR="00CA7CFE">
        <w:t>198</w:t>
      </w:r>
      <w:r w:rsidR="00A22919">
        <w:t>,</w:t>
      </w:r>
      <w:r w:rsidR="00F906F5">
        <w:t xml:space="preserve">z.k.ul.br. </w:t>
      </w:r>
      <w:r w:rsidR="00F906F5" w:rsidRPr="006E7FA0">
        <w:t>3783</w:t>
      </w:r>
      <w:r w:rsidR="00F906F5">
        <w:t xml:space="preserve">, poduložak </w:t>
      </w:r>
      <w:r w:rsidR="00CA7CFE">
        <w:t>199</w:t>
      </w:r>
      <w:r w:rsidR="00A22919">
        <w:t>,</w:t>
      </w:r>
      <w:r w:rsidR="00CA7CFE">
        <w:t xml:space="preserve">z.k.ul.br. </w:t>
      </w:r>
      <w:r w:rsidR="00CA7CFE" w:rsidRPr="006E7FA0">
        <w:t>3783</w:t>
      </w:r>
      <w:r w:rsidR="00CA7CFE">
        <w:t>, poduložak 200</w:t>
      </w:r>
      <w:r w:rsidR="00A22919">
        <w:t>,</w:t>
      </w:r>
      <w:r w:rsidR="00CA7CFE">
        <w:t xml:space="preserve">z.k.ul.br. </w:t>
      </w:r>
      <w:r w:rsidR="00CA7CFE" w:rsidRPr="006E7FA0">
        <w:t>3783</w:t>
      </w:r>
      <w:r w:rsidR="00CA7CFE">
        <w:t>, poduložak 201</w:t>
      </w:r>
      <w:r w:rsidR="00A22919">
        <w:t>,</w:t>
      </w:r>
      <w:r w:rsidR="00CA7CFE">
        <w:t xml:space="preserve">z.k.ul.br. </w:t>
      </w:r>
      <w:r w:rsidR="00CA7CFE" w:rsidRPr="006E7FA0">
        <w:t>3783</w:t>
      </w:r>
      <w:r w:rsidR="00CA7CFE">
        <w:t>, poduložak 202</w:t>
      </w:r>
      <w:r w:rsidR="00A22919">
        <w:t>,</w:t>
      </w:r>
      <w:r w:rsidR="00CA7CFE">
        <w:t xml:space="preserve">z.k.ul.br. </w:t>
      </w:r>
      <w:r w:rsidR="00CA7CFE" w:rsidRPr="006E7FA0">
        <w:t>3783</w:t>
      </w:r>
      <w:r w:rsidR="00CA7CFE">
        <w:t>, poduložak 203</w:t>
      </w:r>
      <w:r w:rsidR="00A22919">
        <w:t>,</w:t>
      </w:r>
      <w:r w:rsidR="00CA7CFE">
        <w:t xml:space="preserve">z.k.ul.br. </w:t>
      </w:r>
      <w:r w:rsidR="00CA7CFE" w:rsidRPr="006E7FA0">
        <w:t>3783</w:t>
      </w:r>
      <w:r w:rsidR="00CA7CFE">
        <w:t>, poduložak 204</w:t>
      </w:r>
      <w:r w:rsidR="00A22919">
        <w:t>,</w:t>
      </w:r>
      <w:r w:rsidR="00CA7CFE">
        <w:t xml:space="preserve">z.k.ul.br. </w:t>
      </w:r>
      <w:r w:rsidR="00CA7CFE" w:rsidRPr="006E7FA0">
        <w:t>3783</w:t>
      </w:r>
      <w:r w:rsidR="00CA7CFE">
        <w:t>, poduložak 205</w:t>
      </w:r>
      <w:r w:rsidR="00A22919">
        <w:t>,</w:t>
      </w:r>
      <w:r w:rsidR="00CA7CFE">
        <w:t xml:space="preserve">z.k.ul.br. </w:t>
      </w:r>
      <w:r w:rsidR="00CA7CFE" w:rsidRPr="006E7FA0">
        <w:t>3783</w:t>
      </w:r>
      <w:r w:rsidR="00CA7CFE">
        <w:t>, poduložak 206</w:t>
      </w:r>
      <w:r w:rsidR="00A22919">
        <w:t>,</w:t>
      </w:r>
      <w:r w:rsidR="00CA7CFE">
        <w:t xml:space="preserve">z.k.ul.br. </w:t>
      </w:r>
      <w:r w:rsidR="00CA7CFE" w:rsidRPr="006E7FA0">
        <w:t>3783</w:t>
      </w:r>
      <w:r w:rsidR="00CA7CFE">
        <w:t>, poduložak 207</w:t>
      </w:r>
      <w:r w:rsidR="00A22919">
        <w:t>,</w:t>
      </w:r>
      <w:r w:rsidR="00CA7CFE">
        <w:t xml:space="preserve">z.k.ul.br. </w:t>
      </w:r>
      <w:r w:rsidR="00CA7CFE" w:rsidRPr="006E7FA0">
        <w:t>3783</w:t>
      </w:r>
      <w:r w:rsidR="00CA7CFE">
        <w:t>, poduložak 208</w:t>
      </w:r>
      <w:r w:rsidR="00A22919">
        <w:t>,</w:t>
      </w:r>
      <w:r w:rsidR="00CA7CFE">
        <w:t xml:space="preserve">z.k.ul.br. </w:t>
      </w:r>
      <w:r w:rsidR="00CA7CFE" w:rsidRPr="006E7FA0">
        <w:t>3783</w:t>
      </w:r>
      <w:r w:rsidR="00CA7CFE">
        <w:t xml:space="preserve">, poduložak </w:t>
      </w:r>
      <w:r w:rsidR="00A00231">
        <w:t>209</w:t>
      </w:r>
      <w:r w:rsidR="00A22919">
        <w:t>,</w:t>
      </w:r>
      <w:r w:rsidR="00CA7CFE">
        <w:t xml:space="preserve">z.k.ul.br. </w:t>
      </w:r>
      <w:r w:rsidR="00CA7CFE" w:rsidRPr="006E7FA0">
        <w:t>3783</w:t>
      </w:r>
      <w:r w:rsidR="00CA7CFE">
        <w:t xml:space="preserve">, poduložak </w:t>
      </w:r>
      <w:r w:rsidR="00A00231">
        <w:t>210</w:t>
      </w:r>
      <w:r w:rsidR="00A22919">
        <w:t>,</w:t>
      </w:r>
      <w:r w:rsidR="00CA7CFE">
        <w:t xml:space="preserve">z.k.ul.br. </w:t>
      </w:r>
      <w:r w:rsidR="00CA7CFE" w:rsidRPr="006E7FA0">
        <w:t>3783</w:t>
      </w:r>
      <w:r w:rsidR="00CA7CFE">
        <w:t xml:space="preserve">, poduložak </w:t>
      </w:r>
      <w:r w:rsidR="00A00231">
        <w:t>211</w:t>
      </w:r>
      <w:r w:rsidR="00A22919">
        <w:t>,</w:t>
      </w:r>
      <w:r w:rsidR="00CA7CFE">
        <w:t xml:space="preserve">z.k.ul.br. </w:t>
      </w:r>
      <w:r w:rsidR="00CA7CFE" w:rsidRPr="006E7FA0">
        <w:t>3783</w:t>
      </w:r>
      <w:r w:rsidR="00CA7CFE">
        <w:t xml:space="preserve">, poduložak </w:t>
      </w:r>
      <w:r w:rsidR="00A00231">
        <w:t>212</w:t>
      </w:r>
      <w:r w:rsidR="00A22919">
        <w:t>,</w:t>
      </w:r>
      <w:r w:rsidR="00CA7CFE">
        <w:t xml:space="preserve">z.k.ul.br. </w:t>
      </w:r>
      <w:r w:rsidR="00CA7CFE" w:rsidRPr="006E7FA0">
        <w:t>3783</w:t>
      </w:r>
      <w:r w:rsidR="00CA7CFE">
        <w:t xml:space="preserve">, poduložak </w:t>
      </w:r>
      <w:r w:rsidR="00A00231">
        <w:t>213</w:t>
      </w:r>
      <w:r w:rsidR="00A22919">
        <w:t>,</w:t>
      </w:r>
      <w:r w:rsidR="00CA7CFE">
        <w:t xml:space="preserve">z.k.ul.br. </w:t>
      </w:r>
      <w:r w:rsidR="00CA7CFE" w:rsidRPr="006E7FA0">
        <w:t>3783</w:t>
      </w:r>
      <w:r w:rsidR="00CA7CFE">
        <w:t xml:space="preserve">, poduložak </w:t>
      </w:r>
      <w:r w:rsidR="00A00231">
        <w:t>214</w:t>
      </w:r>
      <w:r w:rsidR="00A22919">
        <w:t>,</w:t>
      </w:r>
      <w:r w:rsidR="00CA7CFE">
        <w:t xml:space="preserve">z.k.ul.br. </w:t>
      </w:r>
      <w:r w:rsidR="00CA7CFE" w:rsidRPr="006E7FA0">
        <w:t>3783</w:t>
      </w:r>
      <w:r w:rsidR="00CA7CFE">
        <w:t xml:space="preserve">, poduložak </w:t>
      </w:r>
      <w:r w:rsidR="00A00231">
        <w:t>215</w:t>
      </w:r>
      <w:r w:rsidR="00A22919">
        <w:t>,</w:t>
      </w:r>
      <w:r w:rsidR="00CA7CFE">
        <w:t xml:space="preserve">z.k.ul.br. </w:t>
      </w:r>
      <w:r w:rsidR="00CA7CFE" w:rsidRPr="006E7FA0">
        <w:t>3783</w:t>
      </w:r>
      <w:r w:rsidR="00CA7CFE">
        <w:t xml:space="preserve">, poduložak </w:t>
      </w:r>
      <w:r w:rsidR="00A00231">
        <w:t>216</w:t>
      </w:r>
      <w:r w:rsidR="00A22919">
        <w:t>,</w:t>
      </w:r>
      <w:r w:rsidR="00CA7CFE">
        <w:t xml:space="preserve">z.k.ul.br. </w:t>
      </w:r>
      <w:r w:rsidR="00CA7CFE" w:rsidRPr="006E7FA0">
        <w:t>3783</w:t>
      </w:r>
      <w:r w:rsidR="00CA7CFE">
        <w:t xml:space="preserve">, poduložak </w:t>
      </w:r>
      <w:r w:rsidR="00A00231">
        <w:t>217</w:t>
      </w:r>
      <w:r w:rsidR="00A22919">
        <w:t>,</w:t>
      </w:r>
      <w:r w:rsidR="00CA7CFE">
        <w:t xml:space="preserve">z.k.ul.br. </w:t>
      </w:r>
      <w:r w:rsidR="00CA7CFE" w:rsidRPr="006E7FA0">
        <w:t>3783</w:t>
      </w:r>
      <w:r w:rsidR="00CA7CFE">
        <w:t xml:space="preserve">, poduložak </w:t>
      </w:r>
      <w:r w:rsidR="00A00231">
        <w:t>218</w:t>
      </w:r>
      <w:r w:rsidR="00A22919">
        <w:t>,</w:t>
      </w:r>
      <w:r w:rsidR="00CA7CFE">
        <w:t xml:space="preserve">z.k.ul.br. </w:t>
      </w:r>
      <w:r w:rsidR="00CA7CFE" w:rsidRPr="006E7FA0">
        <w:t>3783</w:t>
      </w:r>
      <w:r w:rsidR="00CA7CFE">
        <w:t xml:space="preserve">, poduložak </w:t>
      </w:r>
      <w:r w:rsidR="00A00231">
        <w:t>210</w:t>
      </w:r>
      <w:r w:rsidR="00A22919">
        <w:t>,</w:t>
      </w:r>
      <w:r w:rsidR="00CA7CFE">
        <w:t xml:space="preserve">z.k.ul.br. </w:t>
      </w:r>
      <w:r w:rsidR="00CA7CFE" w:rsidRPr="006E7FA0">
        <w:t>3783</w:t>
      </w:r>
      <w:r w:rsidR="00CA7CFE">
        <w:t xml:space="preserve">, poduložak </w:t>
      </w:r>
      <w:r w:rsidR="00A00231">
        <w:t>220</w:t>
      </w:r>
      <w:r w:rsidR="00A22919">
        <w:t>,</w:t>
      </w:r>
      <w:r w:rsidR="00CA7CFE">
        <w:t xml:space="preserve">z.k.ul.br. </w:t>
      </w:r>
      <w:r w:rsidR="00CA7CFE" w:rsidRPr="006E7FA0">
        <w:t>3783</w:t>
      </w:r>
      <w:r w:rsidR="00CA7CFE">
        <w:t xml:space="preserve">, poduložak </w:t>
      </w:r>
      <w:r w:rsidR="00A00231">
        <w:t>221</w:t>
      </w:r>
      <w:r w:rsidR="00A22919">
        <w:t>,</w:t>
      </w:r>
      <w:r w:rsidR="00CA7CFE">
        <w:t xml:space="preserve">z.k.ul.br. </w:t>
      </w:r>
      <w:r w:rsidR="00CA7CFE" w:rsidRPr="006E7FA0">
        <w:t>3783</w:t>
      </w:r>
      <w:r w:rsidR="00CA7CFE">
        <w:t xml:space="preserve">, poduložak </w:t>
      </w:r>
      <w:r w:rsidR="00A00231">
        <w:t>222</w:t>
      </w:r>
      <w:r w:rsidR="00A22919">
        <w:t>,</w:t>
      </w:r>
      <w:r w:rsidR="00A00231">
        <w:t xml:space="preserve">.k.ul.br. </w:t>
      </w:r>
      <w:r w:rsidR="00A00231" w:rsidRPr="006E7FA0">
        <w:t>3783</w:t>
      </w:r>
      <w:r w:rsidR="00A00231">
        <w:t>, poduložak 223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>, poduložak 224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>, poduložak 225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>, poduložak 226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>, poduložak 227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>, poduložak 228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>, poduložak 229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>, poduložak 23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>, poduložak 230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>, poduložak 231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>, poduložak 232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>, poduložak 233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>, poduložak 234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 xml:space="preserve">, poduložak </w:t>
      </w:r>
      <w:r w:rsidR="00A00231">
        <w:lastRenderedPageBreak/>
        <w:t>235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>, poduložak 236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>, poduložak 237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>, poduložak 238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>, poduložak 239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>, poduložak 240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>, poduložak 241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>, poduložak 242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>, poduložak 243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 xml:space="preserve">, poduložak </w:t>
      </w:r>
      <w:r w:rsidR="00C558DE">
        <w:t>244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 xml:space="preserve">, poduložak </w:t>
      </w:r>
      <w:r w:rsidR="00C558DE">
        <w:t>245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 xml:space="preserve">, poduložak </w:t>
      </w:r>
      <w:r w:rsidR="00C558DE">
        <w:t>246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 xml:space="preserve">, poduložak </w:t>
      </w:r>
      <w:r w:rsidR="00C558DE">
        <w:t>247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 xml:space="preserve">, poduložak </w:t>
      </w:r>
      <w:r w:rsidR="00C558DE">
        <w:t>248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 xml:space="preserve">, poduložak </w:t>
      </w:r>
      <w:r w:rsidR="00C558DE">
        <w:t>249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 xml:space="preserve">, poduložak </w:t>
      </w:r>
      <w:r w:rsidR="00C558DE">
        <w:t>250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 xml:space="preserve">, poduložak </w:t>
      </w:r>
      <w:r w:rsidR="00C558DE">
        <w:t>251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 xml:space="preserve">, poduložak </w:t>
      </w:r>
      <w:r w:rsidR="00C558DE">
        <w:t>252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 xml:space="preserve">, poduložak </w:t>
      </w:r>
      <w:r w:rsidR="00C558DE">
        <w:t>253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 xml:space="preserve">, poduložak </w:t>
      </w:r>
      <w:r w:rsidR="00C558DE">
        <w:t>254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 xml:space="preserve">, poduložak </w:t>
      </w:r>
      <w:r w:rsidR="00C558DE">
        <w:t>255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 xml:space="preserve">, poduložak </w:t>
      </w:r>
      <w:r w:rsidR="00C558DE">
        <w:t>256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 xml:space="preserve">, poduložak </w:t>
      </w:r>
      <w:r w:rsidR="00C558DE">
        <w:t>257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 xml:space="preserve">, poduložak </w:t>
      </w:r>
      <w:r w:rsidR="00C558DE">
        <w:t>258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 xml:space="preserve">, poduložak </w:t>
      </w:r>
      <w:r w:rsidR="00C558DE">
        <w:t>259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 xml:space="preserve">, poduložak </w:t>
      </w:r>
      <w:r w:rsidR="00C558DE">
        <w:t>260</w:t>
      </w:r>
      <w:r w:rsidR="00A22919">
        <w:t>,</w:t>
      </w:r>
      <w:r w:rsidR="00A00231">
        <w:t xml:space="preserve">z.k.ul.br. </w:t>
      </w:r>
      <w:r w:rsidR="00A00231" w:rsidRPr="006E7FA0">
        <w:t>3783</w:t>
      </w:r>
      <w:r w:rsidR="00A00231">
        <w:t xml:space="preserve">, poduložak </w:t>
      </w:r>
      <w:r w:rsidR="00C558DE">
        <w:t>261</w:t>
      </w:r>
      <w:r w:rsidR="00A22919">
        <w:t>,</w:t>
      </w:r>
      <w:r w:rsidR="00C558DE">
        <w:t xml:space="preserve">z.k.ul.br. </w:t>
      </w:r>
      <w:r w:rsidR="00C558DE" w:rsidRPr="006E7FA0">
        <w:t>3783</w:t>
      </w:r>
      <w:r w:rsidR="00C558DE">
        <w:t>, poduložak 262</w:t>
      </w:r>
      <w:r w:rsidR="00A22919">
        <w:t>,</w:t>
      </w:r>
      <w:r w:rsidR="00C558DE">
        <w:t xml:space="preserve">z.k.ul.br. </w:t>
      </w:r>
      <w:r w:rsidR="00C558DE" w:rsidRPr="006E7FA0">
        <w:t>3783</w:t>
      </w:r>
      <w:r w:rsidR="00C558DE">
        <w:t>, poduložak 263</w:t>
      </w:r>
      <w:r w:rsidR="00A22919">
        <w:t>,</w:t>
      </w:r>
      <w:r w:rsidR="00C558DE">
        <w:t xml:space="preserve">z.k.ul.br. </w:t>
      </w:r>
      <w:r w:rsidR="00C558DE" w:rsidRPr="006E7FA0">
        <w:t>3783</w:t>
      </w:r>
      <w:r w:rsidR="00C558DE">
        <w:t>, poduložak 264</w:t>
      </w:r>
      <w:r w:rsidR="00A22919">
        <w:t>,</w:t>
      </w:r>
      <w:r w:rsidR="00C558DE">
        <w:t xml:space="preserve">z.k.ul.br. </w:t>
      </w:r>
      <w:r w:rsidR="00C558DE" w:rsidRPr="006E7FA0">
        <w:t>3783</w:t>
      </w:r>
      <w:r w:rsidR="00C558DE">
        <w:t>, poduložak 265</w:t>
      </w:r>
      <w:r w:rsidR="00A22919">
        <w:t>,</w:t>
      </w:r>
      <w:r w:rsidR="00C558DE">
        <w:t xml:space="preserve">z.k.ul.br. </w:t>
      </w:r>
      <w:r w:rsidR="00C558DE" w:rsidRPr="006E7FA0">
        <w:t>3783</w:t>
      </w:r>
      <w:r w:rsidR="00C558DE">
        <w:t>, poduložak 266</w:t>
      </w:r>
      <w:r w:rsidR="00A22919">
        <w:t>,</w:t>
      </w:r>
      <w:r w:rsidR="00C558DE">
        <w:t xml:space="preserve">z.k.ul.br. </w:t>
      </w:r>
      <w:r w:rsidR="00C558DE" w:rsidRPr="006E7FA0">
        <w:t>3783</w:t>
      </w:r>
      <w:r w:rsidR="00C558DE">
        <w:t>, poduložak 267</w:t>
      </w:r>
      <w:r w:rsidR="00A22919">
        <w:t>,</w:t>
      </w:r>
      <w:r w:rsidR="00C558DE">
        <w:t xml:space="preserve">z.k.ul.br. </w:t>
      </w:r>
      <w:r w:rsidR="00C558DE" w:rsidRPr="006E7FA0">
        <w:t>3783</w:t>
      </w:r>
      <w:r w:rsidR="00C558DE">
        <w:t>, poduložak 268</w:t>
      </w:r>
      <w:r w:rsidR="00A22919">
        <w:t>,</w:t>
      </w:r>
      <w:r w:rsidR="00C558DE">
        <w:t xml:space="preserve">z.k.ul.br. </w:t>
      </w:r>
      <w:r w:rsidR="00C558DE" w:rsidRPr="006E7FA0">
        <w:t>3783</w:t>
      </w:r>
      <w:r w:rsidR="00C558DE">
        <w:t>, poduložak 269</w:t>
      </w:r>
      <w:r w:rsidR="00A22919">
        <w:t>,</w:t>
      </w:r>
      <w:r w:rsidR="00C558DE">
        <w:t xml:space="preserve">z.k.ul.br. </w:t>
      </w:r>
      <w:r w:rsidR="00C558DE" w:rsidRPr="006E7FA0">
        <w:t>3783</w:t>
      </w:r>
      <w:r w:rsidR="00C558DE">
        <w:t>, poduložak 270</w:t>
      </w:r>
      <w:r w:rsidR="00A22919">
        <w:t>,</w:t>
      </w:r>
      <w:r w:rsidR="00C558DE">
        <w:t xml:space="preserve">z.k.ul.br. </w:t>
      </w:r>
      <w:r w:rsidR="00C558DE" w:rsidRPr="006E7FA0">
        <w:t>3783</w:t>
      </w:r>
      <w:r w:rsidR="00C558DE">
        <w:t>, poduložak 271</w:t>
      </w:r>
      <w:r w:rsidR="00A22919">
        <w:t>,</w:t>
      </w:r>
      <w:r w:rsidR="00C558DE">
        <w:t xml:space="preserve">z.k.ul.br. </w:t>
      </w:r>
      <w:r w:rsidR="00C558DE" w:rsidRPr="006E7FA0">
        <w:t>3783</w:t>
      </w:r>
      <w:r w:rsidR="00C558DE">
        <w:t>, poduložak 272</w:t>
      </w:r>
      <w:r w:rsidR="00A22919">
        <w:t>,</w:t>
      </w:r>
      <w:r w:rsidR="00C558DE">
        <w:t xml:space="preserve">z.k.ul.br. </w:t>
      </w:r>
      <w:r w:rsidR="00C558DE" w:rsidRPr="006E7FA0">
        <w:t>3783</w:t>
      </w:r>
      <w:r w:rsidR="00C558DE">
        <w:t>, poduložak 273</w:t>
      </w:r>
      <w:r w:rsidR="00A22919">
        <w:t>,</w:t>
      </w:r>
      <w:r w:rsidR="00C558DE">
        <w:t xml:space="preserve">z.k.ul.br. </w:t>
      </w:r>
      <w:r w:rsidR="00C558DE" w:rsidRPr="006E7FA0">
        <w:t>3783</w:t>
      </w:r>
      <w:r w:rsidR="00C558DE">
        <w:t>, poduložak 274</w:t>
      </w:r>
      <w:r w:rsidR="00A22919">
        <w:t>,</w:t>
      </w:r>
      <w:r w:rsidR="00C558DE">
        <w:t xml:space="preserve">z.k.ul.br. </w:t>
      </w:r>
      <w:r w:rsidR="00C558DE" w:rsidRPr="006E7FA0">
        <w:t>3783</w:t>
      </w:r>
      <w:r w:rsidR="00C558DE">
        <w:t>, poduložak 275</w:t>
      </w:r>
      <w:r w:rsidR="00A22919">
        <w:t>,</w:t>
      </w:r>
      <w:r w:rsidR="00C558DE">
        <w:t xml:space="preserve">z.k.ul.br. </w:t>
      </w:r>
      <w:r w:rsidR="00C558DE" w:rsidRPr="006E7FA0">
        <w:t>3783</w:t>
      </w:r>
      <w:r w:rsidR="00C558DE">
        <w:t>, poduložak 276</w:t>
      </w:r>
      <w:r w:rsidR="00A22919">
        <w:t>,</w:t>
      </w:r>
      <w:r w:rsidR="00C558DE">
        <w:t xml:space="preserve">z.k.ul.br. </w:t>
      </w:r>
      <w:r w:rsidR="00C558DE" w:rsidRPr="006E7FA0">
        <w:t>3783</w:t>
      </w:r>
      <w:r w:rsidR="00C558DE">
        <w:t>, poduložak 277</w:t>
      </w:r>
      <w:r w:rsidR="00A22919">
        <w:t>,</w:t>
      </w:r>
      <w:r w:rsidR="00C558DE">
        <w:t xml:space="preserve">z.k.ul.br. </w:t>
      </w:r>
      <w:r w:rsidR="00C558DE" w:rsidRPr="006E7FA0">
        <w:t>3783</w:t>
      </w:r>
      <w:r w:rsidR="00C558DE">
        <w:t>, poduložak 278</w:t>
      </w:r>
      <w:r w:rsidR="00A22919">
        <w:t>,</w:t>
      </w:r>
      <w:r w:rsidR="00C558DE">
        <w:t xml:space="preserve">z.k.ul.br. </w:t>
      </w:r>
      <w:r w:rsidR="00C558DE" w:rsidRPr="006E7FA0">
        <w:t>3783</w:t>
      </w:r>
      <w:r w:rsidR="00C558DE">
        <w:t>, poduložak 278</w:t>
      </w:r>
      <w:r w:rsidR="00A22919">
        <w:t>,</w:t>
      </w:r>
      <w:r w:rsidR="00C558DE">
        <w:t xml:space="preserve">z.k.ul.br. </w:t>
      </w:r>
      <w:r w:rsidR="00C558DE" w:rsidRPr="006E7FA0">
        <w:t>3783</w:t>
      </w:r>
      <w:r w:rsidR="00C558DE">
        <w:t xml:space="preserve">, poduložak </w:t>
      </w:r>
      <w:r w:rsidR="006E62F6">
        <w:t>280</w:t>
      </w:r>
      <w:r w:rsidR="00A22919">
        <w:t>,</w:t>
      </w:r>
      <w:r w:rsidR="00C558DE">
        <w:t xml:space="preserve">z.k.ul.br. </w:t>
      </w:r>
      <w:r w:rsidR="00C558DE" w:rsidRPr="006E7FA0">
        <w:t>3783</w:t>
      </w:r>
      <w:r w:rsidR="00C558DE">
        <w:t xml:space="preserve">, poduložak </w:t>
      </w:r>
      <w:r w:rsidR="006E62F6">
        <w:t>281</w:t>
      </w:r>
      <w:r w:rsidR="00A22919">
        <w:t>,</w:t>
      </w:r>
      <w:r w:rsidR="006E62F6">
        <w:t xml:space="preserve">z.k.ul.br. </w:t>
      </w:r>
      <w:r w:rsidR="006E62F6" w:rsidRPr="006E7FA0">
        <w:t>3783</w:t>
      </w:r>
      <w:r w:rsidR="006E62F6">
        <w:t>, poduložak 282</w:t>
      </w:r>
      <w:r w:rsidR="00A22919">
        <w:t>,</w:t>
      </w:r>
      <w:r w:rsidR="006E62F6">
        <w:t xml:space="preserve">z.k.ul.br. </w:t>
      </w:r>
      <w:r w:rsidR="006E62F6" w:rsidRPr="006E7FA0">
        <w:t>3783</w:t>
      </w:r>
      <w:r w:rsidR="006E62F6">
        <w:t>, poduložak 283</w:t>
      </w:r>
      <w:r w:rsidR="00A22919">
        <w:t>,</w:t>
      </w:r>
      <w:r w:rsidR="006E62F6">
        <w:t xml:space="preserve">z.k.ul.br. </w:t>
      </w:r>
      <w:r w:rsidR="006E62F6" w:rsidRPr="006E7FA0">
        <w:t>3783</w:t>
      </w:r>
      <w:r w:rsidR="006E62F6">
        <w:t>, poduložak 284</w:t>
      </w:r>
      <w:r w:rsidR="00A22919">
        <w:t>,</w:t>
      </w:r>
      <w:r w:rsidR="006E62F6">
        <w:t xml:space="preserve">z.k.ul.br. </w:t>
      </w:r>
      <w:r w:rsidR="006E62F6" w:rsidRPr="006E7FA0">
        <w:t>3783</w:t>
      </w:r>
      <w:r w:rsidR="006E62F6">
        <w:t>, poduložak 285</w:t>
      </w:r>
      <w:r w:rsidR="00A22919">
        <w:t>,</w:t>
      </w:r>
      <w:r w:rsidR="006E62F6">
        <w:t xml:space="preserve">z.k.ul.br. </w:t>
      </w:r>
      <w:r w:rsidR="006E62F6" w:rsidRPr="006E7FA0">
        <w:t>3783</w:t>
      </w:r>
      <w:r w:rsidR="006E62F6">
        <w:t>, poduložak 286</w:t>
      </w:r>
      <w:r w:rsidR="00A22919">
        <w:t>,</w:t>
      </w:r>
      <w:r w:rsidR="006E62F6">
        <w:t xml:space="preserve">z.k.ul.br. </w:t>
      </w:r>
      <w:r w:rsidR="006E62F6" w:rsidRPr="006E7FA0">
        <w:t>3783</w:t>
      </w:r>
      <w:r w:rsidR="006E62F6">
        <w:t>, poduložak 287</w:t>
      </w:r>
      <w:r w:rsidR="00A22919">
        <w:t>,</w:t>
      </w:r>
      <w:r w:rsidR="006E62F6">
        <w:t xml:space="preserve">z.k.ul.br. </w:t>
      </w:r>
      <w:r w:rsidR="006E62F6" w:rsidRPr="006E7FA0">
        <w:t>3783</w:t>
      </w:r>
      <w:r w:rsidR="006E62F6">
        <w:t>, poduložak 288</w:t>
      </w:r>
      <w:r w:rsidR="00A22919">
        <w:t>,</w:t>
      </w:r>
      <w:r w:rsidR="006E62F6">
        <w:t xml:space="preserve">z.k.ul.br. </w:t>
      </w:r>
      <w:r w:rsidR="006E62F6" w:rsidRPr="006E7FA0">
        <w:t>3783</w:t>
      </w:r>
      <w:r w:rsidR="006E62F6">
        <w:t>, poduložak 289</w:t>
      </w:r>
      <w:r w:rsidR="00A22919">
        <w:t>,</w:t>
      </w:r>
      <w:r w:rsidR="006E62F6">
        <w:t xml:space="preserve">z.k.ul.br. </w:t>
      </w:r>
      <w:r w:rsidR="006E62F6" w:rsidRPr="006E7FA0">
        <w:t>3783</w:t>
      </w:r>
      <w:r w:rsidR="006E62F6">
        <w:t>, poduložak 290</w:t>
      </w:r>
      <w:r w:rsidR="00A22919">
        <w:t>,</w:t>
      </w:r>
      <w:r w:rsidR="006E62F6">
        <w:t xml:space="preserve">z.k.ul.br. </w:t>
      </w:r>
      <w:r w:rsidR="006E62F6" w:rsidRPr="006E7FA0">
        <w:t>3783</w:t>
      </w:r>
      <w:r w:rsidR="006E62F6">
        <w:t>, poduložak 291</w:t>
      </w:r>
      <w:r w:rsidR="00A22919">
        <w:t>,</w:t>
      </w:r>
      <w:r w:rsidR="006E62F6">
        <w:t xml:space="preserve">z.k.ul.br. </w:t>
      </w:r>
      <w:r w:rsidR="006E62F6" w:rsidRPr="006E7FA0">
        <w:t>3783</w:t>
      </w:r>
      <w:r w:rsidR="006E62F6">
        <w:t>, poduložak 292</w:t>
      </w:r>
      <w:r w:rsidR="00A22919">
        <w:t>,</w:t>
      </w:r>
      <w:r w:rsidR="006E62F6">
        <w:t xml:space="preserve">z.k.ul.br. </w:t>
      </w:r>
      <w:r w:rsidR="006E62F6" w:rsidRPr="006E7FA0">
        <w:t>3783</w:t>
      </w:r>
      <w:r w:rsidR="006E62F6">
        <w:t>, poduložak 293</w:t>
      </w:r>
      <w:r w:rsidR="00A22919">
        <w:t>,</w:t>
      </w:r>
      <w:r w:rsidR="006E62F6">
        <w:t xml:space="preserve">z.k.ul.br. </w:t>
      </w:r>
      <w:r w:rsidR="006E62F6" w:rsidRPr="006E7FA0">
        <w:t>3783</w:t>
      </w:r>
      <w:r w:rsidR="006E62F6">
        <w:t>, poduložak 294</w:t>
      </w:r>
      <w:r w:rsidR="00A22919">
        <w:t>,</w:t>
      </w:r>
      <w:r w:rsidR="006E62F6">
        <w:t xml:space="preserve">z.k.ul.br. </w:t>
      </w:r>
      <w:r w:rsidR="006E62F6" w:rsidRPr="006E7FA0">
        <w:t>3783</w:t>
      </w:r>
      <w:r w:rsidR="006E62F6">
        <w:t>, poduložak 295</w:t>
      </w:r>
      <w:r w:rsidR="00A22919">
        <w:t>,</w:t>
      </w:r>
      <w:r w:rsidR="006E62F6">
        <w:t xml:space="preserve">z.k.ul.br. </w:t>
      </w:r>
      <w:r w:rsidR="006E62F6" w:rsidRPr="006E7FA0">
        <w:t>3783</w:t>
      </w:r>
      <w:r w:rsidR="006E62F6">
        <w:t>, poduložak 296</w:t>
      </w:r>
      <w:r w:rsidR="00A22919">
        <w:t>,</w:t>
      </w:r>
      <w:r w:rsidR="006E62F6">
        <w:t xml:space="preserve">z.k.ul.br. </w:t>
      </w:r>
      <w:r w:rsidR="006E62F6" w:rsidRPr="006E7FA0">
        <w:t>3783</w:t>
      </w:r>
      <w:r w:rsidR="006E62F6">
        <w:t>, poduložak 297</w:t>
      </w:r>
      <w:r w:rsidR="00A22919">
        <w:t>,</w:t>
      </w:r>
      <w:r w:rsidR="006E62F6">
        <w:t xml:space="preserve">z.k.ul.br. </w:t>
      </w:r>
      <w:r w:rsidR="006E62F6" w:rsidRPr="006E7FA0">
        <w:t>3783</w:t>
      </w:r>
      <w:r w:rsidR="006E62F6">
        <w:t>, poduložak 298</w:t>
      </w:r>
      <w:r w:rsidR="00A22919">
        <w:t>,</w:t>
      </w:r>
      <w:r w:rsidR="006E62F6">
        <w:t xml:space="preserve">z.k.ul.br. </w:t>
      </w:r>
      <w:r w:rsidR="006E62F6" w:rsidRPr="006E7FA0">
        <w:t>3783</w:t>
      </w:r>
      <w:r w:rsidR="006E62F6">
        <w:t>, poduložak 299</w:t>
      </w:r>
      <w:r w:rsidR="00A22919">
        <w:t>,</w:t>
      </w:r>
      <w:r w:rsidR="006E62F6">
        <w:t xml:space="preserve">z.k.ul.br. </w:t>
      </w:r>
      <w:r w:rsidR="006E62F6" w:rsidRPr="006E7FA0">
        <w:t>3783</w:t>
      </w:r>
      <w:r w:rsidR="006E62F6">
        <w:t>, poduložak 3</w:t>
      </w:r>
      <w:r w:rsidR="00A22919">
        <w:t>,</w:t>
      </w:r>
      <w:r w:rsidR="006E62F6">
        <w:t xml:space="preserve">z.k.ul.br. </w:t>
      </w:r>
      <w:r w:rsidR="006E62F6" w:rsidRPr="006E7FA0">
        <w:t>3783</w:t>
      </w:r>
      <w:r w:rsidR="006E62F6">
        <w:t>, poduložak 30</w:t>
      </w:r>
      <w:r w:rsidR="00A22919">
        <w:t>,</w:t>
      </w:r>
      <w:r w:rsidR="006E62F6">
        <w:t xml:space="preserve">z.k.ul.br. </w:t>
      </w:r>
      <w:r w:rsidR="006E62F6" w:rsidRPr="006E7FA0">
        <w:t>3783</w:t>
      </w:r>
      <w:r w:rsidR="006E62F6">
        <w:t>, poduložak 32</w:t>
      </w:r>
      <w:r w:rsidR="00A22919">
        <w:t>,</w:t>
      </w:r>
      <w:r w:rsidR="006E62F6">
        <w:t xml:space="preserve">z.k.ul.br. </w:t>
      </w:r>
      <w:r w:rsidR="006E62F6" w:rsidRPr="006E7FA0">
        <w:t>3783</w:t>
      </w:r>
      <w:r w:rsidR="006E62F6">
        <w:t>, poduložak 33</w:t>
      </w:r>
      <w:r w:rsidR="00A22919">
        <w:t>,</w:t>
      </w:r>
      <w:r w:rsidR="006E62F6">
        <w:t xml:space="preserve">z.k.ul.br. </w:t>
      </w:r>
      <w:r w:rsidR="006E62F6" w:rsidRPr="006E7FA0">
        <w:t>3783</w:t>
      </w:r>
      <w:r w:rsidR="006E62F6">
        <w:t>, poduložak 300</w:t>
      </w:r>
      <w:r w:rsidR="00696016">
        <w:t>,</w:t>
      </w:r>
      <w:r w:rsidR="006E62F6">
        <w:t xml:space="preserve">z.k.ul.br. </w:t>
      </w:r>
      <w:r w:rsidR="006E62F6" w:rsidRPr="006E7FA0">
        <w:t>3783</w:t>
      </w:r>
      <w:r w:rsidR="006E62F6">
        <w:t>, poduložak 301</w:t>
      </w:r>
      <w:r w:rsidR="00696016">
        <w:t>,</w:t>
      </w:r>
      <w:r w:rsidR="006E62F6">
        <w:t xml:space="preserve">z.k.ul.br. </w:t>
      </w:r>
      <w:r w:rsidR="006E62F6" w:rsidRPr="006E7FA0">
        <w:t>3783</w:t>
      </w:r>
      <w:r w:rsidR="006E62F6">
        <w:t>, poduložak 302</w:t>
      </w:r>
      <w:r w:rsidR="00696016">
        <w:t>,</w:t>
      </w:r>
      <w:r w:rsidR="006E62F6">
        <w:t xml:space="preserve">z.k.ul.br. </w:t>
      </w:r>
      <w:r w:rsidR="006E62F6" w:rsidRPr="006E7FA0">
        <w:t>3783</w:t>
      </w:r>
      <w:r w:rsidR="006E62F6">
        <w:t xml:space="preserve">, poduložak </w:t>
      </w:r>
      <w:r w:rsidR="00EC4EE8">
        <w:t>303</w:t>
      </w:r>
      <w:r w:rsidR="00696016">
        <w:t>,</w:t>
      </w:r>
      <w:r w:rsidR="006E62F6">
        <w:t xml:space="preserve">z.k.ul.br. </w:t>
      </w:r>
      <w:r w:rsidR="006E62F6" w:rsidRPr="006E7FA0">
        <w:t>3783</w:t>
      </w:r>
      <w:r w:rsidR="006E62F6">
        <w:t xml:space="preserve">, poduložak </w:t>
      </w:r>
      <w:r w:rsidR="00EC4EE8">
        <w:t>304</w:t>
      </w:r>
      <w:r w:rsidR="00696016">
        <w:t>,</w:t>
      </w:r>
      <w:r w:rsidR="006E62F6">
        <w:t xml:space="preserve">z.k.ul.br. </w:t>
      </w:r>
      <w:r w:rsidR="006E62F6" w:rsidRPr="006E7FA0">
        <w:t>3783</w:t>
      </w:r>
      <w:r w:rsidR="006E62F6">
        <w:t xml:space="preserve">, poduložak </w:t>
      </w:r>
      <w:r w:rsidR="00EC4EE8">
        <w:t>305</w:t>
      </w:r>
      <w:r w:rsidR="00696016">
        <w:t>,</w:t>
      </w:r>
      <w:r w:rsidR="006E62F6">
        <w:t xml:space="preserve">z.k.ul.br. </w:t>
      </w:r>
      <w:r w:rsidR="006E62F6" w:rsidRPr="006E7FA0">
        <w:t>3783</w:t>
      </w:r>
      <w:r w:rsidR="006E62F6">
        <w:t xml:space="preserve">, poduložak </w:t>
      </w:r>
      <w:r w:rsidR="00EC4EE8">
        <w:t>306</w:t>
      </w:r>
      <w:r w:rsidR="00696016">
        <w:t>,</w:t>
      </w:r>
      <w:r w:rsidR="006E62F6">
        <w:t xml:space="preserve">z.k.ul.br. </w:t>
      </w:r>
      <w:r w:rsidR="006E62F6" w:rsidRPr="006E7FA0">
        <w:t>3783</w:t>
      </w:r>
      <w:r w:rsidR="006E62F6">
        <w:t xml:space="preserve">, poduložak </w:t>
      </w:r>
      <w:r w:rsidR="00EC4EE8">
        <w:t>307</w:t>
      </w:r>
      <w:r w:rsidR="00696016">
        <w:t>,</w:t>
      </w:r>
      <w:r w:rsidR="006E62F6">
        <w:t xml:space="preserve">z.k.ul.br. </w:t>
      </w:r>
      <w:r w:rsidR="006E62F6" w:rsidRPr="006E7FA0">
        <w:t>3783</w:t>
      </w:r>
      <w:r w:rsidR="006E62F6">
        <w:t xml:space="preserve">, poduložak </w:t>
      </w:r>
      <w:r w:rsidR="00EC4EE8">
        <w:t>308</w:t>
      </w:r>
      <w:r w:rsidR="00696016">
        <w:t>,</w:t>
      </w:r>
      <w:r w:rsidR="006E62F6">
        <w:t xml:space="preserve">z.k.ul.br. </w:t>
      </w:r>
      <w:r w:rsidR="006E62F6" w:rsidRPr="006E7FA0">
        <w:t>3783</w:t>
      </w:r>
      <w:r w:rsidR="006E62F6">
        <w:t xml:space="preserve">, poduložak </w:t>
      </w:r>
      <w:r w:rsidR="00EC4EE8">
        <w:t>309</w:t>
      </w:r>
      <w:r w:rsidR="00696016">
        <w:t>,</w:t>
      </w:r>
      <w:r w:rsidR="006E62F6">
        <w:t xml:space="preserve">z.k.ul.br. </w:t>
      </w:r>
      <w:r w:rsidR="006E62F6" w:rsidRPr="006E7FA0">
        <w:t>3783</w:t>
      </w:r>
      <w:r w:rsidR="006E62F6">
        <w:t xml:space="preserve">, poduložak </w:t>
      </w:r>
      <w:r w:rsidR="00EC4EE8">
        <w:t>310</w:t>
      </w:r>
      <w:r w:rsidR="00696016">
        <w:t>,</w:t>
      </w:r>
      <w:r w:rsidR="006E62F6">
        <w:t xml:space="preserve">z.k.ul.br. </w:t>
      </w:r>
      <w:r w:rsidR="006E62F6" w:rsidRPr="006E7FA0">
        <w:t>3783</w:t>
      </w:r>
      <w:r w:rsidR="006E62F6">
        <w:t xml:space="preserve">, poduložak </w:t>
      </w:r>
      <w:r w:rsidR="00EC4EE8">
        <w:t>311</w:t>
      </w:r>
      <w:r w:rsidR="00696016">
        <w:t>,</w:t>
      </w:r>
      <w:r w:rsidR="006E62F6">
        <w:t xml:space="preserve">z.k.ul.br. </w:t>
      </w:r>
      <w:r w:rsidR="006E62F6" w:rsidRPr="006E7FA0">
        <w:t>3783</w:t>
      </w:r>
      <w:r w:rsidR="006E62F6">
        <w:t xml:space="preserve">, poduložak </w:t>
      </w:r>
      <w:r w:rsidR="00EC4EE8">
        <w:t>312</w:t>
      </w:r>
      <w:r w:rsidR="00696016">
        <w:t>,</w:t>
      </w:r>
      <w:r w:rsidR="006E62F6">
        <w:t xml:space="preserve">z.k.ul.br. </w:t>
      </w:r>
      <w:r w:rsidR="006E62F6" w:rsidRPr="006E7FA0">
        <w:t>3783</w:t>
      </w:r>
      <w:r w:rsidR="006E62F6">
        <w:t xml:space="preserve">, poduložak </w:t>
      </w:r>
      <w:r w:rsidR="00EC4EE8">
        <w:t>313</w:t>
      </w:r>
      <w:r w:rsidR="00696016">
        <w:t>,</w:t>
      </w:r>
      <w:r w:rsidR="006E62F6">
        <w:t xml:space="preserve">z.k.ul.br. </w:t>
      </w:r>
      <w:r w:rsidR="006E62F6" w:rsidRPr="006E7FA0">
        <w:t>3783</w:t>
      </w:r>
      <w:r w:rsidR="006E62F6">
        <w:t xml:space="preserve">, poduložak </w:t>
      </w:r>
      <w:r w:rsidR="00EC4EE8">
        <w:t>314</w:t>
      </w:r>
      <w:r w:rsidR="00696016">
        <w:t>,</w:t>
      </w:r>
      <w:r w:rsidR="006E62F6">
        <w:t xml:space="preserve">z.k.ul.br. </w:t>
      </w:r>
      <w:r w:rsidR="006E62F6" w:rsidRPr="006E7FA0">
        <w:t>3783</w:t>
      </w:r>
      <w:r w:rsidR="006E62F6">
        <w:t xml:space="preserve">, poduložak </w:t>
      </w:r>
      <w:r w:rsidR="00EC4EE8">
        <w:t>315</w:t>
      </w:r>
      <w:r w:rsidR="00696016">
        <w:t>,</w:t>
      </w:r>
      <w:r w:rsidR="006E62F6">
        <w:t xml:space="preserve">z.k.ul.br. </w:t>
      </w:r>
      <w:r w:rsidR="006E62F6" w:rsidRPr="006E7FA0">
        <w:t>3783</w:t>
      </w:r>
      <w:r w:rsidR="006E62F6">
        <w:t xml:space="preserve">, poduložak </w:t>
      </w:r>
      <w:r w:rsidR="00EC4EE8">
        <w:t>316</w:t>
      </w:r>
      <w:r w:rsidR="00696016">
        <w:t>,</w:t>
      </w:r>
      <w:r w:rsidR="006E62F6">
        <w:t xml:space="preserve">z.k.ul.br. </w:t>
      </w:r>
      <w:r w:rsidR="006E62F6" w:rsidRPr="006E7FA0">
        <w:t>3783</w:t>
      </w:r>
      <w:r w:rsidR="006E62F6">
        <w:t xml:space="preserve">, poduložak </w:t>
      </w:r>
      <w:r w:rsidR="00EC4EE8">
        <w:t>317</w:t>
      </w:r>
      <w:r w:rsidR="00696016">
        <w:t>,</w:t>
      </w:r>
      <w:r w:rsidR="006E62F6">
        <w:t xml:space="preserve">z.k.ul.br. </w:t>
      </w:r>
      <w:r w:rsidR="006E62F6" w:rsidRPr="006E7FA0">
        <w:t>3783</w:t>
      </w:r>
      <w:r w:rsidR="006E62F6">
        <w:t xml:space="preserve">, poduložak </w:t>
      </w:r>
      <w:r w:rsidR="00EC4EE8">
        <w:t>318</w:t>
      </w:r>
      <w:r w:rsidR="00696016">
        <w:t>,</w:t>
      </w:r>
      <w:r w:rsidR="006E62F6">
        <w:t xml:space="preserve">z.k.ul.br. </w:t>
      </w:r>
      <w:r w:rsidR="006E62F6" w:rsidRPr="006E7FA0">
        <w:t>3783</w:t>
      </w:r>
      <w:r w:rsidR="006E62F6">
        <w:t xml:space="preserve">, poduložak </w:t>
      </w:r>
      <w:r w:rsidR="00EC4EE8">
        <w:t>319</w:t>
      </w:r>
      <w:r w:rsidR="00696016">
        <w:t>,</w:t>
      </w:r>
      <w:r w:rsidR="00EC4EE8">
        <w:t xml:space="preserve">z.k.ul.br. </w:t>
      </w:r>
      <w:r w:rsidR="00EC4EE8" w:rsidRPr="006E7FA0">
        <w:t>3783</w:t>
      </w:r>
      <w:r w:rsidR="00EC4EE8">
        <w:t>, poduložak 320</w:t>
      </w:r>
      <w:r w:rsidR="00696016">
        <w:t>,</w:t>
      </w:r>
      <w:r w:rsidR="00EC4EE8">
        <w:t xml:space="preserve">z.k.ul.br. </w:t>
      </w:r>
      <w:r w:rsidR="00EC4EE8" w:rsidRPr="006E7FA0">
        <w:t>3783</w:t>
      </w:r>
      <w:r w:rsidR="00EC4EE8">
        <w:t>, poduložak 321</w:t>
      </w:r>
      <w:r w:rsidR="00696016">
        <w:t>,</w:t>
      </w:r>
      <w:r w:rsidR="00EC4EE8">
        <w:t xml:space="preserve">z.k.ul.br. </w:t>
      </w:r>
      <w:r w:rsidR="00EC4EE8" w:rsidRPr="006E7FA0">
        <w:t>3783</w:t>
      </w:r>
      <w:r w:rsidR="00EC4EE8">
        <w:t>, poduložak 322</w:t>
      </w:r>
      <w:r w:rsidR="00696016">
        <w:t>,</w:t>
      </w:r>
      <w:r w:rsidR="00EC4EE8">
        <w:t xml:space="preserve">z.k.ul.br. </w:t>
      </w:r>
      <w:r w:rsidR="00EC4EE8" w:rsidRPr="006E7FA0">
        <w:t>3783</w:t>
      </w:r>
      <w:r w:rsidR="00EC4EE8">
        <w:t>, poduložak 323</w:t>
      </w:r>
      <w:r w:rsidR="00696016">
        <w:t>,</w:t>
      </w:r>
      <w:r w:rsidR="00EC4EE8">
        <w:t xml:space="preserve">z.k.ul.br. </w:t>
      </w:r>
      <w:r w:rsidR="00EC4EE8" w:rsidRPr="006E7FA0">
        <w:t>3783</w:t>
      </w:r>
      <w:r w:rsidR="00EC4EE8">
        <w:t>, poduložak 27</w:t>
      </w:r>
      <w:r w:rsidR="00696016">
        <w:t>,</w:t>
      </w:r>
      <w:r w:rsidR="00EC4EE8">
        <w:t xml:space="preserve">z.k.ul.br. </w:t>
      </w:r>
      <w:r w:rsidR="00EC4EE8" w:rsidRPr="006E7FA0">
        <w:t>3783</w:t>
      </w:r>
      <w:r w:rsidR="00EC4EE8">
        <w:t>, poduložak 41</w:t>
      </w:r>
      <w:r w:rsidR="00696016">
        <w:t>,</w:t>
      </w:r>
      <w:r w:rsidR="00EC4EE8">
        <w:t xml:space="preserve">z.k.ul.br. </w:t>
      </w:r>
      <w:r w:rsidR="00EC4EE8" w:rsidRPr="006E7FA0">
        <w:t>3783</w:t>
      </w:r>
      <w:r w:rsidR="00EC4EE8">
        <w:t>, poduložak 43</w:t>
      </w:r>
      <w:r w:rsidR="00696016">
        <w:t>,</w:t>
      </w:r>
      <w:r w:rsidR="00EC4EE8">
        <w:t xml:space="preserve">z.k.ul.br. </w:t>
      </w:r>
      <w:r w:rsidR="00EC4EE8" w:rsidRPr="006E7FA0">
        <w:t>3783</w:t>
      </w:r>
      <w:r w:rsidR="00EC4EE8">
        <w:t>, poduložak 44</w:t>
      </w:r>
      <w:r w:rsidR="00696016">
        <w:t>,</w:t>
      </w:r>
      <w:r w:rsidR="00EC4EE8">
        <w:t xml:space="preserve">z.k.ul.br. </w:t>
      </w:r>
      <w:r w:rsidR="00EC4EE8" w:rsidRPr="006E7FA0">
        <w:t>3783</w:t>
      </w:r>
      <w:r w:rsidR="00EC4EE8">
        <w:t>, poduložak 47</w:t>
      </w:r>
      <w:r w:rsidR="00696016">
        <w:t>,</w:t>
      </w:r>
      <w:r w:rsidR="00EC4EE8">
        <w:t xml:space="preserve">z.k.ul.br. </w:t>
      </w:r>
      <w:r w:rsidR="00EC4EE8" w:rsidRPr="006E7FA0">
        <w:t>3783</w:t>
      </w:r>
      <w:r w:rsidR="00EC4EE8">
        <w:t>, poduložak 48</w:t>
      </w:r>
      <w:r w:rsidR="00696016">
        <w:t>,</w:t>
      </w:r>
      <w:r w:rsidR="00EC4EE8">
        <w:t xml:space="preserve">z.k.ul.br. </w:t>
      </w:r>
      <w:r w:rsidR="00EC4EE8" w:rsidRPr="006E7FA0">
        <w:t>3783</w:t>
      </w:r>
      <w:r w:rsidR="00EC4EE8">
        <w:t>, poduložak 53</w:t>
      </w:r>
      <w:r w:rsidR="00696016">
        <w:t>,</w:t>
      </w:r>
      <w:r w:rsidR="00EC4EE8">
        <w:t xml:space="preserve">z.k.ul.br. </w:t>
      </w:r>
      <w:r w:rsidR="00EC4EE8" w:rsidRPr="006E7FA0">
        <w:t>3783</w:t>
      </w:r>
      <w:r w:rsidR="00EC4EE8">
        <w:t>, poduložak 54</w:t>
      </w:r>
      <w:r w:rsidR="00696016">
        <w:t>,</w:t>
      </w:r>
      <w:r w:rsidR="00EC4EE8">
        <w:t xml:space="preserve">z.k.ul.br. </w:t>
      </w:r>
      <w:r w:rsidR="00EC4EE8" w:rsidRPr="006E7FA0">
        <w:t>3783</w:t>
      </w:r>
      <w:r w:rsidR="00EC4EE8">
        <w:t>, poduložak 55</w:t>
      </w:r>
      <w:r w:rsidR="00696016">
        <w:t>,</w:t>
      </w:r>
      <w:r w:rsidR="00EC4EE8">
        <w:t xml:space="preserve">z.k.ul.br. </w:t>
      </w:r>
      <w:r w:rsidR="00EC4EE8" w:rsidRPr="006E7FA0">
        <w:t>3783</w:t>
      </w:r>
      <w:r w:rsidR="00EC4EE8">
        <w:t xml:space="preserve">, poduložak </w:t>
      </w:r>
      <w:r w:rsidR="00782D08">
        <w:t>56</w:t>
      </w:r>
      <w:r w:rsidR="00696016">
        <w:t>,</w:t>
      </w:r>
      <w:r w:rsidR="00EC4EE8">
        <w:t xml:space="preserve">z.k.ul.br. </w:t>
      </w:r>
      <w:r w:rsidR="00EC4EE8" w:rsidRPr="006E7FA0">
        <w:t>3783</w:t>
      </w:r>
      <w:r w:rsidR="00EC4EE8">
        <w:t xml:space="preserve">, poduložak </w:t>
      </w:r>
      <w:r w:rsidR="00782D08">
        <w:t>58</w:t>
      </w:r>
      <w:r w:rsidR="00696016">
        <w:t>,</w:t>
      </w:r>
      <w:r w:rsidR="00EC4EE8">
        <w:t xml:space="preserve">z.k.ul.br. </w:t>
      </w:r>
      <w:r w:rsidR="00EC4EE8" w:rsidRPr="006E7FA0">
        <w:t>3783</w:t>
      </w:r>
      <w:r w:rsidR="00EC4EE8">
        <w:t xml:space="preserve">, poduložak </w:t>
      </w:r>
      <w:r w:rsidR="00782D08">
        <w:t>6</w:t>
      </w:r>
      <w:r w:rsidR="00696016">
        <w:t>,</w:t>
      </w:r>
      <w:r w:rsidR="00EC4EE8">
        <w:t xml:space="preserve">z.k.ul.br. </w:t>
      </w:r>
      <w:r w:rsidR="00EC4EE8" w:rsidRPr="006E7FA0">
        <w:t>3783</w:t>
      </w:r>
      <w:r w:rsidR="00EC4EE8">
        <w:t xml:space="preserve">, poduložak </w:t>
      </w:r>
      <w:r w:rsidR="00782D08">
        <w:t>62</w:t>
      </w:r>
      <w:r w:rsidR="00696016">
        <w:t>,</w:t>
      </w:r>
      <w:r w:rsidR="00EC4EE8">
        <w:t xml:space="preserve">z.k.ul.br. </w:t>
      </w:r>
      <w:r w:rsidR="00EC4EE8" w:rsidRPr="006E7FA0">
        <w:t>3783</w:t>
      </w:r>
      <w:r w:rsidR="00EC4EE8">
        <w:t xml:space="preserve">, poduložak </w:t>
      </w:r>
      <w:r w:rsidR="00782D08">
        <w:t>63</w:t>
      </w:r>
      <w:r w:rsidR="00696016">
        <w:t>,</w:t>
      </w:r>
      <w:r w:rsidR="00EC4EE8">
        <w:t xml:space="preserve">z.k.ul.br. </w:t>
      </w:r>
      <w:r w:rsidR="00EC4EE8" w:rsidRPr="006E7FA0">
        <w:t>3783</w:t>
      </w:r>
      <w:r w:rsidR="00EC4EE8">
        <w:t xml:space="preserve">, poduložak </w:t>
      </w:r>
      <w:r w:rsidR="00782D08">
        <w:t>64</w:t>
      </w:r>
      <w:r w:rsidR="00696016">
        <w:t>,</w:t>
      </w:r>
      <w:r w:rsidR="00EC4EE8">
        <w:t xml:space="preserve">z.k.ul.br. </w:t>
      </w:r>
      <w:r w:rsidR="00EC4EE8" w:rsidRPr="006E7FA0">
        <w:t>3783</w:t>
      </w:r>
      <w:r w:rsidR="00EC4EE8">
        <w:t xml:space="preserve">, poduložak </w:t>
      </w:r>
      <w:r w:rsidR="00782D08">
        <w:t>70</w:t>
      </w:r>
      <w:r w:rsidR="00696016">
        <w:t>,</w:t>
      </w:r>
      <w:r w:rsidR="00EC4EE8">
        <w:t xml:space="preserve">z.k.ul.br. </w:t>
      </w:r>
      <w:r w:rsidR="00EC4EE8" w:rsidRPr="006E7FA0">
        <w:t>3783</w:t>
      </w:r>
      <w:r w:rsidR="00EC4EE8">
        <w:t xml:space="preserve">, poduložak </w:t>
      </w:r>
      <w:r w:rsidR="00782D08">
        <w:t>71</w:t>
      </w:r>
      <w:r w:rsidR="00696016">
        <w:t>,</w:t>
      </w:r>
      <w:r w:rsidR="00EC4EE8">
        <w:t xml:space="preserve">z.k.ul.br. </w:t>
      </w:r>
      <w:r w:rsidR="00EC4EE8" w:rsidRPr="006E7FA0">
        <w:t>3783</w:t>
      </w:r>
      <w:r w:rsidR="00EC4EE8">
        <w:t xml:space="preserve">, poduložak </w:t>
      </w:r>
      <w:r w:rsidR="00782D08">
        <w:t>72</w:t>
      </w:r>
      <w:r w:rsidR="00696016">
        <w:t>,</w:t>
      </w:r>
      <w:r w:rsidR="00EC4EE8">
        <w:t xml:space="preserve">z.k.ul.br. </w:t>
      </w:r>
      <w:r w:rsidR="00EC4EE8" w:rsidRPr="006E7FA0">
        <w:t>3783</w:t>
      </w:r>
      <w:r w:rsidR="00EC4EE8">
        <w:t xml:space="preserve">, poduložak </w:t>
      </w:r>
      <w:r w:rsidR="00782D08">
        <w:t>74</w:t>
      </w:r>
      <w:r w:rsidR="00696016">
        <w:t>,</w:t>
      </w:r>
      <w:r w:rsidR="00782D08">
        <w:t xml:space="preserve">z.k.ul.br. </w:t>
      </w:r>
      <w:r w:rsidR="00782D08" w:rsidRPr="006E7FA0">
        <w:t>3783</w:t>
      </w:r>
      <w:r w:rsidR="00782D08">
        <w:t>, poduložak 75</w:t>
      </w:r>
      <w:r w:rsidR="00696016">
        <w:t>,</w:t>
      </w:r>
      <w:r w:rsidR="00782D08">
        <w:t xml:space="preserve">z.k.ul.br. </w:t>
      </w:r>
      <w:r w:rsidR="00782D08" w:rsidRPr="006E7FA0">
        <w:t>3783</w:t>
      </w:r>
      <w:r w:rsidR="00782D08">
        <w:t>, poduložak 93</w:t>
      </w:r>
      <w:r w:rsidR="00696016">
        <w:t>,</w:t>
      </w:r>
      <w:r w:rsidR="00782D08">
        <w:t xml:space="preserve">z.k.ul.br. </w:t>
      </w:r>
      <w:r w:rsidR="00782D08" w:rsidRPr="006E7FA0">
        <w:t>3783</w:t>
      </w:r>
      <w:r w:rsidR="00782D08">
        <w:t>, poduložak 98</w:t>
      </w:r>
      <w:r w:rsidR="00696016">
        <w:t>,</w:t>
      </w:r>
      <w:r w:rsidR="00782D08">
        <w:t xml:space="preserve">z.k.ul.br. </w:t>
      </w:r>
      <w:r w:rsidR="00782D08" w:rsidRPr="006E7FA0">
        <w:t>3783</w:t>
      </w:r>
      <w:r w:rsidR="00782D08">
        <w:t>, poduložak 333</w:t>
      </w:r>
      <w:r w:rsidR="00696016">
        <w:t>,</w:t>
      </w:r>
      <w:r w:rsidR="00782D08">
        <w:t xml:space="preserve">z.k.ul.br. </w:t>
      </w:r>
      <w:r w:rsidR="00782D08" w:rsidRPr="006E7FA0">
        <w:t>3783</w:t>
      </w:r>
      <w:r w:rsidR="00782D08">
        <w:t>, poduložak 334</w:t>
      </w:r>
      <w:r w:rsidR="00696016">
        <w:t>,</w:t>
      </w:r>
      <w:r w:rsidR="00782D08">
        <w:t xml:space="preserve">z.k.ul.br. </w:t>
      </w:r>
      <w:r w:rsidR="00782D08" w:rsidRPr="006E7FA0">
        <w:t>3783</w:t>
      </w:r>
      <w:r w:rsidR="00782D08">
        <w:t>, poduložak 338</w:t>
      </w:r>
      <w:r w:rsidR="00696016">
        <w:t>,</w:t>
      </w:r>
      <w:r w:rsidR="00782D08">
        <w:t xml:space="preserve">z.k.ul.br. </w:t>
      </w:r>
      <w:r w:rsidR="00782D08" w:rsidRPr="006E7FA0">
        <w:t>3783</w:t>
      </w:r>
      <w:r w:rsidR="00782D08">
        <w:t>, poduložak 339</w:t>
      </w:r>
      <w:r w:rsidR="00696016">
        <w:t>,</w:t>
      </w:r>
      <w:r w:rsidR="00782D08">
        <w:t xml:space="preserve">z.k.ul.br. </w:t>
      </w:r>
      <w:r w:rsidR="00782D08" w:rsidRPr="006E7FA0">
        <w:t>3783</w:t>
      </w:r>
      <w:r w:rsidR="00782D08">
        <w:t>, poduložak 340</w:t>
      </w:r>
      <w:r w:rsidR="00696016">
        <w:t>,</w:t>
      </w:r>
      <w:r w:rsidR="00782D08">
        <w:t xml:space="preserve">z.k.ul.br. </w:t>
      </w:r>
      <w:r w:rsidR="00782D08" w:rsidRPr="006E7FA0">
        <w:t>3783</w:t>
      </w:r>
      <w:r w:rsidR="00782D08">
        <w:t>, poduložak 341</w:t>
      </w:r>
      <w:r w:rsidR="00696016">
        <w:t>,</w:t>
      </w:r>
      <w:r w:rsidR="00782D08">
        <w:t xml:space="preserve">z.k.ul.br. </w:t>
      </w:r>
      <w:r w:rsidR="00782D08" w:rsidRPr="006E7FA0">
        <w:t>3783</w:t>
      </w:r>
      <w:r w:rsidR="00782D08">
        <w:t>, poduložak 342</w:t>
      </w:r>
      <w:r w:rsidR="00696016">
        <w:t>,</w:t>
      </w:r>
      <w:r w:rsidR="00782D08">
        <w:t xml:space="preserve">z.k.ul.br. </w:t>
      </w:r>
      <w:r w:rsidR="00782D08" w:rsidRPr="006E7FA0">
        <w:t>3783</w:t>
      </w:r>
      <w:r w:rsidR="00782D08">
        <w:t>, poduložak 343</w:t>
      </w:r>
      <w:r w:rsidR="00696016">
        <w:t>,</w:t>
      </w:r>
      <w:r w:rsidR="00782D08">
        <w:t xml:space="preserve">z.k.ul.br. </w:t>
      </w:r>
      <w:r w:rsidR="00782D08" w:rsidRPr="006E7FA0">
        <w:t>3783</w:t>
      </w:r>
      <w:r w:rsidR="00782D08">
        <w:t xml:space="preserve">, poduložak </w:t>
      </w:r>
      <w:r w:rsidR="00782D08">
        <w:lastRenderedPageBreak/>
        <w:t>344</w:t>
      </w:r>
      <w:r w:rsidR="00696016">
        <w:t>,</w:t>
      </w:r>
      <w:r w:rsidR="00782D08">
        <w:t xml:space="preserve">z.k.ul.br. </w:t>
      </w:r>
      <w:r w:rsidR="00782D08" w:rsidRPr="006E7FA0">
        <w:t>3783</w:t>
      </w:r>
      <w:r w:rsidR="00782D08">
        <w:t>, poduložak 345</w:t>
      </w:r>
      <w:r w:rsidR="00696016">
        <w:t>,</w:t>
      </w:r>
      <w:r w:rsidR="00782D08">
        <w:t xml:space="preserve">z.k.ul.br. </w:t>
      </w:r>
      <w:r w:rsidR="00782D08" w:rsidRPr="006E7FA0">
        <w:t>3783</w:t>
      </w:r>
      <w:r w:rsidR="00782D08">
        <w:t>, poduložak 346</w:t>
      </w:r>
      <w:r w:rsidR="00696016">
        <w:t>,</w:t>
      </w:r>
      <w:r w:rsidR="00782D08">
        <w:t xml:space="preserve">z.k.ul.br. </w:t>
      </w:r>
      <w:r w:rsidR="00782D08" w:rsidRPr="006E7FA0">
        <w:t>3783</w:t>
      </w:r>
      <w:r w:rsidR="00782D08">
        <w:t>, poduložak 347</w:t>
      </w:r>
      <w:r w:rsidR="00696016">
        <w:t>,</w:t>
      </w:r>
      <w:r w:rsidR="00782D08">
        <w:t xml:space="preserve">z.k.ul.br. </w:t>
      </w:r>
      <w:r w:rsidR="00782D08" w:rsidRPr="006E7FA0">
        <w:t>3783</w:t>
      </w:r>
      <w:r w:rsidR="00782D08">
        <w:t>, poduložak 348</w:t>
      </w:r>
      <w:r w:rsidR="00696016">
        <w:t xml:space="preserve">,z.k.ul.br. </w:t>
      </w:r>
      <w:r w:rsidR="00696016" w:rsidRPr="006E7FA0">
        <w:t>3783</w:t>
      </w:r>
      <w:r w:rsidR="00696016">
        <w:t xml:space="preserve">, poduložak 349,z.k.ul.br. </w:t>
      </w:r>
      <w:r w:rsidR="00696016" w:rsidRPr="006E7FA0">
        <w:t>3783</w:t>
      </w:r>
      <w:r w:rsidR="00696016">
        <w:t xml:space="preserve">, poduložak 350,z.k.ul.br. </w:t>
      </w:r>
      <w:r w:rsidR="00696016" w:rsidRPr="006E7FA0">
        <w:t>3783</w:t>
      </w:r>
      <w:r w:rsidR="00696016">
        <w:t>, poduložak 351</w:t>
      </w:r>
      <w:r w:rsidR="00142CB2">
        <w:t>,</w:t>
      </w:r>
      <w:r w:rsidR="00696016">
        <w:t xml:space="preserve">z.k.ul.br. </w:t>
      </w:r>
      <w:r w:rsidR="00696016" w:rsidRPr="006E7FA0">
        <w:t>3783</w:t>
      </w:r>
      <w:r w:rsidR="00696016">
        <w:t>, poduložak 327</w:t>
      </w:r>
      <w:r w:rsidR="00142CB2">
        <w:t>,</w:t>
      </w:r>
      <w:r w:rsidR="00696016">
        <w:t xml:space="preserve">z.k.ul.br. </w:t>
      </w:r>
      <w:r w:rsidR="00696016" w:rsidRPr="006E7FA0">
        <w:t>3783</w:t>
      </w:r>
      <w:r w:rsidR="00696016">
        <w:t>, poduložak 332</w:t>
      </w:r>
      <w:r w:rsidR="00142CB2">
        <w:t>,</w:t>
      </w:r>
      <w:r w:rsidR="00696016">
        <w:t xml:space="preserve">z.k.ul.br. </w:t>
      </w:r>
      <w:r w:rsidR="00696016" w:rsidRPr="006E7FA0">
        <w:t>3783</w:t>
      </w:r>
      <w:r w:rsidR="00696016">
        <w:t xml:space="preserve">, poduložak </w:t>
      </w:r>
      <w:r w:rsidR="00142CB2">
        <w:t>352,</w:t>
      </w:r>
      <w:r w:rsidR="00696016">
        <w:t xml:space="preserve">z.k.ul.br. </w:t>
      </w:r>
      <w:r w:rsidR="00696016" w:rsidRPr="006E7FA0">
        <w:t>3783</w:t>
      </w:r>
      <w:r w:rsidR="00696016">
        <w:t xml:space="preserve">, poduložak </w:t>
      </w:r>
      <w:r w:rsidR="00142CB2">
        <w:t>357,</w:t>
      </w:r>
      <w:r w:rsidR="00696016">
        <w:t xml:space="preserve">z.k.ul.br. </w:t>
      </w:r>
      <w:r w:rsidR="00696016" w:rsidRPr="006E7FA0">
        <w:t>3783</w:t>
      </w:r>
      <w:r w:rsidR="00696016">
        <w:t xml:space="preserve">, poduložak </w:t>
      </w:r>
      <w:r w:rsidR="00142CB2">
        <w:t>365,</w:t>
      </w:r>
      <w:r w:rsidR="00696016">
        <w:t xml:space="preserve">z.k.ul.br. </w:t>
      </w:r>
      <w:r w:rsidR="00696016" w:rsidRPr="006E7FA0">
        <w:t>3783</w:t>
      </w:r>
      <w:r w:rsidR="00696016">
        <w:t xml:space="preserve">, poduložak </w:t>
      </w:r>
      <w:r w:rsidR="00142CB2">
        <w:t>372,</w:t>
      </w:r>
      <w:r w:rsidR="00696016">
        <w:t xml:space="preserve">z.k.ul.br. </w:t>
      </w:r>
      <w:r w:rsidR="00696016" w:rsidRPr="006E7FA0">
        <w:t>3783</w:t>
      </w:r>
      <w:r w:rsidR="00696016">
        <w:t xml:space="preserve">, poduložak </w:t>
      </w:r>
      <w:r w:rsidR="00142CB2">
        <w:t>390,</w:t>
      </w:r>
      <w:r w:rsidR="00696016">
        <w:t xml:space="preserve">z.k.ul.br. </w:t>
      </w:r>
      <w:r w:rsidR="00696016" w:rsidRPr="006E7FA0">
        <w:t>3783</w:t>
      </w:r>
      <w:r w:rsidR="00696016">
        <w:t xml:space="preserve">, poduložak </w:t>
      </w:r>
      <w:r w:rsidR="00142CB2">
        <w:t>381,</w:t>
      </w:r>
      <w:r w:rsidR="00696016">
        <w:t xml:space="preserve">z.k.ul.br. </w:t>
      </w:r>
      <w:r w:rsidR="00696016" w:rsidRPr="006E7FA0">
        <w:t>3783</w:t>
      </w:r>
      <w:r w:rsidR="00696016">
        <w:t xml:space="preserve">, poduložak </w:t>
      </w:r>
      <w:r w:rsidR="00142CB2">
        <w:t>387,</w:t>
      </w:r>
      <w:r w:rsidR="00696016">
        <w:t xml:space="preserve">z.k.ul.br. </w:t>
      </w:r>
      <w:r w:rsidR="00696016" w:rsidRPr="006E7FA0">
        <w:t>3783</w:t>
      </w:r>
      <w:r w:rsidR="00696016">
        <w:t xml:space="preserve">, poduložak </w:t>
      </w:r>
      <w:r w:rsidR="00142CB2">
        <w:t>406,</w:t>
      </w:r>
      <w:r w:rsidR="00696016">
        <w:t xml:space="preserve">z.k.ul.br. </w:t>
      </w:r>
      <w:r w:rsidR="00696016" w:rsidRPr="006E7FA0">
        <w:t>3783</w:t>
      </w:r>
      <w:r w:rsidR="00696016">
        <w:t xml:space="preserve">, poduložak </w:t>
      </w:r>
      <w:r w:rsidR="00142CB2">
        <w:t>411,</w:t>
      </w:r>
      <w:r w:rsidR="00696016">
        <w:t xml:space="preserve">z.k.ul.br. </w:t>
      </w:r>
      <w:r w:rsidR="00696016" w:rsidRPr="006E7FA0">
        <w:t>3783</w:t>
      </w:r>
      <w:r w:rsidR="00696016">
        <w:t xml:space="preserve">, poduložak </w:t>
      </w:r>
      <w:r w:rsidR="00142CB2">
        <w:t>412,</w:t>
      </w:r>
      <w:r w:rsidR="00696016">
        <w:t xml:space="preserve">z.k.ul.br. </w:t>
      </w:r>
      <w:r w:rsidR="00696016" w:rsidRPr="006E7FA0">
        <w:t>3783</w:t>
      </w:r>
      <w:r w:rsidR="00696016">
        <w:t xml:space="preserve">, poduložak </w:t>
      </w:r>
      <w:r w:rsidR="00142CB2">
        <w:t>432,</w:t>
      </w:r>
      <w:r w:rsidR="00696016">
        <w:t xml:space="preserve">z.k.ul.br. </w:t>
      </w:r>
      <w:r w:rsidR="00696016" w:rsidRPr="006E7FA0">
        <w:t>3783</w:t>
      </w:r>
      <w:r w:rsidR="00696016">
        <w:t xml:space="preserve">, poduložak </w:t>
      </w:r>
      <w:r w:rsidR="00142CB2">
        <w:t>434,</w:t>
      </w:r>
      <w:r w:rsidR="00696016">
        <w:t xml:space="preserve">z.k.ul.br. </w:t>
      </w:r>
      <w:r w:rsidR="00696016" w:rsidRPr="006E7FA0">
        <w:t>3783</w:t>
      </w:r>
      <w:r w:rsidR="00696016">
        <w:t xml:space="preserve">, poduložak </w:t>
      </w:r>
      <w:r w:rsidR="00142CB2">
        <w:t xml:space="preserve">443,z.k.ul.br. </w:t>
      </w:r>
      <w:r w:rsidR="00142CB2" w:rsidRPr="006E7FA0">
        <w:t>3783</w:t>
      </w:r>
      <w:r w:rsidR="00142CB2">
        <w:t xml:space="preserve">, poduložak 478, z.k.ul.br. 30626, sve k.o. Grad Zagreb </w:t>
      </w:r>
    </w:p>
    <w:p w:rsidRDefault="00471BD2" w:rsidP="00471BD2" w:rsidR="00471BD2" w:rsidRPr="006E7FA0">
      <w:pPr>
        <w:pStyle w:val="Odlomakpopisa"/>
        <w:rPr>
          <w:b/>
          <w:i/>
        </w:rPr>
      </w:pPr>
    </w:p>
    <w:p w:rsidRDefault="0042407B" w:rsidP="00471BD2" w:rsidR="0042407B" w:rsidRPr="00471BD2">
      <w:pPr>
        <w:ind w:left="1080"/>
        <w:jc w:val="center"/>
      </w:pPr>
      <w:r w:rsidRPr="00471BD2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1D7C1D" w:rsidP="007F5CBE" w:rsidR="001D7C1D">
      <w:pPr>
        <w:ind w:firstLine="708"/>
        <w:jc w:val="both"/>
      </w:pPr>
      <w:r w:rsidRPr="00D0792E">
        <w:t xml:space="preserve">Dužnik </w:t>
      </w:r>
      <w:r w:rsidR="00366CB2">
        <w:t xml:space="preserve">kao predlagatelj </w:t>
      </w:r>
      <w:r w:rsidRPr="00D0792E">
        <w:t xml:space="preserve">podnio </w:t>
      </w:r>
      <w:r w:rsidR="00366CB2">
        <w:t xml:space="preserve">jer ovom </w:t>
      </w:r>
      <w:r>
        <w:t xml:space="preserve">sudu </w:t>
      </w:r>
      <w:r w:rsidR="00366CB2">
        <w:t xml:space="preserve">temeljem </w:t>
      </w:r>
      <w:r>
        <w:t>odredbe čl</w:t>
      </w:r>
      <w:r w:rsidR="00366CB2">
        <w:t>anka</w:t>
      </w:r>
      <w:r>
        <w:t xml:space="preserve"> 25</w:t>
      </w:r>
      <w:r w:rsidRPr="00D0792E">
        <w:t>. st</w:t>
      </w:r>
      <w:r w:rsidR="00366CB2">
        <w:t xml:space="preserve">avak </w:t>
      </w:r>
      <w:r w:rsidRPr="00D0792E">
        <w:t xml:space="preserve"> 1. </w:t>
      </w:r>
      <w:r>
        <w:t>Stečajnog zakona</w:t>
      </w:r>
      <w:r w:rsidRPr="00D0792E">
        <w:t xml:space="preserve"> </w:t>
      </w:r>
      <w:r w:rsidRPr="00D02C24">
        <w:t xml:space="preserve">(„Narodne novine“ broj </w:t>
      </w:r>
      <w:r>
        <w:t>71/2015: dalje</w:t>
      </w:r>
      <w:r w:rsidRPr="00D02C24">
        <w:t xml:space="preserve">: </w:t>
      </w:r>
      <w:r>
        <w:t>SZ</w:t>
      </w:r>
      <w:r w:rsidRPr="00D02C24">
        <w:t xml:space="preserve">) prijedlog za </w:t>
      </w:r>
      <w:r w:rsidR="00366CB2">
        <w:t>otvaranje predstečajnog postupka</w:t>
      </w:r>
      <w:r w:rsidRPr="00D0792E">
        <w:t xml:space="preserve">. </w:t>
      </w:r>
    </w:p>
    <w:p w:rsidRDefault="00366CB2" w:rsidP="00BE1970" w:rsidR="00BE1970">
      <w:pPr>
        <w:ind w:firstLine="708"/>
        <w:jc w:val="both"/>
      </w:pPr>
      <w:r>
        <w:t xml:space="preserve">Postupajući po rješenju suda od </w:t>
      </w:r>
      <w:r w:rsidR="004F6361">
        <w:t>6.travnja 2015. dužnik je uz podnesak od 22.travnja 2016. sudu dostavio</w:t>
      </w:r>
      <w:r w:rsidR="00BE1970">
        <w:t xml:space="preserve"> isprave propisane člankom </w:t>
      </w:r>
      <w:r w:rsidR="00A0286F">
        <w:t xml:space="preserve">17. i </w:t>
      </w:r>
      <w:r w:rsidR="00BE1970">
        <w:t>26</w:t>
      </w:r>
      <w:r w:rsidR="00A0286F">
        <w:t>.</w:t>
      </w:r>
      <w:r w:rsidR="00BE1970">
        <w:t xml:space="preserve"> SZ-a, te plan restrukturiranja</w:t>
      </w:r>
      <w:r w:rsidR="004C6263">
        <w:t xml:space="preserve"> koji sadržava </w:t>
      </w:r>
      <w:r w:rsidR="00A0286F">
        <w:t>podatke propisane</w:t>
      </w:r>
      <w:r w:rsidR="00BE1970">
        <w:t xml:space="preserve"> članku 27. stavak 1. toč.1. do 10</w:t>
      </w:r>
      <w:r w:rsidR="004C6263">
        <w:t>.</w:t>
      </w:r>
      <w:r w:rsidR="00BE1970">
        <w:t xml:space="preserve"> SZ-a.</w:t>
      </w:r>
    </w:p>
    <w:p w:rsidRDefault="00E3002E" w:rsidP="00366CB2" w:rsidR="00E3002E">
      <w:pPr>
        <w:ind w:firstLine="708"/>
        <w:jc w:val="both"/>
      </w:pPr>
    </w:p>
    <w:p w:rsidRDefault="004B5A8C" w:rsidP="004B5A8C" w:rsidR="008028AB">
      <w:pPr>
        <w:ind w:firstLine="708"/>
        <w:jc w:val="both"/>
      </w:pPr>
      <w:r>
        <w:t xml:space="preserve">Prema odredbi </w:t>
      </w:r>
      <w:r w:rsidR="001D7C1D">
        <w:t xml:space="preserve">članka </w:t>
      </w:r>
      <w:r w:rsidR="00E3002E">
        <w:t>33</w:t>
      </w:r>
      <w:r w:rsidR="001D7C1D">
        <w:t xml:space="preserve">. </w:t>
      </w:r>
      <w:r>
        <w:t xml:space="preserve">stavak 1. SZ-a ako sud </w:t>
      </w:r>
      <w:r w:rsidR="00E3002E">
        <w:t>utvrdi da su ispunjen</w:t>
      </w:r>
      <w:r w:rsidR="001D7C1D">
        <w:t>e</w:t>
      </w:r>
      <w:r w:rsidR="00E3002E">
        <w:t xml:space="preserve"> pretpostavke</w:t>
      </w:r>
      <w:r w:rsidR="001D7C1D">
        <w:t xml:space="preserve"> </w:t>
      </w:r>
      <w:r w:rsidR="002C1B18">
        <w:t xml:space="preserve">za otvaranje predstečajnog postupka, donijeti </w:t>
      </w:r>
      <w:r>
        <w:t xml:space="preserve">će </w:t>
      </w:r>
      <w:r w:rsidR="002C1B18">
        <w:t>rješenje o otvaranju predstečajnog postupka</w:t>
      </w:r>
      <w:r>
        <w:t xml:space="preserve">, a prema stavku 2. istog članka sud će rješenjem o otvaranju predstečajnog postupka imenovati povjerenika, ako </w:t>
      </w:r>
      <w:r w:rsidR="008028AB">
        <w:t>imenovanje povjerenika smatra potrebnim.</w:t>
      </w:r>
    </w:p>
    <w:p w:rsidRDefault="008028AB" w:rsidP="004B5A8C" w:rsidR="008028AB">
      <w:pPr>
        <w:ind w:firstLine="708"/>
        <w:jc w:val="both"/>
      </w:pPr>
      <w:r>
        <w:t>Kako je sud utvrdio da su u konkretnom slučaju ispunjene pretpostavke za otvaranje predstečajnog postupka, te kako s obzirom na vrijednost imovine i iznos obveza sud smatra da je imenovanje povjerenika potrebno, temelj</w:t>
      </w:r>
      <w:r w:rsidR="00580899">
        <w:t>e</w:t>
      </w:r>
      <w:r>
        <w:t>m članka 33. stavak 1. i 2. SZ-a r</w:t>
      </w:r>
      <w:r w:rsidR="000B682E">
        <w:t>i</w:t>
      </w:r>
      <w:r>
        <w:t>ješeno je kao pod toč.I i II.</w:t>
      </w:r>
    </w:p>
    <w:p w:rsidRDefault="00B47C1D" w:rsidP="004B5A8C" w:rsidR="00B47C1D">
      <w:pPr>
        <w:ind w:firstLine="708"/>
        <w:jc w:val="both"/>
      </w:pPr>
      <w:r>
        <w:t>Povjerenik je imenovan metodom slučajnog odabira sa liste A stečajnih upravitelja za područje Trgovačkog suda u Zagrebu (</w:t>
      </w:r>
      <w:r w:rsidR="004F10C0">
        <w:t xml:space="preserve">članak 23. stavak 3., u vezi </w:t>
      </w:r>
      <w:r>
        <w:t>član</w:t>
      </w:r>
      <w:r w:rsidR="004F10C0">
        <w:t>ka</w:t>
      </w:r>
      <w:r>
        <w:t xml:space="preserve"> 84. stavak </w:t>
      </w:r>
      <w:r w:rsidR="004F10C0">
        <w:t>1. SZ-a)</w:t>
      </w:r>
    </w:p>
    <w:p w:rsidRDefault="008028AB" w:rsidP="000810CE" w:rsidR="001D7C1D">
      <w:pPr>
        <w:ind w:firstLine="708"/>
        <w:jc w:val="both"/>
      </w:pPr>
      <w:r>
        <w:t>Toč.III</w:t>
      </w:r>
      <w:r w:rsidR="000810CE">
        <w:t>.</w:t>
      </w:r>
      <w:r>
        <w:t xml:space="preserve"> do XI. rje</w:t>
      </w:r>
      <w:r w:rsidR="004C6263">
        <w:t>šenja</w:t>
      </w:r>
      <w:r>
        <w:t xml:space="preserve"> utemeljene su na odredbama članka 34. </w:t>
      </w:r>
      <w:r w:rsidR="003B213D">
        <w:t>36., 3</w:t>
      </w:r>
      <w:r w:rsidR="004C6263">
        <w:t>8</w:t>
      </w:r>
      <w:r w:rsidR="003B213D">
        <w:t>.</w:t>
      </w:r>
      <w:r w:rsidR="004C6263">
        <w:t xml:space="preserve"> i </w:t>
      </w:r>
      <w:r w:rsidR="000810CE">
        <w:t>39. SZ-a.</w:t>
      </w:r>
    </w:p>
    <w:p w:rsidRDefault="005A26E1" w:rsidP="000810CE" w:rsidR="005A26E1">
      <w:pPr>
        <w:ind w:firstLine="708"/>
        <w:jc w:val="both"/>
      </w:pPr>
      <w:r>
        <w:t>Toč. XII rješenja utemeljena je na odredbi članka 34.</w:t>
      </w:r>
      <w:r w:rsidR="004F10C0">
        <w:t xml:space="preserve"> </w:t>
      </w:r>
      <w:r>
        <w:t>stavak 3. SZ-a</w:t>
      </w:r>
    </w:p>
    <w:p w:rsidRDefault="001D7C1D" w:rsidP="001D7C1D" w:rsidR="001D7C1D">
      <w:pPr>
        <w:jc w:val="center"/>
      </w:pPr>
    </w:p>
    <w:p w:rsidRDefault="001D7C1D" w:rsidP="00580899" w:rsidR="004F440D">
      <w:pPr>
        <w:jc w:val="center"/>
        <w:rPr>
          <w:b/>
        </w:rPr>
      </w:pPr>
      <w:r>
        <w:t xml:space="preserve">U Zagrebu </w:t>
      </w:r>
      <w:r w:rsidR="005A26E1">
        <w:t>14.srpnja</w:t>
      </w:r>
      <w:r>
        <w:t xml:space="preserve"> 201</w:t>
      </w:r>
      <w:r w:rsidR="005A26E1">
        <w:t>6</w:t>
      </w:r>
      <w:r>
        <w:t>.</w:t>
      </w:r>
    </w:p>
    <w:p w:rsidRDefault="004F440D" w:rsidP="006E62F6" w:rsidR="004F440D" w:rsidRPr="005808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01F56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873C16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1B2AD1" w:rsidP="00580899" w:rsidR="00580899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>Ante G</w:t>
      </w:r>
      <w:r w:rsidR="000810CE">
        <w:rPr>
          <w:rFonts w:hAnsi="Times New Roman" w:ascii="Times New Roman"/>
          <w:b w:val="false"/>
          <w:color w:val="auto"/>
          <w:szCs w:val="24"/>
        </w:rPr>
        <w:t>alić</w:t>
      </w:r>
      <w:r w:rsidR="000B682E">
        <w:t xml:space="preserve"> </w:t>
      </w:r>
      <w:r w:rsidR="000B682E" w:rsidRPr="000B682E">
        <w:rPr>
          <w:rFonts w:hAnsi="Times New Roman" w:ascii="Times New Roman"/>
          <w:b w:val="false"/>
          <w:color w:val="auto"/>
        </w:rPr>
        <w:t>v.r.</w:t>
      </w:r>
      <w:r w:rsidR="001D7C1D">
        <w:tab/>
      </w:r>
      <w:r w:rsidR="001D7C1D">
        <w:tab/>
      </w:r>
    </w:p>
    <w:p w:rsidRDefault="001D7C1D" w:rsidP="00580899" w:rsidR="00580899" w:rsidRPr="00580899">
      <w:pPr>
        <w:pStyle w:val="Podnaslov"/>
        <w:rPr>
          <w:rFonts w:hAnsi="Times New Roman" w:ascii="Times New Roman"/>
          <w:b w:val="false"/>
          <w:color w:val="auto"/>
        </w:rPr>
      </w:pPr>
      <w:r w:rsidRPr="00580899">
        <w:rPr>
          <w:rFonts w:hAnsi="Times New Roman" w:ascii="Times New Roman"/>
          <w:b w:val="false"/>
          <w:color w:val="auto"/>
        </w:rPr>
        <w:t>UPUTA O PRAVNOM LIJEKU:</w:t>
      </w:r>
    </w:p>
    <w:p w:rsidRDefault="00FD24B4" w:rsidP="00FD24B4" w:rsidR="00FD24B4">
      <w:pPr>
        <w:jc w:val="both"/>
      </w:pPr>
      <w:r>
        <w:t>Protiv ovog rješenja žalbu može podnijeti osoba ovlaštena za zastupanje dužnika po zakonu (čl</w:t>
      </w:r>
      <w:r w:rsidR="005A14BE">
        <w:t>anak</w:t>
      </w:r>
      <w:r>
        <w:t xml:space="preserve"> 33.st</w:t>
      </w:r>
      <w:r w:rsidR="005A14BE">
        <w:t xml:space="preserve">avak </w:t>
      </w:r>
      <w:r>
        <w:t xml:space="preserve">4. </w:t>
      </w:r>
      <w:r w:rsidR="005A14BE">
        <w:t>SZ-a</w:t>
      </w:r>
      <w:r>
        <w:t xml:space="preserve">) u </w:t>
      </w:r>
      <w:r w:rsidRPr="007A3B7A">
        <w:t xml:space="preserve">roku od </w:t>
      </w:r>
      <w:r w:rsidR="00082D64" w:rsidRPr="00062C82">
        <w:t>8 dana</w:t>
      </w:r>
      <w:r w:rsidR="00082D64">
        <w:t>.</w:t>
      </w:r>
      <w:r w:rsidRPr="007A3B7A">
        <w:t xml:space="preserve"> Žalba se ulaže putem ovog suda Visokom trgovačkom sudu Republike Hrvatske u </w:t>
      </w:r>
      <w:r>
        <w:t>3</w:t>
      </w:r>
      <w:r w:rsidRPr="007A3B7A">
        <w:t xml:space="preserve"> primjerka.</w:t>
      </w:r>
    </w:p>
    <w:p w:rsidRDefault="00873C16" w:rsidP="001D7C1D" w:rsidR="00873C16"/>
    <w:p w:rsidRDefault="002122F8" w:rsidP="00422EE0" w:rsidR="002122F8">
      <w:pPr>
        <w:jc w:val="both"/>
      </w:pPr>
      <w:r>
        <w:t>Za točnost otpravka, ovlašteni službenik:</w:t>
      </w:r>
    </w:p>
    <w:p w:rsidRDefault="002122F8" w:rsidP="00422EE0" w:rsidR="002122F8">
      <w:pPr>
        <w:jc w:val="both"/>
      </w:pPr>
      <w:r>
        <w:t xml:space="preserve">               Valentina Delač</w:t>
      </w:r>
    </w:p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A545CD" w:rsidP="00A545CD" w:rsidR="00A545CD"/>
    <w:p w:rsidRDefault="0042407B" w:rsidP="0042407B" w:rsidR="0042407B"/>
    <w:p w:rsidRDefault="0042407B" w:rsidP="0042407B" w:rsidR="0042407B"/>
    <w:p w:rsidRDefault="0042407B" w:rsidR="0042407B"/>
    <w:sectPr w:rsidSect="00585191" w:rsidR="0042407B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4377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-2975/2016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65FA4"/>
    <w:rsid w:val="00073D97"/>
    <w:rsid w:val="000810CE"/>
    <w:rsid w:val="00082D64"/>
    <w:rsid w:val="000846DF"/>
    <w:rsid w:val="000B682E"/>
    <w:rsid w:val="00142CB2"/>
    <w:rsid w:val="00153D80"/>
    <w:rsid w:val="0018613F"/>
    <w:rsid w:val="001B2AD1"/>
    <w:rsid w:val="001D7C1D"/>
    <w:rsid w:val="00201F56"/>
    <w:rsid w:val="002122F8"/>
    <w:rsid w:val="00220063"/>
    <w:rsid w:val="00234377"/>
    <w:rsid w:val="002841E8"/>
    <w:rsid w:val="002C1B18"/>
    <w:rsid w:val="002C4A56"/>
    <w:rsid w:val="00311D3C"/>
    <w:rsid w:val="00320F5B"/>
    <w:rsid w:val="00366CB2"/>
    <w:rsid w:val="003B213D"/>
    <w:rsid w:val="00412DBC"/>
    <w:rsid w:val="00413E00"/>
    <w:rsid w:val="0042407B"/>
    <w:rsid w:val="00471BD2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80899"/>
    <w:rsid w:val="00585191"/>
    <w:rsid w:val="005A14BE"/>
    <w:rsid w:val="005A26E1"/>
    <w:rsid w:val="005A3656"/>
    <w:rsid w:val="005B4DE4"/>
    <w:rsid w:val="005C5DB0"/>
    <w:rsid w:val="00656AB1"/>
    <w:rsid w:val="006852CE"/>
    <w:rsid w:val="006907EC"/>
    <w:rsid w:val="00696016"/>
    <w:rsid w:val="006C17E9"/>
    <w:rsid w:val="006C6D31"/>
    <w:rsid w:val="006C7720"/>
    <w:rsid w:val="006D38E8"/>
    <w:rsid w:val="006E62F6"/>
    <w:rsid w:val="006E7FA0"/>
    <w:rsid w:val="006F2E2D"/>
    <w:rsid w:val="00754E3C"/>
    <w:rsid w:val="00782D08"/>
    <w:rsid w:val="007B7CA2"/>
    <w:rsid w:val="007F5CBE"/>
    <w:rsid w:val="008028AB"/>
    <w:rsid w:val="00806934"/>
    <w:rsid w:val="00833454"/>
    <w:rsid w:val="0085489D"/>
    <w:rsid w:val="00865F7D"/>
    <w:rsid w:val="00873338"/>
    <w:rsid w:val="00873C16"/>
    <w:rsid w:val="00894787"/>
    <w:rsid w:val="00915334"/>
    <w:rsid w:val="009376C9"/>
    <w:rsid w:val="009903DB"/>
    <w:rsid w:val="009C3707"/>
    <w:rsid w:val="009E15D8"/>
    <w:rsid w:val="00A00231"/>
    <w:rsid w:val="00A0286F"/>
    <w:rsid w:val="00A22919"/>
    <w:rsid w:val="00A545CD"/>
    <w:rsid w:val="00A73B0F"/>
    <w:rsid w:val="00A817BE"/>
    <w:rsid w:val="00A97C8F"/>
    <w:rsid w:val="00AB58E3"/>
    <w:rsid w:val="00AB7096"/>
    <w:rsid w:val="00B13F51"/>
    <w:rsid w:val="00B15BF0"/>
    <w:rsid w:val="00B42369"/>
    <w:rsid w:val="00B47C1D"/>
    <w:rsid w:val="00B86AA5"/>
    <w:rsid w:val="00BA641A"/>
    <w:rsid w:val="00BC21E9"/>
    <w:rsid w:val="00BC72A8"/>
    <w:rsid w:val="00BE1970"/>
    <w:rsid w:val="00BE7FFA"/>
    <w:rsid w:val="00BF15A9"/>
    <w:rsid w:val="00C22FB5"/>
    <w:rsid w:val="00C25555"/>
    <w:rsid w:val="00C558DE"/>
    <w:rsid w:val="00C73C08"/>
    <w:rsid w:val="00CA7873"/>
    <w:rsid w:val="00CA7CFE"/>
    <w:rsid w:val="00CD09E2"/>
    <w:rsid w:val="00CE75B7"/>
    <w:rsid w:val="00D03905"/>
    <w:rsid w:val="00D1401A"/>
    <w:rsid w:val="00D452A3"/>
    <w:rsid w:val="00D53EC5"/>
    <w:rsid w:val="00D91CEA"/>
    <w:rsid w:val="00E02326"/>
    <w:rsid w:val="00E3002E"/>
    <w:rsid w:val="00E371BF"/>
    <w:rsid w:val="00EA751C"/>
    <w:rsid w:val="00EB0FA7"/>
    <w:rsid w:val="00EC4EE8"/>
    <w:rsid w:val="00ED3B98"/>
    <w:rsid w:val="00F24F8F"/>
    <w:rsid w:val="00F70A23"/>
    <w:rsid w:val="00F753F1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4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3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3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3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3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43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3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3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3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3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2975</izvorni_sadrzaj>
    <derivirana_varijabla naziv="DomainObject.Predmet.Broj_1">2975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St-2975/2016</izvorni_sadrzaj>
    <derivirana_varijabla naziv="DomainObject.Predmet.OznakaBroj_1">St-2975/2016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ČRNOMEREC CENTAR d.o.o. zastupanog po punomoćniku OD BUTERIN &amp; POSAVEC</izvorni_sadrzaj>
    <derivirana_varijabla naziv="DomainObject.Predmet.ProtustrankaFormated_1">  ČRNOMEREC CENTAR d.o.o. zastupanog po punomoćniku OD BUTERIN &amp; POSAVEC</derivirana_varijabla>
  </DomainObject.Predmet.ProtustrankaFormated>
  <DomainObject.Predmet.ProtustrankaFormatedOIB>
    <izvorni_sadrzaj>  ČRNOMEREC CENTAR d.o.o., OIB 69080780585 zastupanog po punomoćniku OD BUTERIN &amp; POSAVEC</izvorni_sadrzaj>
    <derivirana_varijabla naziv="DomainObject.Predmet.ProtustrankaFormatedOIB_1">  ČRNOMEREC CENTAR d.o.o., OIB 69080780585 zastupanog po punomoćniku OD BUTERIN &amp; POSAVEC</derivirana_varijabla>
  </DomainObject.Predmet.ProtustrankaFormatedOIB>
  <DomainObject.Predmet.ProtustrankaFormatedWithAdress>
    <izvorni_sadrzaj> ČRNOMEREC CENTAR d.o.o., Gradišćanska 34, 10000 Zagreb zastupanog po punomoćniku OD BUTERIN &amp; POSAVEC</izvorni_sadrzaj>
    <derivirana_varijabla naziv="DomainObject.Predmet.ProtustrankaFormatedWithAdress_1"> ČRNOMEREC CENTAR d.o.o., Gradišćanska 34, 10000 Zagreb zastupanog po punomoćniku OD BUTERIN &amp; POSAVEC</derivirana_varijabla>
  </DomainObject.Predmet.ProtustrankaFormatedWithAdress>
  <DomainObject.Predmet.ProtustrankaFormatedWithAdressOIB>
    <izvorni_sadrzaj> ČRNOMEREC CENTAR d.o.o., OIB 69080780585, Gradišćanska 34, 10000 Zagreb zastupanog po punomoćniku OD BUTERIN &amp; POSAVEC</izvorni_sadrzaj>
    <derivirana_varijabla naziv="DomainObject.Predmet.ProtustrankaFormatedWithAdressOIB_1"> ČRNOMEREC CENTAR d.o.o., OIB 69080780585, Gradišćanska 34, 10000 Zagreb zastupanog po punomoćniku OD BUTERIN &amp; POSAVEC</derivirana_varijabla>
  </DomainObject.Predmet.ProtustrankaFormatedWithAdressOIB>
  <DomainObject.Predmet.ProtustrankaWithAdress>
    <izvorni_sadrzaj>ČRNOMEREC CENTAR d.o.o. Gradišćanska 34, 10000 Zagreb</izvorni_sadrzaj>
    <derivirana_varijabla naziv="DomainObject.Predmet.ProtustrankaWithAdress_1">ČRNOMEREC CENTAR d.o.o. Gradišćanska 34, 10000 Zagreb</derivirana_varijabla>
  </DomainObject.Predmet.ProtustrankaWithAdress>
  <DomainObject.Predmet.ProtustrankaWithAdressOIB>
    <izvorni_sadrzaj>ČRNOMEREC CENTAR d.o.o., OIB 69080780585, Gradišćanska 34, 10000 Zagreb</izvorni_sadrzaj>
    <derivirana_varijabla naziv="DomainObject.Predmet.ProtustrankaWithAdressOIB_1">ČRNOMEREC CENTAR d.o.o., OIB 69080780585, Gradišćanska 34, 10000 Zagreb</derivirana_varijabla>
  </DomainObject.Predmet.ProtustrankaWithAdressOIB>
  <DomainObject.Predmet.ProtustrankaNazivFormated>
    <izvorni_sadrzaj>ČRNOMEREC CENTAR d.o.o.</izvorni_sadrzaj>
    <derivirana_varijabla naziv="DomainObject.Predmet.ProtustrankaNazivFormated_1">ČRNOMEREC CENTAR d.o.o.</derivirana_varijabla>
  </DomainObject.Predmet.ProtustrankaNazivFormated>
  <DomainObject.Predmet.ProtustrankaNazivFormatedOIB>
    <izvorni_sadrzaj>ČRNOMEREC CENTAR d.o.o., OIB 69080780585</izvorni_sadrzaj>
    <derivirana_varijabla naziv="DomainObject.Predmet.ProtustrankaNazivFormatedOIB_1">ČRNOMEREC CENTAR d.o.o., OIB 69080780585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ČRNOMEREC CENTAR d.o.o.</izvorni_sadrzaj>
    <derivirana_varijabla naziv="DomainObject.Predmet.StrankaFormated_1">  ČRNOMEREC CENTAR d.o.o.</derivirana_varijabla>
  </DomainObject.Predmet.StrankaFormated>
  <DomainObject.Predmet.StrankaFormatedOIB>
    <izvorni_sadrzaj>  ČRNOMEREC CENTAR d.o.o., OIB 69080780585</izvorni_sadrzaj>
    <derivirana_varijabla naziv="DomainObject.Predmet.StrankaFormatedOIB_1">  ČRNOMEREC CENTAR d.o.o., OIB 69080780585</derivirana_varijabla>
  </DomainObject.Predmet.StrankaFormatedOIB>
  <DomainObject.Predmet.StrankaFormatedWithAdress>
    <izvorni_sadrzaj> ČRNOMEREC CENTAR d.o.o., Gradišćanska 34, 10000 Zagreb</izvorni_sadrzaj>
    <derivirana_varijabla naziv="DomainObject.Predmet.StrankaFormatedWithAdress_1"> ČRNOMEREC CENTAR d.o.o., Gradišćanska 34, 10000 Zagreb</derivirana_varijabla>
  </DomainObject.Predmet.StrankaFormatedWithAdress>
  <DomainObject.Predmet.StrankaFormatedWithAdressOIB>
    <izvorni_sadrzaj> ČRNOMEREC CENTAR d.o.o., OIB 69080780585, Gradišćanska 34, 10000 Zagreb</izvorni_sadrzaj>
    <derivirana_varijabla naziv="DomainObject.Predmet.StrankaFormatedWithAdressOIB_1"> ČRNOMEREC CENTAR d.o.o., OIB 69080780585, Gradišćanska 34, 10000 Zagreb</derivirana_varijabla>
  </DomainObject.Predmet.StrankaFormatedWithAdressOIB>
  <DomainObject.Predmet.StrankaWithAdress>
    <izvorni_sadrzaj>ČRNOMEREC CENTAR d.o.o. Gradišćanska 34,10000 Zagreb</izvorni_sadrzaj>
    <derivirana_varijabla naziv="DomainObject.Predmet.StrankaWithAdress_1">ČRNOMEREC CENTAR d.o.o. Gradišćanska 34,10000 Zagreb</derivirana_varijabla>
  </DomainObject.Predmet.StrankaWithAdress>
  <DomainObject.Predmet.StrankaWithAdressOIB>
    <izvorni_sadrzaj>ČRNOMEREC CENTAR d.o.o., OIB 69080780585, Gradišćanska 34,10000 Zagreb</izvorni_sadrzaj>
    <derivirana_varijabla naziv="DomainObject.Predmet.StrankaWithAdressOIB_1">ČRNOMEREC CENTAR d.o.o., OIB 69080780585, Gradišćanska 34,10000 Zagreb</derivirana_varijabla>
  </DomainObject.Predmet.StrankaWithAdressOIB>
  <DomainObject.Predmet.StrankaNazivFormated>
    <izvorni_sadrzaj>ČRNOMEREC CENTAR d.o.o.</izvorni_sadrzaj>
    <derivirana_varijabla naziv="DomainObject.Predmet.StrankaNazivFormated_1">ČRNOMEREC CENTAR d.o.o.</derivirana_varijabla>
  </DomainObject.Predmet.StrankaNazivFormated>
  <DomainObject.Predmet.StrankaNazivFormatedOIB>
    <izvorni_sadrzaj>ČRNOMEREC CENTAR d.o.o., OIB 69080780585</izvorni_sadrzaj>
    <derivirana_varijabla naziv="DomainObject.Predmet.StrankaNazivFormatedOIB_1">ČRNOMEREC CENTAR d.o.o., OIB 69080780585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ČRNOMEREC CENTAR d.o.o.</item>
    </izvorni_sadrzaj>
    <derivirana_varijabla naziv="DomainObject.Predmet.StrankaListFormated_1">
      <item>ČRNOMEREC CENTAR d.o.o.</item>
    </derivirana_varijabla>
  </DomainObject.Predmet.StrankaListFormated>
  <DomainObject.Predmet.StrankaListFormatedOIB>
    <izvorni_sadrzaj>
      <item>ČRNOMEREC CENTAR d.o.o., OIB 69080780585</item>
    </izvorni_sadrzaj>
    <derivirana_varijabla naziv="DomainObject.Predmet.StrankaListFormatedOIB_1">
      <item>ČRNOMEREC CENTAR d.o.o., OIB 69080780585</item>
    </derivirana_varijabla>
  </DomainObject.Predmet.StrankaListFormatedOIB>
  <DomainObject.Predmet.StrankaListFormatedWithAdress>
    <izvorni_sadrzaj>
      <item>ČRNOMEREC CENTAR d.o.o., Gradišćanska 34, 10000 Zagreb</item>
    </izvorni_sadrzaj>
    <derivirana_varijabla naziv="DomainObject.Predmet.StrankaListFormatedWithAdress_1">
      <item>ČRNOMEREC CENTAR d.o.o., Gradišćanska 34, 10000 Zagreb</item>
    </derivirana_varijabla>
  </DomainObject.Predmet.StrankaListFormatedWithAdress>
  <DomainObject.Predmet.StrankaListFormatedWithAdressOIB>
    <izvorni_sadrzaj>
      <item>ČRNOMEREC CENTAR d.o.o., OIB 69080780585, Gradišćanska 34, 10000 Zagreb</item>
    </izvorni_sadrzaj>
    <derivirana_varijabla naziv="DomainObject.Predmet.StrankaListFormatedWithAdressOIB_1">
      <item>ČRNOMEREC CENTAR d.o.o., OIB 69080780585, Gradišćanska 34, 10000 Zagreb</item>
    </derivirana_varijabla>
  </DomainObject.Predmet.StrankaListFormatedWithAdressOIB>
  <DomainObject.Predmet.StrankaListNazivFormated>
    <izvorni_sadrzaj>
      <item>ČRNOMEREC CENTAR d.o.o.</item>
    </izvorni_sadrzaj>
    <derivirana_varijabla naziv="DomainObject.Predmet.StrankaListNazivFormated_1">
      <item>ČRNOMEREC CENTAR d.o.o.</item>
    </derivirana_varijabla>
  </DomainObject.Predmet.StrankaListNazivFormated>
  <DomainObject.Predmet.StrankaListNazivFormatedOIB>
    <izvorni_sadrzaj>
      <item>ČRNOMEREC CENTAR d.o.o., OIB 69080780585</item>
    </izvorni_sadrzaj>
    <derivirana_varijabla naziv="DomainObject.Predmet.StrankaListNazivFormatedOIB_1">
      <item>ČRNOMEREC CENTAR d.o.o., OIB 69080780585</item>
    </derivirana_varijabla>
  </DomainObject.Predmet.StrankaListNazivFormatedOIB>
  <DomainObject.Predmet.ProtuStrankaListFormated>
    <izvorni_sadrzaj>
      <item>ČRNOMEREC CENTAR d.o.o. zastupanog po punomoćniku OD BUTERIN &amp; POSAVEC</item>
    </izvorni_sadrzaj>
    <derivirana_varijabla naziv="DomainObject.Predmet.ProtuStrankaListFormated_1">
      <item>ČRNOMEREC CENTAR d.o.o. zastupanog po punomoćniku OD BUTERIN &amp; POSAVEC</item>
    </derivirana_varijabla>
  </DomainObject.Predmet.ProtuStrankaListFormated>
  <DomainObject.Predmet.ProtuStrankaListFormatedOIB>
    <izvorni_sadrzaj>
      <item>ČRNOMEREC CENTAR d.o.o., OIB 69080780585 zastupanog po punomoćniku OD BUTERIN &amp; POSAVEC</item>
    </izvorni_sadrzaj>
    <derivirana_varijabla naziv="DomainObject.Predmet.ProtuStrankaListFormatedOIB_1">
      <item>ČRNOMEREC CENTAR d.o.o., OIB 69080780585 zastupanog po punomoćniku OD BUTERIN &amp; POSAVEC</item>
    </derivirana_varijabla>
  </DomainObject.Predmet.ProtuStrankaListFormatedOIB>
  <DomainObject.Predmet.ProtuStrankaListFormatedWithAdress>
    <izvorni_sadrzaj>
      <item>ČRNOMEREC CENTAR d.o.o., Gradišćanska 34, 10000 Zagreb zastupanog po punomoćniku OD BUTERIN &amp; POSAVEC</item>
    </izvorni_sadrzaj>
    <derivirana_varijabla naziv="DomainObject.Predmet.ProtuStrankaListFormatedWithAdress_1">
      <item>ČRNOMEREC CENTAR d.o.o., Gradišćanska 34, 10000 Zagreb zastupanog po punomoćniku OD BUTERIN &amp; POSAVEC</item>
    </derivirana_varijabla>
  </DomainObject.Predmet.ProtuStrankaListFormatedWithAdress>
  <DomainObject.Predmet.ProtuStrankaListFormatedWithAdressOIB>
    <izvorni_sadrzaj>
      <item>ČRNOMEREC CENTAR d.o.o., OIB 69080780585, Gradišćanska 34, 10000 Zagreb zastupanog po punomoćniku OD BUTERIN &amp; POSAVEC</item>
    </izvorni_sadrzaj>
    <derivirana_varijabla naziv="DomainObject.Predmet.ProtuStrankaListFormatedWithAdressOIB_1">
      <item>ČRNOMEREC CENTAR d.o.o., OIB 69080780585, Gradišćanska 34, 10000 Zagreb zastupanog po punomoćniku OD BUTERIN &amp; POSAVEC</item>
    </derivirana_varijabla>
  </DomainObject.Predmet.ProtuStrankaListFormatedWithAdressOIB>
  <DomainObject.Predmet.ProtuStrankaListNazivFormated>
    <izvorni_sadrzaj>
      <item>ČRNOMEREC CENTAR d.o.o.</item>
    </izvorni_sadrzaj>
    <derivirana_varijabla naziv="DomainObject.Predmet.ProtuStrankaListNazivFormated_1">
      <item>ČRNOMEREC CENTAR d.o.o.</item>
    </derivirana_varijabla>
  </DomainObject.Predmet.ProtuStrankaListNazivFormated>
  <DomainObject.Predmet.ProtuStrankaListNazivFormatedOIB>
    <izvorni_sadrzaj>
      <item>ČRNOMEREC CENTAR d.o.o., OIB 69080780585</item>
    </izvorni_sadrzaj>
    <derivirana_varijabla naziv="DomainObject.Predmet.ProtuStrankaListNazivFormatedOIB_1">
      <item>ČRNOMEREC CENTAR d.o.o., OIB 69080780585</item>
    </derivirana_varijabla>
  </DomainObject.Predmet.ProtuStrankaListNazivFormatedOIB>
  <DomainObject.Predmet.OstaliListFormated>
    <izvorni_sadrzaj>
      <item>OD BUTERIN &amp; POSAVEC punomoćnik sudionika u postupku ČRNOMEREC CENTAR d.o.o.</item>
    </izvorni_sadrzaj>
    <derivirana_varijabla naziv="DomainObject.Predmet.OstaliListFormated_1">
      <item>OD BUTERIN &amp; POSAVEC punomoćnik sudionika u postupku ČRNOMEREC CENTAR d.o.o.</item>
    </derivirana_varijabla>
  </DomainObject.Predmet.OstaliListFormated>
  <DomainObject.Predmet.OstaliListFormatedOIB>
    <izvorni_sadrzaj>
      <item>OD BUTERIN &amp; POSAVEC punomoćnik sudionika u postupku ČRNOMEREC CENTAR d.o.o.</item>
    </izvorni_sadrzaj>
    <derivirana_varijabla naziv="DomainObject.Predmet.OstaliListFormatedOIB_1">
      <item>OD BUTERIN &amp; POSAVEC punomoćnik sudionika u postupku ČRNOMEREC CENTAR d.o.o.</item>
    </derivirana_varijabla>
  </DomainObject.Predmet.OstaliListFormatedOIB>
  <DomainObject.Predmet.OstaliListFormatedWithAdress>
    <izvorni_sadrzaj>
      <item>OD BUTERIN &amp; POSAVEC, Draškovićeva 82, 10000 Zagreb punomoćnik sudionika u postupku ČRNOMEREC CENTAR d.o.o.</item>
    </izvorni_sadrzaj>
    <derivirana_varijabla naziv="DomainObject.Predmet.OstaliListFormatedWithAdress_1">
      <item>OD BUTERIN &amp; POSAVEC, Draškovićeva 82, 10000 Zagreb punomoćnik sudionika u postupku ČRNOMEREC CENTAR d.o.o.</item>
    </derivirana_varijabla>
  </DomainObject.Predmet.OstaliListFormatedWithAdress>
  <DomainObject.Predmet.OstaliListFormatedWithAdressOIB>
    <izvorni_sadrzaj>
      <item>OD BUTERIN &amp; POSAVEC, Draškovićeva 82, 10000 Zagreb punomoćnik sudionika u postupku ČRNOMEREC CENTAR d.o.o.</item>
    </izvorni_sadrzaj>
    <derivirana_varijabla naziv="DomainObject.Predmet.OstaliListFormatedWithAdressOIB_1">
      <item>OD BUTERIN &amp; POSAVEC, Draškovićeva 82, 10000 Zagreb punomoćnik sudionika u postupku ČRNOMEREC CENTAR d.o.o.</item>
    </derivirana_varijabla>
  </DomainObject.Predmet.OstaliListFormatedWithAdressOIB>
  <DomainObject.Predmet.OstaliListNazivFormated>
    <izvorni_sadrzaj>
      <item>OD BUTERIN &amp; POSAVEC</item>
    </izvorni_sadrzaj>
    <derivirana_varijabla naziv="DomainObject.Predmet.OstaliListNazivFormated_1">
      <item>OD BUTERIN &amp; POSAVEC</item>
    </derivirana_varijabla>
  </DomainObject.Predmet.OstaliListNazivFormated>
  <DomainObject.Predmet.OstaliListNazivFormatedOIB>
    <izvorni_sadrzaj>
      <item>OD BUTERIN &amp; POSAVEC</item>
    </izvorni_sadrzaj>
    <derivirana_varijabla naziv="DomainObject.Predmet.OstaliListNazivFormatedOIB_1">
      <item>OD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ČRNOMEREC CENTAR d.o.o.</izvorni_sadrzaj>
    <derivirana_varijabla naziv="DomainObject.Predmet.StrankaIDrugi_1">ČRNOMEREC CENTAR d.o.o.</derivirana_varijabla>
  </DomainObject.Predmet.StrankaIDrugi>
  <DomainObject.Predmet.ProtustrankaIDrugi>
    <izvorni_sadrzaj>ČRNOMEREC CENTAR d.o.o.</izvorni_sadrzaj>
    <derivirana_varijabla naziv="DomainObject.Predmet.ProtustrankaIDrugi_1">ČRNOMEREC CENTAR d.o.o.</derivirana_varijabla>
  </DomainObject.Predmet.ProtustrankaIDrugi>
  <DomainObject.Predmet.StrankaIDrugiAdressOIB>
    <izvorni_sadrzaj>ČRNOMEREC CENTAR d.o.o., OIB 69080780585, Gradišćanska 34, 10000 Zagreb</izvorni_sadrzaj>
    <derivirana_varijabla naziv="DomainObject.Predmet.StrankaIDrugiAdressOIB_1">ČRNOMEREC CENTAR d.o.o., OIB 69080780585, Gradišćanska 34, 10000 Zagreb</derivirana_varijabla>
  </DomainObject.Predmet.StrankaIDrugiAdressOIB>
  <DomainObject.Predmet.ProtustrankaIDrugiAdressOIB>
    <izvorni_sadrzaj>ČRNOMEREC CENTAR d.o.o., OIB 69080780585, Gradišćanska 34, 10000 Zagreb</izvorni_sadrzaj>
    <derivirana_varijabla naziv="DomainObject.Predmet.ProtustrankaIDrugiAdressOIB_1">ČRNOMEREC CENTAR d.o.o., OIB 69080780585,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ČRNOMEREC CENTAR d.o.o.</item>
      <item>ČRNOMEREC CENTAR d.o.o.</item>
      <item>OD BUTERIN &amp; POSAVEC</item>
    </izvorni_sadrzaj>
    <derivirana_varijabla naziv="DomainObject.Predmet.SudioniciListNaziv_1">
      <item>ČRNOMEREC CENTAR d.o.o.</item>
      <item>ČRNOMEREC CENTAR d.o.o.</item>
      <item>OD BUTERIN &amp; POSAVEC</item>
    </derivirana_varijabla>
  </DomainObject.Predmet.SudioniciListNaziv>
  <DomainObject.Predmet.SudioniciListAdressOIB>
    <izvorni_sadrzaj>
      <item>ČRNOMEREC CENTAR d.o.o., OIB 69080780585, Gradišćanska 34,10000 Zagreb</item>
      <item>ČRNOMEREC CENTAR d.o.o., OIB 69080780585, Gradišćanska 34,10000 Zagreb</item>
      <item>OD BUTERIN &amp; POSAVEC, Draškovićeva 82,10000 Zagreb</item>
    </izvorni_sadrzaj>
    <derivirana_varijabla naziv="DomainObject.Predmet.SudioniciListAdressOIB_1">
      <item>ČRNOMEREC CENTAR d.o.o., OIB 69080780585, Gradišćanska 34,10000 Zagreb</item>
      <item>ČRNOMEREC CENTAR d.o.o., OIB 69080780585, Gradišćanska 34,10000 Zagreb</item>
      <item>OD BUTERIN &amp; POSAVEC,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69080780585</item>
      <item>, OIB 69080780585</item>
      <item>, OIB null</item>
    </izvorni_sadrzaj>
    <derivirana_varijabla naziv="DomainObject.Predmet.SudioniciListNazivOIB_1">
      <item>, OIB 69080780585</item>
      <item>, OIB 69080780585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5</properties:Pages>
  <properties:Words>1367</properties:Words>
  <properties:Characters>10155</properties:Characters>
  <properties:Lines>214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2016-07-15T08:52:00Z</dcterms:created>
  <dc:creator>nribaric</dc:creator>
  <cp:lastModifiedBy>Valentina Delač</cp:lastModifiedBy>
  <cp:lastPrinted>2016-07-15T08:50:00Z</cp:lastPrinted>
  <dcterms:modified xmlns:xsi="http://www.w3.org/2001/XMLSchema-instance" xsi:type="dcterms:W3CDTF">2016-07-15T08:55:00Z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