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3dc9" w14:paraId="4d63dc9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F7715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B644BB" w:rsidP="00B644BB" w:rsidR="00B644BB">
      <w:r>
        <w:t>Trg Pobjede 13.</w:t>
      </w:r>
    </w:p>
    <w:p w:rsidRDefault="00B644BB" w:rsidP="00B644BB" w:rsidR="00B644BB">
      <w:r>
        <w:t>35000 Slavonski Brod                                               Broj:</w:t>
      </w:r>
      <w:r w:rsidR="00F77150">
        <w:t xml:space="preserve"> </w:t>
      </w:r>
      <w:r>
        <w:t>St-</w:t>
      </w:r>
      <w:r w:rsidR="00EA502E">
        <w:t>407</w:t>
      </w:r>
      <w:r>
        <w:t>/</w:t>
      </w:r>
      <w:r w:rsidR="00F77150">
        <w:t>2017</w:t>
      </w:r>
      <w:r>
        <w:t>-</w:t>
      </w:r>
      <w:r w:rsidR="00123602">
        <w:t>4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77150" w:rsidR="00B644BB">
      <w:pPr>
        <w:ind w:firstLine="708"/>
        <w:jc w:val="both"/>
      </w:pPr>
      <w:r>
        <w:t xml:space="preserve">TRGOVAČKI SUD U OSIJEKU STALNA SLUŽBA U </w:t>
      </w:r>
      <w:r w:rsidR="00313A34">
        <w:t>SLAVONSKOM BRODU</w:t>
      </w:r>
      <w:r>
        <w:t>,  po stečajnom sucu Davorinu Pavičić, povodom zahtjeva FINE  Regionalni centar Osijek,  za provedbu skraćenog stečajnog postupka po službenoj dužnosti nad dužnik</w:t>
      </w:r>
      <w:r w:rsidR="003F1C6D">
        <w:t xml:space="preserve">om </w:t>
      </w:r>
      <w:r w:rsidR="00EA502E">
        <w:t>MADAM j.d.o.o. za trgovinu i usluge, OIB: 44286476392, Ljudevita Gaja 51, Nova Gradiška</w:t>
      </w:r>
      <w:r w:rsidR="003F1C6D">
        <w:t>, dana</w:t>
      </w:r>
      <w:r>
        <w:t xml:space="preserve"> </w:t>
      </w:r>
      <w:r w:rsidR="00EA502E">
        <w:t>27</w:t>
      </w:r>
      <w:r>
        <w:t xml:space="preserve">. </w:t>
      </w:r>
      <w:r w:rsidR="00DF2758">
        <w:t>lipnja</w:t>
      </w:r>
      <w:r>
        <w:t xml:space="preserve">  </w:t>
      </w:r>
      <w:r w:rsidR="003F1C6D">
        <w:t>2017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EA502E" w:rsidRPr="00EA502E">
        <w:t xml:space="preserve"> </w:t>
      </w:r>
      <w:r w:rsidR="00EA502E">
        <w:t>MADAM j.d.o.o. za trgovinu i usluge, OIB: 44286476392, Ljudevita Gaja 51, Nova Gradiška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</w:t>
      </w:r>
      <w:r w:rsidR="00B04DF5">
        <w:t>Nada Reljić, Naselje A. Hebranga 7/9, Slavonski Brod, OIB: 63776354688.</w:t>
      </w:r>
    </w:p>
    <w:p w:rsidRDefault="00F648A6" w:rsidP="00F648A6" w:rsidR="00F648A6">
      <w:pPr>
        <w:pStyle w:val="Odlomakpopisa"/>
      </w:pPr>
    </w:p>
    <w:p w:rsidRDefault="00F648A6" w:rsidP="00F648A6" w:rsidR="00F648A6">
      <w:pPr>
        <w:pStyle w:val="Odlomakpopisa1"/>
        <w:jc w:val="both"/>
      </w:pPr>
    </w:p>
    <w:p w:rsidRDefault="00B644BB" w:rsidP="006023B4" w:rsidR="006023B4">
      <w:pPr>
        <w:pStyle w:val="Odlomakpopisa1"/>
        <w:numPr>
          <w:ilvl w:val="0"/>
          <w:numId w:val="3"/>
        </w:numPr>
        <w:jc w:val="both"/>
      </w:pPr>
      <w:r>
        <w:t>Zaključuje se skraćeni stečajni postupak nad</w:t>
      </w:r>
      <w:r w:rsidR="00EA502E">
        <w:t xml:space="preserve"> MADAM j.d.o.o. za trgovinu i usluge, OIB: 44286476392, Ljudevita Gaja 51, Nova Gradiška</w:t>
      </w:r>
      <w:r w:rsidR="00F648A6">
        <w:t>.</w:t>
      </w:r>
    </w:p>
    <w:p w:rsidRDefault="00F648A6" w:rsidP="00F648A6" w:rsidR="00F648A6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</w:t>
      </w:r>
      <w:r w:rsidR="00EA502E">
        <w:t>javljuje na mrežnoj stranici e-</w:t>
      </w:r>
      <w:r>
        <w:t>Oglasna ploča sudova, a po pravomoćnosti dostavlja se sudskom</w:t>
      </w:r>
      <w:r w:rsidR="00EA502E">
        <w:t xml:space="preserve"> registru radi brisanja dužnika</w:t>
      </w:r>
      <w:r>
        <w:t>, te FINI i banci u kojoj se vodi poslovni račun dužnika, radi zatvaranja računa.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B644BB" w:rsidP="00F77150" w:rsidR="00B644BB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B644BB">
      <w:pPr>
        <w:jc w:val="both"/>
      </w:pPr>
      <w:r>
        <w:t xml:space="preserve">     Oglas navedenog sadržaja objavljen na mrežnoj stranici e-Oglasna ploča sudova  </w:t>
      </w:r>
      <w:r w:rsidR="00F648A6">
        <w:t>04</w:t>
      </w:r>
      <w:r w:rsidR="006023B4">
        <w:t xml:space="preserve">. </w:t>
      </w:r>
      <w:r w:rsidR="00F648A6">
        <w:t>travnja</w:t>
      </w:r>
      <w:r w:rsidR="006023B4">
        <w:t xml:space="preserve"> 2017.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  <w:r>
        <w:t xml:space="preserve">                                                            - 3 -</w:t>
      </w:r>
    </w:p>
    <w:p w:rsidRDefault="006023B4" w:rsidP="00F77150" w:rsidR="006023B4">
      <w:pPr>
        <w:jc w:val="both"/>
      </w:pPr>
    </w:p>
    <w:p w:rsidRDefault="00B644BB" w:rsidP="00F77150" w:rsidR="00B644BB">
      <w:pPr>
        <w:jc w:val="both"/>
      </w:pPr>
      <w:r>
        <w:t xml:space="preserve">     Izbor stečajnog upravitelja obavljen je metodom slučajnog odabira u skladu s odredbom čl.84.st.1.SZ-a.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U Slavonskom Brodu, </w:t>
      </w:r>
      <w:r w:rsidR="00EA502E">
        <w:t>27</w:t>
      </w:r>
      <w:r>
        <w:t xml:space="preserve">. </w:t>
      </w:r>
      <w:r w:rsidR="00DF2758">
        <w:t xml:space="preserve">lipnja </w:t>
      </w:r>
      <w:r w:rsidR="006023B4">
        <w:t>2017</w:t>
      </w:r>
      <w:r>
        <w:t>.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B04DF5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B644BB" w:rsidP="00B644BB" w:rsidR="00B644BB"/>
    <w:p w:rsidRDefault="00B644BB" w:rsidP="00B644BB" w:rsidR="00B644BB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Dostaviti putem mrežne stanice e-Oglasna ploča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 w:rsidRPr="00B568AB">
        <w:rPr>
          <w:rFonts w:eastAsia="Times New Roman"/>
          <w:szCs w:val="20"/>
        </w:rPr>
        <w:t>1.</w:t>
      </w:r>
      <w:r w:rsidR="00B04DF5">
        <w:rPr>
          <w:rFonts w:eastAsia="Times New Roman"/>
          <w:szCs w:val="20"/>
        </w:rPr>
        <w:t xml:space="preserve"> </w:t>
      </w:r>
      <w:r w:rsidRPr="00B568AB">
        <w:rPr>
          <w:rFonts w:eastAsia="Times New Roman"/>
          <w:szCs w:val="20"/>
        </w:rPr>
        <w:t>stečajnom upravitelju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2. zastupniku po zakonu dužnika do otvaranja stečajnog postupka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3. Porezna uprava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4. ŽDO Građansko upravni odjel </w:t>
      </w:r>
      <w:proofErr w:type="spellStart"/>
      <w:r w:rsidRPr="00B568AB">
        <w:rPr>
          <w:rFonts w:eastAsia="Times New Roman"/>
          <w:szCs w:val="20"/>
        </w:rPr>
        <w:t>Slav.Brod</w:t>
      </w:r>
      <w:proofErr w:type="spellEnd"/>
    </w:p>
    <w:p w:rsidRDefault="00B568AB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5. predlagatelju 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6. banci koja obavlja poslove platnog prometa, po pravomoćnosti</w:t>
      </w:r>
    </w:p>
    <w:p w:rsidRDefault="00A64D7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7. registru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14F7"/>
    <w:rsid w:val="000C4389"/>
    <w:rsid w:val="000D59BE"/>
    <w:rsid w:val="00123602"/>
    <w:rsid w:val="0013641F"/>
    <w:rsid w:val="001519BC"/>
    <w:rsid w:val="0015496C"/>
    <w:rsid w:val="00206C56"/>
    <w:rsid w:val="002129FD"/>
    <w:rsid w:val="00250B5B"/>
    <w:rsid w:val="002C5464"/>
    <w:rsid w:val="00313A34"/>
    <w:rsid w:val="00371D1E"/>
    <w:rsid w:val="00396F19"/>
    <w:rsid w:val="003F1C6D"/>
    <w:rsid w:val="004302F7"/>
    <w:rsid w:val="004352A2"/>
    <w:rsid w:val="004B4BCB"/>
    <w:rsid w:val="004C4465"/>
    <w:rsid w:val="005D31FB"/>
    <w:rsid w:val="005F7205"/>
    <w:rsid w:val="006023B4"/>
    <w:rsid w:val="006279FF"/>
    <w:rsid w:val="00693ECA"/>
    <w:rsid w:val="00731167"/>
    <w:rsid w:val="0078719D"/>
    <w:rsid w:val="008650B7"/>
    <w:rsid w:val="00870B45"/>
    <w:rsid w:val="008D41BF"/>
    <w:rsid w:val="008E75D1"/>
    <w:rsid w:val="008F6328"/>
    <w:rsid w:val="00992253"/>
    <w:rsid w:val="009C72A9"/>
    <w:rsid w:val="009D1E74"/>
    <w:rsid w:val="00A64D7F"/>
    <w:rsid w:val="00AC54D7"/>
    <w:rsid w:val="00AF3480"/>
    <w:rsid w:val="00B04DF5"/>
    <w:rsid w:val="00B32665"/>
    <w:rsid w:val="00B568AB"/>
    <w:rsid w:val="00B644BB"/>
    <w:rsid w:val="00B72FC1"/>
    <w:rsid w:val="00BE0A26"/>
    <w:rsid w:val="00C74209"/>
    <w:rsid w:val="00C82004"/>
    <w:rsid w:val="00DA7100"/>
    <w:rsid w:val="00DF2758"/>
    <w:rsid w:val="00EA502E"/>
    <w:rsid w:val="00ED402A"/>
    <w:rsid w:val="00EE71A9"/>
    <w:rsid w:val="00F648A6"/>
    <w:rsid w:val="00F77150"/>
    <w:rsid w:val="00FA52B0"/>
    <w:rsid w:val="00FB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1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3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1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MADAM j.d.o.o. za trgovinu i usluge</izvorni_sadrzaj>
    <derivirana_varijabla naziv="DomainObject.Predmet.ProtustrankaFormated_1">  MADAM j.d.o.o. za trgovinu i usluge</derivirana_varijabla>
  </DomainObject.Predmet.ProtustrankaFormated>
  <DomainObject.Predmet.ProtustrankaFormatedOIB>
    <izvorni_sadrzaj>  MADAM j.d.o.o. za trgovinu i usluge, OIB 44286476392</izvorni_sadrzaj>
    <derivirana_varijabla naziv="DomainObject.Predmet.ProtustrankaFormatedOIB_1">  MADAM j.d.o.o. za trgovinu i usluge, OIB 44286476392</derivirana_varijabla>
  </DomainObject.Predmet.ProtustrankaFormatedOIB>
  <DomainObject.Predmet.ProtustrankaFormatedWithAdress>
    <izvorni_sadrzaj> MADAM j.d.o.o. za trgovinu i usluge, Ljudevita Gaja 51, 35400 Nova Gradiška</izvorni_sadrzaj>
    <derivirana_varijabla naziv="DomainObject.Predmet.ProtustrankaFormatedWithAdress_1"> MADAM j.d.o.o. za trgovinu i usluge, Ljudevita Gaja 51, 35400 Nova Gradiška</derivirana_varijabla>
  </DomainObject.Predmet.ProtustrankaFormatedWithAdress>
  <DomainObject.Predmet.ProtustrankaFormatedWithAdressOIB>
    <izvorni_sadrzaj> MADAM j.d.o.o. za trgovinu i usluge, OIB 44286476392, Ljudevita Gaja 51, 35400 Nova Gradiška</izvorni_sadrzaj>
    <derivirana_varijabla naziv="DomainObject.Predmet.ProtustrankaFormatedWithAdressOIB_1"> MADAM j.d.o.o. za trgovinu i usluge, OIB 44286476392, Ljudevita Gaja 51, 35400 Nova Gradiška</derivirana_varijabla>
  </DomainObject.Predmet.ProtustrankaFormatedWithAdressOIB>
  <DomainObject.Predmet.ProtustrankaWithAdress>
    <izvorni_sadrzaj>MADAM j.d.o.o. za trgovinu i usluge Ljudevita Gaja 51, 35400 Nova Gradiška</izvorni_sadrzaj>
    <derivirana_varijabla naziv="DomainObject.Predmet.ProtustrankaWithAdress_1">MADAM j.d.o.o. za trgovinu i usluge Ljudevita Gaja 51, 35400 Nova Gradiška</derivirana_varijabla>
  </DomainObject.Predmet.ProtustrankaWithAdress>
  <DomainObject.Predmet.ProtustrankaWithAdressOIB>
    <izvorni_sadrzaj>MADAM j.d.o.o. za trgovinu i usluge, OIB 44286476392, Ljudevita Gaja 51, 35400 Nova Gradiška</izvorni_sadrzaj>
    <derivirana_varijabla naziv="DomainObject.Predmet.ProtustrankaWithAdressOIB_1">MADAM j.d.o.o. za trgovinu i usluge, OIB 44286476392, Ljudevita Gaja 51, 35400 Nova Gradiška</derivirana_varijabla>
  </DomainObject.Predmet.ProtustrankaWithAdressOIB>
  <DomainObject.Predmet.ProtustrankaNazivFormated>
    <izvorni_sadrzaj>MADAM j.d.o.o. za trgovinu i usluge</izvorni_sadrzaj>
    <derivirana_varijabla naziv="DomainObject.Predmet.ProtustrankaNazivFormated_1">MADAM j.d.o.o. za trgovinu i usluge</derivirana_varijabla>
  </DomainObject.Predmet.ProtustrankaNazivFormated>
  <DomainObject.Predmet.ProtustrankaNazivFormatedOIB>
    <izvorni_sadrzaj>MADAM j.d.o.o. za trgovinu i usluge, OIB 44286476392</izvorni_sadrzaj>
    <derivirana_varijabla naziv="DomainObject.Predmet.ProtustrankaNazivFormatedOIB_1">MADAM j.d.o.o. za trgovinu i usluge, OIB 44286476392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6260.74</izvorni_sadrzaj>
    <derivirana_varijabla naziv="DomainObject.Predmet.TrenutnaVrijednost_1">6260.74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MADAM j.d.o.o. za trgovinu i usluge</item>
    </izvorni_sadrzaj>
    <derivirana_varijabla naziv="DomainObject.Predmet.ProtuStrankaListFormated_1">
      <item>MADAM j.d.o.o. za trgovinu i usluge</item>
    </derivirana_varijabla>
  </DomainObject.Predmet.ProtuStrankaListFormated>
  <DomainObject.Predmet.ProtuStrankaListFormatedOIB>
    <izvorni_sadrzaj>
      <item>MADAM j.d.o.o. za trgovinu i usluge, OIB 44286476392</item>
    </izvorni_sadrzaj>
    <derivirana_varijabla naziv="DomainObject.Predmet.ProtuStrankaListFormatedOIB_1">
      <item>MADAM j.d.o.o. za trgovinu i usluge, OIB 44286476392</item>
    </derivirana_varijabla>
  </DomainObject.Predmet.ProtuStrankaListFormatedOIB>
  <DomainObject.Predmet.ProtuStrankaListFormatedWithAdress>
    <izvorni_sadrzaj>
      <item>MADAM j.d.o.o. za trgovinu i usluge, Ljudevita Gaja 51, 35400 Nova Gradiška</item>
    </izvorni_sadrzaj>
    <derivirana_varijabla naziv="DomainObject.Predmet.ProtuStrankaListFormatedWithAdress_1">
      <item>MADAM j.d.o.o. za trgovinu i usluge, Ljudevita Gaja 51, 35400 Nova Gradiška</item>
    </derivirana_varijabla>
  </DomainObject.Predmet.ProtuStrankaListFormatedWithAdress>
  <DomainObject.Predmet.ProtuStrankaListFormatedWithAdressOIB>
    <izvorni_sadrzaj>
      <item>MADAM j.d.o.o. za trgovinu i usluge, OIB 44286476392, Ljudevita Gaja 51, 35400 Nova Gradiška</item>
    </izvorni_sadrzaj>
    <derivirana_varijabla naziv="DomainObject.Predmet.ProtuStrankaListFormatedWithAdressOIB_1">
      <item>MADAM j.d.o.o. za trgovinu i usluge, OIB 44286476392, Ljudevita Gaja 51, 35400 Nova Gradiška</item>
    </derivirana_varijabla>
  </DomainObject.Predmet.ProtuStrankaListFormatedWithAdressOIB>
  <DomainObject.Predmet.ProtuStrankaListNazivFormated>
    <izvorni_sadrzaj>
      <item>MADAM j.d.o.o. za trgovinu i usluge</item>
    </izvorni_sadrzaj>
    <derivirana_varijabla naziv="DomainObject.Predmet.ProtuStrankaListNazivFormated_1">
      <item>MADAM j.d.o.o. za trgovinu i usluge</item>
    </derivirana_varijabla>
  </DomainObject.Predmet.ProtuStrankaListNazivFormated>
  <DomainObject.Predmet.ProtuStrankaListNazivFormatedOIB>
    <izvorni_sadrzaj>
      <item>MADAM j.d.o.o. za trgovinu i usluge, OIB 44286476392</item>
    </izvorni_sadrzaj>
    <derivirana_varijabla naziv="DomainObject.Predmet.ProtuStrankaListNazivFormatedOIB_1">
      <item>MADAM j.d.o.o. za trgovinu i usluge, OIB 44286476392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MADAM j.d.o.o. za trgovinu i usluge</izvorni_sadrzaj>
    <derivirana_varijabla naziv="DomainObject.Predmet.ProtustrankaIDrugi_1">MADAM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MADAM j.d.o.o. za trgovinu i usluge, OIB 44286476392, Ljudevita Gaja 51, 35400 Nova Gradiška</izvorni_sadrzaj>
    <derivirana_varijabla naziv="DomainObject.Predmet.ProtustrankaIDrugiAdressOIB_1">MADAM j.d.o.o. za trgovinu i usluge, OIB 44286476392, Ljudevita Gaja 51,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MADAM j.d.o.o. za trgovinu i usluge</item>
    </izvorni_sadrzaj>
    <derivirana_varijabla naziv="DomainObject.Predmet.SudioniciListNaziv_1">
      <item>Financijska agencija</item>
      <item>MADAM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MADAM j.d.o.o. za trgovinu i usluge, OIB 44286476392, Ljudevita Gaja 51,35400 Nova Gradiška</item>
    </izvorni_sadrzaj>
    <derivirana_varijabla naziv="DomainObject.Predmet.SudioniciListAdressOIB_1">
      <item>Financijska agencija, OIB 85821130368, Ulica grada Vukovara 70,10000 Zagreb</item>
      <item>MADAM j.d.o.o. za trgovinu i usluge, OIB 44286476392, Ljudevita Gaja 51,35400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44286476392</item>
    </izvorni_sadrzaj>
    <derivirana_varijabla naziv="DomainObject.Predmet.SudioniciListNazivOIB_1">
      <item>, OIB 85821130368</item>
      <item>, OIB 44286476392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F6D5D-0E1B-46F0-951D-470C20884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837</properties:Words>
  <properties:Characters>4633</properties:Characters>
  <properties:Lines>141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2017-07-03T11:06:00Z</dcterms:created>
  <dc:creator>bconka</dc:creator>
  <cp:lastModifiedBy>wsadmin</cp:lastModifiedBy>
  <cp:lastPrinted>2017-06-05T09:16:00Z</cp:lastPrinted>
  <dcterms:modified xmlns:xsi="http://www.w3.org/2001/XMLSchema-instance" xsi:type="dcterms:W3CDTF">2017-07-03T11:56:00Z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