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c05b" w14:paraId="bc9c05b" w:rsidRDefault="00EE3D86" w:rsidP="00EE3D86" w:rsidR="00EE3D8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E3D86" w:rsidP="00EE3D86" w:rsidR="00EE3D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E3D86" w:rsidP="00EE3D86" w:rsidR="00EE3D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EE3D86" w:rsidP="00EE3D86" w:rsidR="00EE3D86" w:rsidRPr="00EE3D8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E3D86" w:rsidP="00522FBE" w:rsidR="00EE3D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2FBE" w:rsidP="00522FBE" w:rsidR="00ED07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22FBE" w:rsidP="00522FBE" w:rsidR="00522FB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EE3D86" w:rsidP="00522FBE" w:rsidR="00EE3D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2FBE" w:rsidP="00EE3D86" w:rsid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stečajnim dužnikom FINGRA d.o.o. u stečaju, St</w:t>
      </w:r>
      <w:r w:rsidR="00EE3D86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mec Remetinečki, St</w:t>
      </w:r>
      <w:r w:rsidR="00EE3D86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mec Remetinečki 4, OIB</w:t>
      </w:r>
      <w:r w:rsidR="00EE3D86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3D86" w:rsidRPr="00EE3D86">
        <w:rPr>
          <w:rFonts w:cs="Times New Roman" w:hAnsi="Times New Roman" w:ascii="Times New Roman"/>
          <w:sz w:val="24"/>
          <w:szCs w:val="24"/>
        </w:rPr>
        <w:t>04267212815</w:t>
      </w:r>
      <w:r>
        <w:rPr>
          <w:rFonts w:cs="Times New Roman" w:hAnsi="Times New Roman" w:ascii="Times New Roman"/>
          <w:sz w:val="24"/>
          <w:szCs w:val="24"/>
        </w:rPr>
        <w:t>, nakon javne dražbe održane 29. ožujk</w:t>
      </w:r>
      <w:r w:rsidR="00EE3D86">
        <w:rPr>
          <w:rFonts w:cs="Times New Roman" w:hAnsi="Times New Roman" w:ascii="Times New Roman"/>
          <w:sz w:val="24"/>
          <w:szCs w:val="24"/>
        </w:rPr>
        <w:t>a 2017., dana 18. travnja 2017.</w:t>
      </w:r>
    </w:p>
    <w:p w:rsidRDefault="00EE3D86" w:rsidP="00522FBE" w:rsidR="00EE3D86">
      <w:pPr>
        <w:rPr>
          <w:rFonts w:cs="Times New Roman" w:hAnsi="Times New Roman" w:ascii="Times New Roman"/>
          <w:sz w:val="24"/>
          <w:szCs w:val="24"/>
        </w:rPr>
      </w:pPr>
    </w:p>
    <w:p w:rsidRDefault="00522FBE" w:rsidP="00522FBE" w:rsidR="00522FB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E3D86" w:rsidP="00522FBE" w:rsidR="00EE3D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22FBE" w:rsidP="00EE3D86" w:rsidR="00522FBE" w:rsidRP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EE3D8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Nekretnine</w:t>
      </w:r>
      <w:r w:rsidRPr="00522FBE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Pr="00522FBE">
        <w:t xml:space="preserve"> </w:t>
      </w:r>
      <w:r w:rsidRPr="00522FBE">
        <w:rPr>
          <w:rFonts w:cs="Times New Roman" w:hAnsi="Times New Roman" w:ascii="Times New Roman"/>
          <w:sz w:val="24"/>
          <w:szCs w:val="24"/>
        </w:rPr>
        <w:t>FINGRA d.o.o. u stečaju, St</w:t>
      </w:r>
      <w:r w:rsidR="00EE3D86">
        <w:rPr>
          <w:rFonts w:cs="Times New Roman" w:hAnsi="Times New Roman" w:ascii="Times New Roman"/>
          <w:sz w:val="24"/>
          <w:szCs w:val="24"/>
        </w:rPr>
        <w:t>r</w:t>
      </w:r>
      <w:r w:rsidRPr="00522FBE">
        <w:rPr>
          <w:rFonts w:cs="Times New Roman" w:hAnsi="Times New Roman" w:ascii="Times New Roman"/>
          <w:sz w:val="24"/>
          <w:szCs w:val="24"/>
        </w:rPr>
        <w:t>mec Remetinečki, St</w:t>
      </w:r>
      <w:r w:rsidR="00EE3D86">
        <w:rPr>
          <w:rFonts w:cs="Times New Roman" w:hAnsi="Times New Roman" w:ascii="Times New Roman"/>
          <w:sz w:val="24"/>
          <w:szCs w:val="24"/>
        </w:rPr>
        <w:t xml:space="preserve">rmec Remetinečki 4, OIB: </w:t>
      </w:r>
      <w:r w:rsidR="00EE3D86" w:rsidRPr="00EE3D86">
        <w:rPr>
          <w:rFonts w:cs="Times New Roman" w:hAnsi="Times New Roman" w:ascii="Times New Roman"/>
          <w:sz w:val="24"/>
          <w:szCs w:val="24"/>
        </w:rPr>
        <w:t>04267212815</w:t>
      </w:r>
      <w:r w:rsidR="00404515">
        <w:rPr>
          <w:rFonts w:cs="Times New Roman" w:hAnsi="Times New Roman" w:ascii="Times New Roman"/>
          <w:sz w:val="24"/>
          <w:szCs w:val="24"/>
        </w:rPr>
        <w:t xml:space="preserve">, </w:t>
      </w:r>
      <w:r w:rsidRPr="00522FBE">
        <w:rPr>
          <w:rFonts w:cs="Times New Roman" w:hAnsi="Times New Roman" w:ascii="Times New Roman"/>
          <w:sz w:val="24"/>
          <w:szCs w:val="24"/>
        </w:rPr>
        <w:t>upisane kod Općinskog suda u Varaždinu, Zemljišnoknjižni odjel Novi Marof,</w:t>
      </w:r>
      <w:r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522FBE" w:rsidP="00EE3D86" w:rsidR="00522FBE" w:rsidRP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2FB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Pr="00522FBE">
        <w:rPr>
          <w:rFonts w:cs="Times New Roman" w:hAnsi="Times New Roman" w:ascii="Times New Roman"/>
          <w:sz w:val="24"/>
          <w:szCs w:val="24"/>
        </w:rPr>
        <w:t>u zk.ul.</w:t>
      </w:r>
      <w:r w:rsidR="00EE3D8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 3758, k.o. Remetinec, čkbr.</w:t>
      </w:r>
      <w:r w:rsidRPr="00522FBE">
        <w:rPr>
          <w:rFonts w:cs="Times New Roman" w:hAnsi="Times New Roman" w:ascii="Times New Roman"/>
          <w:sz w:val="24"/>
          <w:szCs w:val="24"/>
        </w:rPr>
        <w:t>1887/3 kuća, površine 196 m</w:t>
      </w:r>
      <w:r w:rsidRPr="00EE3D8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22FBE">
        <w:rPr>
          <w:rFonts w:cs="Times New Roman" w:hAnsi="Times New Roman" w:ascii="Times New Roman"/>
          <w:sz w:val="24"/>
          <w:szCs w:val="24"/>
        </w:rPr>
        <w:t xml:space="preserve"> i dvorište površine 438 m</w:t>
      </w:r>
      <w:r w:rsidRPr="00EE3D8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22FBE">
        <w:rPr>
          <w:rFonts w:cs="Times New Roman" w:hAnsi="Times New Roman" w:ascii="Times New Roman"/>
          <w:sz w:val="24"/>
          <w:szCs w:val="24"/>
        </w:rPr>
        <w:t xml:space="preserve"> u Strmcu, </w:t>
      </w:r>
    </w:p>
    <w:p w:rsidRDefault="00522FBE" w:rsidP="00EE3D86" w:rsidR="0031147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2FB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Pr="00522FBE">
        <w:rPr>
          <w:rFonts w:cs="Times New Roman" w:hAnsi="Times New Roman" w:ascii="Times New Roman"/>
          <w:sz w:val="24"/>
          <w:szCs w:val="24"/>
        </w:rPr>
        <w:t>u zk.ul.</w:t>
      </w:r>
      <w:r w:rsidR="00EE3D86">
        <w:rPr>
          <w:rFonts w:cs="Times New Roman" w:hAnsi="Times New Roman" w:ascii="Times New Roman"/>
          <w:sz w:val="24"/>
          <w:szCs w:val="24"/>
        </w:rPr>
        <w:t xml:space="preserve"> </w:t>
      </w:r>
      <w:r w:rsidRPr="00522FBE">
        <w:rPr>
          <w:rFonts w:cs="Times New Roman" w:hAnsi="Times New Roman" w:ascii="Times New Roman"/>
          <w:sz w:val="24"/>
          <w:szCs w:val="24"/>
        </w:rPr>
        <w:t>br. 3733</w:t>
      </w:r>
      <w:r>
        <w:rPr>
          <w:rFonts w:cs="Times New Roman" w:hAnsi="Times New Roman" w:ascii="Times New Roman"/>
          <w:sz w:val="24"/>
          <w:szCs w:val="24"/>
        </w:rPr>
        <w:t>, k.o. Remetinec, čkbr.</w:t>
      </w:r>
      <w:r w:rsidRPr="00522FBE">
        <w:rPr>
          <w:rFonts w:cs="Times New Roman" w:hAnsi="Times New Roman" w:ascii="Times New Roman"/>
          <w:sz w:val="24"/>
          <w:szCs w:val="24"/>
        </w:rPr>
        <w:t xml:space="preserve"> 1821/1, pašnjak Strmec, površine 452 m</w:t>
      </w:r>
      <w:r w:rsidRPr="00EE3D8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22FBE">
        <w:rPr>
          <w:rFonts w:cs="Times New Roman" w:hAnsi="Times New Roman" w:ascii="Times New Roman"/>
          <w:sz w:val="24"/>
          <w:szCs w:val="24"/>
        </w:rPr>
        <w:t>,</w:t>
      </w:r>
      <w:r w:rsidR="003114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dosuđuju</w:t>
      </w:r>
      <w:r w:rsidRPr="00522FBE">
        <w:rPr>
          <w:rFonts w:cs="Times New Roman" w:hAnsi="Times New Roman" w:ascii="Times New Roman"/>
          <w:sz w:val="24"/>
          <w:szCs w:val="24"/>
        </w:rPr>
        <w:t xml:space="preserve"> se kupcu</w:t>
      </w:r>
      <w:r>
        <w:rPr>
          <w:rFonts w:cs="Times New Roman" w:hAnsi="Times New Roman" w:ascii="Times New Roman"/>
          <w:sz w:val="24"/>
          <w:szCs w:val="24"/>
        </w:rPr>
        <w:t xml:space="preserve"> HUDEK-TRGOTRANS d.o.o., Biljevec 77, Maruševec</w:t>
      </w:r>
      <w:r w:rsidR="00EE3D86">
        <w:rPr>
          <w:rFonts w:cs="Times New Roman" w:hAnsi="Times New Roman" w:ascii="Times New Roman"/>
          <w:sz w:val="24"/>
          <w:szCs w:val="24"/>
        </w:rPr>
        <w:t xml:space="preserve">, OIB: </w:t>
      </w:r>
      <w:r w:rsidR="00311474">
        <w:rPr>
          <w:rFonts w:cs="Times New Roman" w:hAnsi="Times New Roman" w:ascii="Times New Roman"/>
          <w:sz w:val="24"/>
          <w:szCs w:val="24"/>
        </w:rPr>
        <w:t>66718146008.</w:t>
      </w:r>
    </w:p>
    <w:p w:rsidRDefault="00522FBE" w:rsidP="00EE3D86" w:rsidR="00522FBE" w:rsidRP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2FBE">
        <w:rPr>
          <w:rFonts w:cs="Times New Roman" w:hAnsi="Times New Roman" w:ascii="Times New Roman"/>
          <w:sz w:val="24"/>
          <w:szCs w:val="24"/>
        </w:rPr>
        <w:t>II.</w:t>
      </w:r>
      <w:r w:rsidRPr="00522FBE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EE3D86">
        <w:rPr>
          <w:rFonts w:cs="Times New Roman" w:hAnsi="Times New Roman" w:ascii="Times New Roman"/>
          <w:sz w:val="24"/>
          <w:szCs w:val="24"/>
        </w:rPr>
        <w:t>Općinskom sudu</w:t>
      </w:r>
      <w:r w:rsidR="00311474">
        <w:rPr>
          <w:rFonts w:cs="Times New Roman" w:hAnsi="Times New Roman" w:ascii="Times New Roman"/>
          <w:sz w:val="24"/>
          <w:szCs w:val="24"/>
        </w:rPr>
        <w:t xml:space="preserve"> u Varaždinu, </w:t>
      </w:r>
      <w:r w:rsidR="00EE3D86">
        <w:rPr>
          <w:rFonts w:cs="Times New Roman" w:hAnsi="Times New Roman" w:ascii="Times New Roman"/>
          <w:sz w:val="24"/>
          <w:szCs w:val="24"/>
        </w:rPr>
        <w:t>Zemljišno-knjižnom odjelu Novi Marof</w:t>
      </w:r>
      <w:r w:rsidR="00311474">
        <w:rPr>
          <w:rFonts w:cs="Times New Roman" w:hAnsi="Times New Roman" w:ascii="Times New Roman"/>
          <w:sz w:val="24"/>
          <w:szCs w:val="24"/>
        </w:rPr>
        <w:t>,</w:t>
      </w:r>
      <w:r w:rsidRPr="00522FBE">
        <w:rPr>
          <w:rFonts w:cs="Times New Roman" w:hAnsi="Times New Roman" w:ascii="Times New Roman"/>
          <w:sz w:val="24"/>
          <w:szCs w:val="24"/>
        </w:rPr>
        <w:t xml:space="preserve"> da izvrši upis zabilježbe ovog rješenja o dosudi za nekretninu pod toč.</w:t>
      </w:r>
      <w:r w:rsidR="00EE3D86">
        <w:rPr>
          <w:rFonts w:cs="Times New Roman" w:hAnsi="Times New Roman" w:ascii="Times New Roman"/>
          <w:sz w:val="24"/>
          <w:szCs w:val="24"/>
        </w:rPr>
        <w:t xml:space="preserve"> </w:t>
      </w:r>
      <w:r w:rsidRPr="00522FBE">
        <w:rPr>
          <w:rFonts w:cs="Times New Roman" w:hAnsi="Times New Roman" w:ascii="Times New Roman"/>
          <w:sz w:val="24"/>
          <w:szCs w:val="24"/>
        </w:rPr>
        <w:t>I</w:t>
      </w:r>
      <w:r w:rsidR="00EE3D86">
        <w:rPr>
          <w:rFonts w:cs="Times New Roman" w:hAnsi="Times New Roman" w:ascii="Times New Roman"/>
          <w:sz w:val="24"/>
          <w:szCs w:val="24"/>
        </w:rPr>
        <w:t>.</w:t>
      </w:r>
      <w:r w:rsidRPr="00522FBE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522FBE" w:rsidP="00EE3D86" w:rsidR="00522FBE" w:rsidRP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2FBE">
        <w:rPr>
          <w:rFonts w:cs="Times New Roman" w:hAnsi="Times New Roman" w:ascii="Times New Roman"/>
          <w:sz w:val="24"/>
          <w:szCs w:val="24"/>
        </w:rPr>
        <w:t>III.</w:t>
      </w:r>
      <w:r w:rsidRPr="00522FBE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311474" w:rsidRPr="00311474">
        <w:rPr>
          <w:rFonts w:cs="Times New Roman" w:hAnsi="Times New Roman" w:ascii="Times New Roman"/>
          <w:sz w:val="24"/>
          <w:szCs w:val="24"/>
        </w:rPr>
        <w:t>HUDEK-TRGOTRANS d.o.o., Biljevec</w:t>
      </w:r>
      <w:r w:rsidR="00311474">
        <w:rPr>
          <w:rFonts w:cs="Times New Roman" w:hAnsi="Times New Roman" w:ascii="Times New Roman"/>
          <w:sz w:val="24"/>
          <w:szCs w:val="24"/>
        </w:rPr>
        <w:t xml:space="preserve"> 77, Maruševec, OIB</w:t>
      </w:r>
      <w:r w:rsidR="00EE3D86">
        <w:rPr>
          <w:rFonts w:cs="Times New Roman" w:hAnsi="Times New Roman" w:ascii="Times New Roman"/>
          <w:sz w:val="24"/>
          <w:szCs w:val="24"/>
        </w:rPr>
        <w:t>:</w:t>
      </w:r>
      <w:r w:rsidR="00311474">
        <w:rPr>
          <w:rFonts w:cs="Times New Roman" w:hAnsi="Times New Roman" w:ascii="Times New Roman"/>
          <w:sz w:val="24"/>
          <w:szCs w:val="24"/>
        </w:rPr>
        <w:t xml:space="preserve"> 66718146008</w:t>
      </w:r>
      <w:r w:rsidR="00EE3D86">
        <w:rPr>
          <w:rFonts w:cs="Times New Roman" w:hAnsi="Times New Roman" w:ascii="Times New Roman"/>
          <w:sz w:val="24"/>
          <w:szCs w:val="24"/>
        </w:rPr>
        <w:t>,</w:t>
      </w:r>
      <w:r w:rsidR="00311474">
        <w:rPr>
          <w:rFonts w:cs="Times New Roman" w:hAnsi="Times New Roman" w:ascii="Times New Roman"/>
          <w:sz w:val="24"/>
          <w:szCs w:val="24"/>
        </w:rPr>
        <w:t xml:space="preserve"> </w:t>
      </w:r>
      <w:r w:rsidRPr="00522FBE">
        <w:rPr>
          <w:rFonts w:cs="Times New Roman" w:hAnsi="Times New Roman" w:ascii="Times New Roman"/>
          <w:sz w:val="24"/>
          <w:szCs w:val="24"/>
        </w:rPr>
        <w:t>da u roku od 30 dana od pravomoćnosti ovog rješenja o dosudi</w:t>
      </w:r>
      <w:r w:rsidR="00EE3D86">
        <w:rPr>
          <w:rFonts w:cs="Times New Roman" w:hAnsi="Times New Roman" w:ascii="Times New Roman"/>
          <w:sz w:val="24"/>
          <w:szCs w:val="24"/>
        </w:rPr>
        <w:t>,</w:t>
      </w:r>
      <w:r w:rsidRPr="00522FBE">
        <w:rPr>
          <w:rFonts w:cs="Times New Roman" w:hAnsi="Times New Roman" w:ascii="Times New Roman"/>
          <w:sz w:val="24"/>
          <w:szCs w:val="24"/>
        </w:rPr>
        <w:t xml:space="preserve"> </w:t>
      </w:r>
      <w:r w:rsidR="00EE3D86" w:rsidRPr="007A7C12">
        <w:rPr>
          <w:rFonts w:cs="Times New Roman" w:hAnsi="Times New Roman" w:ascii="Times New Roman"/>
          <w:sz w:val="24"/>
          <w:szCs w:val="24"/>
        </w:rPr>
        <w:t>uplati na račun ovog na suda broj IBAN: HR40 2390 0011 3000 0275 4, koji se vodi kod Hrvatske poštanske banke d.d. Zagreb</w:t>
      </w:r>
      <w:r w:rsidR="00EE3D86">
        <w:rPr>
          <w:rFonts w:cs="Times New Roman" w:hAnsi="Times New Roman" w:ascii="Times New Roman"/>
          <w:sz w:val="24"/>
          <w:szCs w:val="24"/>
        </w:rPr>
        <w:t xml:space="preserve">, s naznakom predmeta broj St-145/14, kupovninu </w:t>
      </w:r>
      <w:r w:rsidRPr="00522FBE">
        <w:rPr>
          <w:rFonts w:cs="Times New Roman" w:hAnsi="Times New Roman" w:ascii="Times New Roman"/>
          <w:sz w:val="24"/>
          <w:szCs w:val="24"/>
        </w:rPr>
        <w:t xml:space="preserve">u iznosu od  </w:t>
      </w:r>
      <w:r w:rsidR="00311474">
        <w:rPr>
          <w:rFonts w:cs="Times New Roman" w:hAnsi="Times New Roman" w:ascii="Times New Roman"/>
          <w:sz w:val="24"/>
          <w:szCs w:val="24"/>
        </w:rPr>
        <w:t>78.300,00 kn</w:t>
      </w:r>
      <w:r w:rsidRPr="00522FBE">
        <w:rPr>
          <w:rFonts w:cs="Times New Roman" w:hAnsi="Times New Roman" w:ascii="Times New Roman"/>
          <w:sz w:val="24"/>
          <w:szCs w:val="24"/>
        </w:rPr>
        <w:t>, jer će u protivnom sud oglasiti ovu prodaju nevažećom, a kupac će izgubiti pravo na povrat uplaćene jamčevine.</w:t>
      </w:r>
    </w:p>
    <w:p w:rsidRDefault="00522FBE" w:rsidP="00EE3D86" w:rsid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22FBE">
        <w:rPr>
          <w:rFonts w:cs="Times New Roman" w:hAnsi="Times New Roman" w:ascii="Times New Roman"/>
          <w:sz w:val="24"/>
          <w:szCs w:val="24"/>
        </w:rPr>
        <w:t>IV.</w:t>
      </w:r>
      <w:r w:rsidRPr="00522FBE">
        <w:rPr>
          <w:rFonts w:cs="Times New Roman" w:hAnsi="Times New Roman" w:ascii="Times New Roman"/>
          <w:sz w:val="24"/>
          <w:szCs w:val="24"/>
        </w:rPr>
        <w:tab/>
        <w:t xml:space="preserve"> 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EE3D86" w:rsidP="00EE3D86" w:rsidR="00EE3D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 w:rsidRPr="00522F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C79E1" w:rsidP="008C79E1" w:rsidR="00522FB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C79E1" w:rsidP="008C79E1" w:rsidR="00EE3D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C79E1" w:rsidP="00EE3D86" w:rsidR="00EE3D8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9E1">
        <w:rPr>
          <w:rFonts w:cs="Times New Roman" w:hAnsi="Times New Roman" w:ascii="Times New Roman"/>
          <w:sz w:val="24"/>
          <w:szCs w:val="24"/>
        </w:rPr>
        <w:t>Na javnoj dražbi održanoj kod ovoga suda</w:t>
      </w:r>
      <w:r>
        <w:rPr>
          <w:rFonts w:cs="Times New Roman" w:hAnsi="Times New Roman" w:ascii="Times New Roman"/>
          <w:sz w:val="24"/>
          <w:szCs w:val="24"/>
        </w:rPr>
        <w:t xml:space="preserve"> 29. ožujka 2017.</w:t>
      </w:r>
      <w:r w:rsidRPr="008C79E1">
        <w:rPr>
          <w:rFonts w:cs="Times New Roman" w:hAnsi="Times New Roman" w:ascii="Times New Roman"/>
          <w:sz w:val="24"/>
          <w:szCs w:val="24"/>
        </w:rPr>
        <w:t xml:space="preserve"> kupac HUDEK-TRGOTRANS d.o.o., Biljevec</w:t>
      </w:r>
      <w:r>
        <w:rPr>
          <w:rFonts w:cs="Times New Roman" w:hAnsi="Times New Roman" w:ascii="Times New Roman"/>
          <w:sz w:val="24"/>
          <w:szCs w:val="24"/>
        </w:rPr>
        <w:t xml:space="preserve"> 77, Maruševec, OIB</w:t>
      </w:r>
      <w:r w:rsidR="00EE3D86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66718146008 </w:t>
      </w:r>
      <w:r w:rsidRPr="008C79E1">
        <w:rPr>
          <w:rFonts w:cs="Times New Roman" w:hAnsi="Times New Roman" w:ascii="Times New Roman"/>
          <w:sz w:val="24"/>
          <w:szCs w:val="24"/>
        </w:rPr>
        <w:t>ponudio je najvišu cije</w:t>
      </w:r>
      <w:r w:rsidR="00EE3D86">
        <w:rPr>
          <w:rFonts w:cs="Times New Roman" w:hAnsi="Times New Roman" w:ascii="Times New Roman"/>
          <w:sz w:val="24"/>
          <w:szCs w:val="24"/>
        </w:rPr>
        <w:t>nu za predmetnu nekretninu.</w:t>
      </w:r>
    </w:p>
    <w:p w:rsidRDefault="00EE3D86" w:rsidP="00EE3D86" w:rsidR="00EE3D8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Radi navedenog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AE669E">
        <w:rPr>
          <w:rFonts w:cs="Times New Roman" w:hAnsi="Times New Roman" w:ascii="Times New Roman"/>
          <w:sz w:val="24"/>
          <w:szCs w:val="24"/>
        </w:rPr>
        <w:t xml:space="preserve"> sud je primjenom čl. 103. Ovršnog zakona (Narodne novine br.112/12, 25/13 i 93/14</w:t>
      </w:r>
      <w:r>
        <w:rPr>
          <w:rFonts w:cs="Times New Roman" w:hAnsi="Times New Roman" w:ascii="Times New Roman"/>
          <w:sz w:val="24"/>
          <w:szCs w:val="24"/>
        </w:rPr>
        <w:t>, dalje OZ</w:t>
      </w:r>
      <w:r w:rsidRPr="00AE669E">
        <w:rPr>
          <w:rFonts w:cs="Times New Roman" w:hAnsi="Times New Roman" w:ascii="Times New Roman"/>
          <w:sz w:val="24"/>
          <w:szCs w:val="24"/>
        </w:rPr>
        <w:t>) odlučio kao u izreci ovog rješenja o dosudi.</w:t>
      </w:r>
    </w:p>
    <w:p w:rsidRDefault="00EE3D86" w:rsidP="00EE3D86" w:rsidR="00EE3D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18. travnja 2017.</w:t>
      </w:r>
    </w:p>
    <w:p w:rsidRDefault="00EE3D86" w:rsidP="00EE3D86" w:rsidR="00EE3D86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EE3D86" w:rsidP="00EE3D86" w:rsidR="00EE3D86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E3D86" w:rsidP="00EE3D86" w:rsidR="00EE3D86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E3D86" w:rsidP="00EE3D86" w:rsidR="00EE3D8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E3D86" w:rsidP="00EE3D86" w:rsidR="00EE3D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E3D86" w:rsidP="00EE3D86" w:rsidR="00EE3D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EE3D86" w:rsidP="00EE3D86" w:rsidR="00EE3D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EE3D86" w:rsidP="00EE3D86" w:rsidR="00EE3D86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D86" w:rsidP="00EE3D86" w:rsidR="00EE3D8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Ivo Žiža, Vinogradi Ludbreški 53, Ludbreg,</w:t>
      </w:r>
    </w:p>
    <w:p w:rsidRDefault="00EE3D86" w:rsidP="00EE3D86" w:rsidR="00EE3D8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72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po punomoćniku Daliboru Gradinščak, odvjetniku iz Varaždina, Pavlinska 5,</w:t>
      </w:r>
    </w:p>
    <w:p w:rsidRDefault="00EE3D86" w:rsidP="00EE3D86" w:rsidR="00EE3D8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Varaždinu, Zemljišno-knjižni odjel Novi Marof, Kralja Tomislava 16, Novi Marof 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</w:p>
    <w:p w:rsidRDefault="00EE3D86" w:rsidP="00EE3D86" w:rsidR="00EE3D8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EE3D86" w:rsidP="00EE3D86" w:rsidR="00EE3D86" w:rsidRPr="005B5174">
      <w:pPr>
        <w:rPr>
          <w:rFonts w:cs="Times New Roman" w:hAnsi="Times New Roman" w:ascii="Times New Roman"/>
          <w:sz w:val="24"/>
          <w:szCs w:val="24"/>
        </w:rPr>
      </w:pPr>
    </w:p>
    <w:p w:rsidRDefault="00EE3D86" w:rsidP="008C79E1" w:rsidR="00EE3D86">
      <w:pPr>
        <w:rPr>
          <w:rFonts w:cs="Times New Roman" w:hAnsi="Times New Roman" w:ascii="Times New Roman"/>
          <w:sz w:val="24"/>
          <w:szCs w:val="24"/>
        </w:rPr>
      </w:pPr>
    </w:p>
    <w:p w:rsidRDefault="008C79E1" w:rsidP="008C79E1" w:rsidR="008C79E1" w:rsidRPr="001D4034">
      <w:pPr>
        <w:rPr>
          <w:rFonts w:cs="Times New Roman" w:hAnsi="Times New Roman" w:ascii="Times New Roman"/>
          <w:sz w:val="24"/>
          <w:szCs w:val="24"/>
        </w:rPr>
      </w:pPr>
    </w:p>
    <w:sectPr w:rsidSect="00EE3D86" w:rsidR="008C79E1" w:rsidRPr="001D403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52C" w:rsidP="00EE3D86" w:rsidR="001C652C">
      <w:pPr>
        <w:spacing w:lineRule="auto" w:line="240" w:after="0"/>
      </w:pPr>
      <w:r>
        <w:separator/>
      </w:r>
    </w:p>
  </w:endnote>
  <w:endnote w:id="0" w:type="continuationSeparator">
    <w:p w:rsidRDefault="001C652C" w:rsidP="00EE3D86" w:rsidR="001C65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52C" w:rsidP="00EE3D86" w:rsidR="001C652C">
      <w:pPr>
        <w:spacing w:lineRule="auto" w:line="240" w:after="0"/>
      </w:pPr>
      <w:r>
        <w:separator/>
      </w:r>
    </w:p>
  </w:footnote>
  <w:footnote w:id="0" w:type="continuationSeparator">
    <w:p w:rsidRDefault="001C652C" w:rsidP="00EE3D86" w:rsidR="001C65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8227425"/>
      <w:docPartObj>
        <w:docPartGallery w:val="Page Numbers (Top of Page)"/>
        <w:docPartUnique/>
      </w:docPartObj>
    </w:sdtPr>
    <w:sdtEndPr/>
    <w:sdtContent>
      <w:p w:rsidRDefault="00EE3D86" w:rsidR="00EE3D86" w:rsidRPr="00EE3D8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E3D8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E3D8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E3D8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609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E3D8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E3D86" w:rsidP="00EE3D86" w:rsidR="00EE3D86" w:rsidRPr="00EE3D8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E3D86">
          <w:rPr>
            <w:rFonts w:cs="Times New Roman" w:hAnsi="Times New Roman" w:ascii="Times New Roman"/>
            <w:sz w:val="24"/>
            <w:szCs w:val="24"/>
          </w:rPr>
          <w:t>Poslovni broj: 5 St-145/14-</w:t>
        </w:r>
        <w:r>
          <w:rPr>
            <w:rFonts w:cs="Times New Roman" w:hAnsi="Times New Roman" w:ascii="Times New Roman"/>
            <w:sz w:val="24"/>
            <w:szCs w:val="24"/>
          </w:rPr>
          <w:t>74</w:t>
        </w:r>
      </w:p>
      <w:p w:rsidRDefault="00836095" w:rsidR="00EE3D86">
        <w:pPr>
          <w:pStyle w:val="Zaglavlje"/>
          <w:jc w:val="center"/>
        </w:pPr>
      </w:p>
    </w:sdtContent>
  </w:sdt>
  <w:p w:rsidRDefault="00EE3D86" w:rsidR="00EE3D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D86" w:rsidR="00EE3D86" w:rsidRPr="00EE3D8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EE3D86">
      <w:rPr>
        <w:rFonts w:cs="Times New Roman" w:hAnsi="Times New Roman" w:ascii="Times New Roman"/>
        <w:sz w:val="24"/>
        <w:szCs w:val="24"/>
      </w:rPr>
      <w:t>Poslovni broj: 5 St-145/14-</w:t>
    </w:r>
    <w:r>
      <w:rPr>
        <w:rFonts w:cs="Times New Roman" w:hAnsi="Times New Roman" w:ascii="Times New Roman"/>
        <w:sz w:val="24"/>
        <w:szCs w:val="24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034"/>
    <w:rsid w:val="001C652C"/>
    <w:rsid w:val="001D4034"/>
    <w:rsid w:val="00311474"/>
    <w:rsid w:val="00404515"/>
    <w:rsid w:val="00522FBE"/>
    <w:rsid w:val="00836095"/>
    <w:rsid w:val="008C79E1"/>
    <w:rsid w:val="00ED07E6"/>
    <w:rsid w:val="00EE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3D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D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E3D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E3D8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E3D86"/>
  </w:style>
  <w:style w:styleId="Podnoje" w:type="paragraph">
    <w:name w:val="footer"/>
    <w:basedOn w:val="Normal"/>
    <w:link w:val="PodnojeChar"/>
    <w:uiPriority w:val="99"/>
    <w:unhideWhenUsed/>
    <w:rsid w:val="00EE3D8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E3D86"/>
  </w:style>
  <w:style w:styleId="Tekstrezerviranogmjesta" w:type="character">
    <w:name w:val="Placeholder Text"/>
    <w:basedOn w:val="Zadanifontodlomka"/>
    <w:uiPriority w:val="99"/>
    <w:semiHidden/>
    <w:rsid w:val="00836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09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095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09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09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3D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D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E3D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E3D8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E3D86"/>
  </w:style>
  <w:style w:styleId="Podnoje" w:type="paragraph">
    <w:name w:val="footer"/>
    <w:basedOn w:val="Normal"/>
    <w:link w:val="PodnojeChar"/>
    <w:uiPriority w:val="99"/>
    <w:unhideWhenUsed/>
    <w:rsid w:val="00EE3D8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E3D86"/>
  </w:style>
  <w:style w:styleId="Tekstrezerviranogmjesta" w:type="character">
    <w:name w:val="Placeholder Text"/>
    <w:basedOn w:val="Zadanifontodlomka"/>
    <w:uiPriority w:val="99"/>
    <w:semiHidden/>
    <w:rsid w:val="00836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09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095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09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09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2425</properties:Characters>
  <properties:Lines>67</properties:Lines>
  <properties:Paragraphs>27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2017-04-18T08:37:00Z</dcterms:created>
  <dc:creator>Ksenija Flack Makitan</dc:creator>
  <cp:lastModifiedBy>Lea Rogina</cp:lastModifiedBy>
  <cp:lastPrinted>2017-04-18T10:25:00Z</cp:lastPrinted>
  <dcterms:modified xmlns:xsi="http://www.w3.org/2001/XMLSchema-instance" xsi:type="dcterms:W3CDTF">2017-04-18T10:26:00Z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