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44c3" w14:paraId="00f44c3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D26F5">
        <w:rPr>
          <w:rFonts w:cs="Times New Roman" w:eastAsia="Times New Roman" w:hAnsi="Times New Roman" w:ascii="Times New Roman"/>
          <w:sz w:val="24"/>
          <w:szCs w:val="24"/>
          <w:lang w:eastAsia="hr-HR"/>
        </w:rPr>
        <w:t>150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9517C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8F54E5" w:rsidRPr="008F54E5">
        <w:rPr>
          <w:szCs w:val="24"/>
        </w:rPr>
        <w:t>OIB: 39670464653</w:t>
      </w:r>
      <w:r w:rsidR="008F54E5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F87260">
        <w:t>BRANIMIR j.d.o.o., Pirovac, Don Balda Vijalića 10, OIB: 31894326238</w:t>
      </w:r>
      <w:r w:rsidR="00CA0F4A">
        <w:t>,</w:t>
      </w:r>
      <w:r>
        <w:rPr>
          <w:szCs w:val="24"/>
        </w:rPr>
        <w:t xml:space="preserve"> </w:t>
      </w:r>
      <w:r w:rsidR="0069517C">
        <w:rPr>
          <w:szCs w:val="24"/>
        </w:rPr>
        <w:t>21. veljače 2018.</w:t>
      </w:r>
      <w:r>
        <w:rPr>
          <w:szCs w:val="24"/>
        </w:rPr>
        <w:t xml:space="preserve">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6951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51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9517C" w:rsidRPr="0069517C">
        <w:rPr>
          <w:rFonts w:cs="Times New Roman" w:hAnsi="Times New Roman" w:ascii="Times New Roman"/>
          <w:sz w:val="24"/>
          <w:szCs w:val="24"/>
        </w:rPr>
        <w:t>21. veljače 2018.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F54E5" w:rsidP="008F54E5" w:rsidR="008F54E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54E5" w:rsidP="008F54E5" w:rsidR="008F5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8F54E5" w:rsidP="008F54E5" w:rsidR="008F5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F54E5" w:rsidP="008F54E5" w:rsidR="008F5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54E5" w:rsidP="008F54E5" w:rsidR="008F54E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8F54E5" w:rsidP="008F54E5" w:rsidR="008F54E5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8F54E5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0D3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5539C"/>
    <w:rsid w:val="0069517C"/>
    <w:rsid w:val="006A35C6"/>
    <w:rsid w:val="0078096A"/>
    <w:rsid w:val="0079293D"/>
    <w:rsid w:val="007A0173"/>
    <w:rsid w:val="008222BA"/>
    <w:rsid w:val="00825968"/>
    <w:rsid w:val="00836FCC"/>
    <w:rsid w:val="008D48A1"/>
    <w:rsid w:val="008F54E5"/>
    <w:rsid w:val="00916EAE"/>
    <w:rsid w:val="00945A4F"/>
    <w:rsid w:val="00961F6B"/>
    <w:rsid w:val="009863C1"/>
    <w:rsid w:val="009D26F5"/>
    <w:rsid w:val="009E1014"/>
    <w:rsid w:val="00A050D3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0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50D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50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50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0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50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50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50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j.d.o.o. za ugostiteljske usluge</izvorni_sadrzaj>
    <derivirana_varijabla naziv="DomainObject.Predmet.ProtustrankaFormated_1">  BRANIMIR j.d.o.o. za ugostiteljske usluge</derivirana_varijabla>
  </DomainObject.Predmet.ProtustrankaFormated>
  <DomainObject.Predmet.ProtustrankaFormatedOIB>
    <izvorni_sadrzaj>  BRANIMIR j.d.o.o. za ugostiteljske usluge, OIB 31894326238</izvorni_sadrzaj>
    <derivirana_varijabla naziv="DomainObject.Predmet.ProtustrankaFormatedOIB_1">  BRANIMIR j.d.o.o. za ugostiteljske usluge, OIB 31894326238</derivirana_varijabla>
  </DomainObject.Predmet.ProtustrankaFormatedOIB>
  <DomainObject.Predmet.ProtustrankaFormatedWithAdress>
    <izvorni_sadrzaj> BRANIMIR j.d.o.o. za ugostiteljske usluge, Don Balda Vijalića 10, 22213 Pirovac</izvorni_sadrzaj>
    <derivirana_varijabla naziv="DomainObject.Predmet.ProtustrankaFormatedWithAdress_1"> BRANIMIR j.d.o.o. za ugostiteljske usluge, Don Balda Vijalića 10, 22213 Pirovac</derivirana_varijabla>
  </DomainObject.Predmet.ProtustrankaFormatedWithAdress>
  <DomainObject.Predmet.ProtustrankaFormatedWithAdressOIB>
    <izvorni_sadrzaj> BRANIMIR j.d.o.o. za ugostiteljske usluge, OIB 31894326238, Don Balda Vijalića 10, 22213 Pirovac</izvorni_sadrzaj>
    <derivirana_varijabla naziv="DomainObject.Predmet.ProtustrankaFormatedWithAdressOIB_1"> BRANIMIR j.d.o.o. za ugostiteljske usluge, OIB 31894326238, Don Balda Vijalića 10, 22213 Pirovac</derivirana_varijabla>
  </DomainObject.Predmet.ProtustrankaFormatedWithAdressOIB>
  <DomainObject.Predmet.ProtustrankaWithAdress>
    <izvorni_sadrzaj>BRANIMIR j.d.o.o. za ugostiteljske usluge Don Balda Vijalića 10, 22213 Pirovac</izvorni_sadrzaj>
    <derivirana_varijabla naziv="DomainObject.Predmet.ProtustrankaWithAdress_1">BRANIMIR j.d.o.o. za ugostiteljske usluge Don Balda Vijalića 10, 22213 Pirovac</derivirana_varijabla>
  </DomainObject.Predmet.ProtustrankaWithAdress>
  <DomainObject.Predmet.ProtustrankaWithAdressOIB>
    <izvorni_sadrzaj>BRANIMIR j.d.o.o. za ugostiteljske usluge, OIB 31894326238, Don Balda Vijalića 10, 22213 Pirovac</izvorni_sadrzaj>
    <derivirana_varijabla naziv="DomainObject.Predmet.ProtustrankaWithAdressOIB_1">BRANIMIR j.d.o.o. za ugostiteljske usluge, OIB 31894326238, Don Balda Vijalića 10, 22213 Pirovac</derivirana_varijabla>
  </DomainObject.Predmet.ProtustrankaWithAdressOIB>
  <DomainObject.Predmet.ProtustrankaNazivFormated>
    <izvorni_sadrzaj>BRANIMIR j.d.o.o. za ugostiteljske usluge</izvorni_sadrzaj>
    <derivirana_varijabla naziv="DomainObject.Predmet.ProtustrankaNazivFormated_1">BRANIMIR j.d.o.o. za ugostiteljske usluge</derivirana_varijabla>
  </DomainObject.Predmet.ProtustrankaNazivFormated>
  <DomainObject.Predmet.ProtustrankaNazivFormatedOIB>
    <izvorni_sadrzaj>BRANIMIR j.d.o.o. za ugostiteljske usluge, OIB 31894326238</izvorni_sadrzaj>
    <derivirana_varijabla naziv="DomainObject.Predmet.ProtustrankaNazivFormatedOIB_1">BRANIMIR j.d.o.o. za ugostiteljske usluge, OIB 31894326238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BRANIMIR j.d.o.o. za ugostiteljske usluge</item>
    </izvorni_sadrzaj>
    <derivirana_varijabla naziv="DomainObject.Predmet.ProtuStrankaListFormated_1">
      <item>BRANIMIR j.d.o.o. za ugostiteljske usluge</item>
    </derivirana_varijabla>
  </DomainObject.Predmet.ProtuStrankaListFormated>
  <DomainObject.Predmet.ProtuStrankaListFormatedOIB>
    <izvorni_sadrzaj>
      <item>BRANIMIR j.d.o.o. za ugostiteljske usluge, OIB 31894326238</item>
    </izvorni_sadrzaj>
    <derivirana_varijabla naziv="DomainObject.Predmet.ProtuStrankaListFormatedOIB_1">
      <item>BRANIMIR j.d.o.o. za ugostiteljske usluge, OIB 31894326238</item>
    </derivirana_varijabla>
  </DomainObject.Predmet.ProtuStrankaListFormatedOIB>
  <DomainObject.Predmet.ProtuStrankaListFormatedWithAdress>
    <izvorni_sadrzaj>
      <item>BRANIMIR j.d.o.o. za ugostiteljske usluge, Don Balda Vijalića 10, 22213 Pirovac</item>
    </izvorni_sadrzaj>
    <derivirana_varijabla naziv="DomainObject.Predmet.ProtuStrankaListFormatedWithAdress_1">
      <item>BRANIMIR j.d.o.o. za ugostiteljske usluge, Don Balda Vijalića 10, 22213 Pirovac</item>
    </derivirana_varijabla>
  </DomainObject.Predmet.ProtuStrankaListFormatedWithAdress>
  <DomainObject.Predmet.ProtuStrankaListFormatedWithAdressOIB>
    <izvorni_sadrzaj>
      <item>BRANIMIR j.d.o.o. za ugostiteljske usluge, OIB 31894326238, Don Balda Vijalića 10, 22213 Pirovac</item>
    </izvorni_sadrzaj>
    <derivirana_varijabla naziv="DomainObject.Predmet.ProtuStrankaListFormatedWithAdressOIB_1">
      <item>BRANIMIR j.d.o.o. za ugostiteljske usluge, OIB 31894326238, Don Balda Vijalića 10, 22213 Pirovac</item>
    </derivirana_varijabla>
  </DomainObject.Predmet.ProtuStrankaListFormatedWithAdressOIB>
  <DomainObject.Predmet.ProtuStrankaListNazivFormated>
    <izvorni_sadrzaj>
      <item>BRANIMIR j.d.o.o. za ugostiteljske usluge</item>
    </izvorni_sadrzaj>
    <derivirana_varijabla naziv="DomainObject.Predmet.ProtuStrankaListNazivFormated_1">
      <item>BRANIMIR j.d.o.o. za ugostiteljske usluge</item>
    </derivirana_varijabla>
  </DomainObject.Predmet.ProtuStrankaListNazivFormated>
  <DomainObject.Predmet.ProtuStrankaListNazivFormatedOIB>
    <izvorni_sadrzaj>
      <item>BRANIMIR j.d.o.o. za ugostiteljske usluge, OIB 31894326238</item>
    </izvorni_sadrzaj>
    <derivirana_varijabla naziv="DomainObject.Predmet.ProtuStrankaListNazivFormatedOIB_1">
      <item>BRANIMIR j.d.o.o. za ugostiteljske usluge, OIB 31894326238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BRANIMIR j.d.o.o. za ugostiteljske usluge</izvorni_sadrzaj>
    <derivirana_varijabla naziv="DomainObject.Predmet.ProtustrankaIDrugi_1">BRANIMIR j.d.o.o. za ugostiteljske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BRANIMIR j.d.o.o. za ugostiteljske usluge, OIB 31894326238, Don Balda Vijalića 10, 22213 Pirovac</izvorni_sadrzaj>
    <derivirana_varijabla naziv="DomainObject.Predmet.ProtustrankaIDrugiAdressOIB_1">BRANIMIR j.d.o.o. za ugostiteljske usluge, OIB 31894326238, Don Balda Vijalića 10,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BRANIMIR j.d.o.o. za ugostiteljske usluge</item>
    </izvorni_sadrzaj>
    <derivirana_varijabla naziv="DomainObject.Predmet.SudioniciListNaziv_1">
      <item>Financijska agencija</item>
      <item>BRANIMIR j.d.o.o. za ugostiteljske usluge</item>
    </derivirana_varijabla>
  </DomainObject.Predmet.SudioniciListNaziv>
  <DomainObject.Predmet.SudioniciListAdressOIB>
    <izvorni_sadrzaj>
      <item>Financijska agencija, OIB 85821130368, Perivoj L.Marune 1,22000 Šibenik</item>
      <item>BRANIMIR j.d.o.o. za ugostiteljske usluge, OIB 31894326238, Don Balda Vijalića 10,22213 Pirovac</item>
    </izvorni_sadrzaj>
    <derivirana_varijabla naziv="DomainObject.Predmet.SudioniciListAdressOIB_1">
      <item>Financijska agencija, OIB 85821130368, Perivoj L.Marune 1,22000 Šibenik</item>
      <item>BRANIMIR j.d.o.o. za ugostiteljske usluge, OIB 31894326238, Don Balda Vijalića 10,22213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31894326238</item>
    </izvorni_sadrzaj>
    <derivirana_varijabla naziv="DomainObject.Predmet.SudioniciListNazivOIB_1">
      <item>, OIB 85821130368</item>
      <item>, OIB 31894326238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1157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2018-02-21T08:59:00Z</dcterms:created>
  <dc:creator>Tina Grgas</dc:creator>
  <cp:lastModifiedBy>Anita Ivandić</cp:lastModifiedBy>
  <cp:lastPrinted>2017-11-17T08:18:00Z</cp:lastPrinted>
  <dcterms:modified xmlns:xsi="http://www.w3.org/2001/XMLSchema-instance" xsi:type="dcterms:W3CDTF">2018-02-21T10:05:00Z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St-150-17 FINA-skraćeni 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