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2BC3" w:rsidR="007B29E5" w:rsidRPr="00B92B86">
        <w:tc>
          <w:tcPr>
            <w:tcW w:type="dxa" w:w="2985"/>
            <w:shd w:fill="auto" w:color="auto" w:val="clear"/>
          </w:tcPr>
          <w:p w:rsidRDefault="007B29E5" w:rsidP="008A2BC3" w:rsidR="007B29E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29E5" w:rsidP="008A2BC3" w:rsidR="007B29E5" w:rsidRPr="00E3784B">
            <w:pPr>
              <w:jc w:val="center"/>
            </w:pPr>
            <w:r w:rsidRPr="00E3784B">
              <w:t>Republika Hrvatska</w:t>
            </w:r>
          </w:p>
          <w:p w:rsidRDefault="007B29E5" w:rsidP="008A2BC3" w:rsidR="007B29E5" w:rsidRPr="00E3784B">
            <w:pPr>
              <w:jc w:val="center"/>
            </w:pPr>
            <w:r w:rsidRPr="00E3784B">
              <w:t>Trgovački sud u Varaždinu</w:t>
            </w:r>
          </w:p>
          <w:p w:rsidRDefault="007B29E5" w:rsidP="008A2BC3" w:rsidR="007B29E5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0170e04" w14:paraId="0170e04" w:rsidRDefault="000645D2" w:rsidP="007B29E5" w:rsidR="000645D2" w:rsidRPr="007B29E5">
      <w:pPr>
        <w:jc w:val="both"/>
        <w15:collapsed w:val="false"/>
      </w:pPr>
    </w:p>
    <w:p w:rsidRDefault="000645D2" w:rsidP="000645D2" w:rsidR="000645D2" w:rsidRPr="00253A5D">
      <w:pPr>
        <w:ind w:left="5664"/>
      </w:pPr>
      <w:r>
        <w:t>Poslovni b</w:t>
      </w:r>
      <w:r w:rsidRPr="00253A5D">
        <w:t xml:space="preserve">roj: </w:t>
      </w:r>
      <w:r>
        <w:t>3</w:t>
      </w:r>
      <w:r w:rsidRPr="00253A5D">
        <w:t xml:space="preserve"> St-</w:t>
      </w:r>
      <w:r w:rsidR="000D0EF6">
        <w:t>151/2018-5</w:t>
      </w:r>
    </w:p>
    <w:p w:rsidRDefault="000645D2" w:rsidP="000645D2" w:rsidR="000645D2">
      <w:pPr>
        <w:rPr>
          <w:b/>
        </w:rPr>
      </w:pPr>
    </w:p>
    <w:p w:rsidRDefault="000645D2" w:rsidP="000645D2" w:rsidR="000645D2">
      <w:pPr>
        <w:rPr>
          <w:b/>
        </w:rPr>
      </w:pPr>
    </w:p>
    <w:p w:rsidRDefault="007B29E5" w:rsidP="000645D2" w:rsidR="007B29E5">
      <w:pPr>
        <w:rPr>
          <w:b/>
        </w:rPr>
      </w:pPr>
    </w:p>
    <w:p w:rsidRDefault="000645D2" w:rsidP="000645D2" w:rsidR="000645D2" w:rsidRPr="00AA133F">
      <w:pPr>
        <w:jc w:val="center"/>
      </w:pPr>
      <w:r>
        <w:t>R E P U B L I K A   H R V A T S K A</w:t>
      </w:r>
    </w:p>
    <w:p w:rsidRDefault="000645D2" w:rsidP="000645D2" w:rsidR="000645D2" w:rsidRPr="00BA62F2">
      <w:pPr>
        <w:rPr>
          <w:b/>
        </w:rPr>
      </w:pPr>
    </w:p>
    <w:p w:rsidRDefault="000645D2" w:rsidP="000645D2" w:rsidR="000645D2">
      <w:pPr>
        <w:jc w:val="center"/>
      </w:pPr>
      <w:r w:rsidRPr="00AA133F">
        <w:t>R J E Š E N J E</w:t>
      </w:r>
    </w:p>
    <w:p w:rsidRDefault="000645D2" w:rsidP="000062CE" w:rsidR="000645D2" w:rsidRPr="00AA133F">
      <w:pPr>
        <w:jc w:val="both"/>
      </w:pPr>
    </w:p>
    <w:p w:rsidRDefault="000645D2" w:rsidP="000645D2" w:rsidR="000645D2">
      <w:pPr>
        <w:jc w:val="both"/>
        <w:rPr>
          <w:b/>
        </w:rPr>
      </w:pPr>
    </w:p>
    <w:p w:rsidRDefault="000645D2" w:rsidP="000645D2" w:rsidR="000645D2">
      <w:pPr>
        <w:jc w:val="both"/>
      </w:pPr>
      <w:r>
        <w:rPr>
          <w:b/>
        </w:rPr>
        <w:tab/>
      </w:r>
      <w:r w:rsidRPr="00AA133F">
        <w:t>T</w:t>
      </w:r>
      <w:r w:rsidR="007B29E5">
        <w:t>rgovački sud u Varaždinu</w:t>
      </w:r>
      <w:r>
        <w:t xml:space="preserve">, po sucu toga suda Jasni Lekić, </w:t>
      </w:r>
      <w:r w:rsidRPr="002D068F">
        <w:t>u stečajnom predmetu u povodu prijedloga predlagatelja</w:t>
      </w:r>
      <w:r>
        <w:t xml:space="preserve"> FINANCIJSKA AGENCIJA Regionalni centar Zagreb, Podružnica Varaždin, A. Cesarca 2, protiv </w:t>
      </w:r>
      <w:r w:rsidRPr="002D068F">
        <w:t>dužnika</w:t>
      </w:r>
      <w:r w:rsidR="004A1313">
        <w:t xml:space="preserve"> </w:t>
      </w:r>
      <w:r w:rsidR="000D0EF6" w:rsidRPr="00DE45E4">
        <w:t>SIOMEAT PODRAVINA društvo s ograničenom odgovornošću za trgovinu, usluge i preradu mesa i mesnih prerađevina, skraćena tvrtka SIOMEAT PODRAVINA d.o.o., MBS: 070120439, OIB: 55099457567, Koprivnica, Dravska 17</w:t>
      </w:r>
      <w:r w:rsidRPr="002D068F">
        <w:t xml:space="preserve">, radi otvaranja stečajnog postupka nad dužnikom, </w:t>
      </w:r>
      <w:r>
        <w:t xml:space="preserve">dana </w:t>
      </w:r>
      <w:r w:rsidR="000D0EF6">
        <w:t>8</w:t>
      </w:r>
      <w:r>
        <w:t xml:space="preserve">. </w:t>
      </w:r>
      <w:r w:rsidR="000D0EF6">
        <w:t>lip</w:t>
      </w:r>
      <w:r w:rsidR="004A1313">
        <w:t>nja</w:t>
      </w:r>
      <w:r>
        <w:t xml:space="preserve"> 201</w:t>
      </w:r>
      <w:r w:rsidR="004A1313">
        <w:t>8</w:t>
      </w:r>
      <w:r>
        <w:t xml:space="preserve">. </w:t>
      </w:r>
    </w:p>
    <w:p w:rsidRDefault="006C6EAC" w:rsidP="000062CE" w:rsidR="006C6EAC">
      <w:pPr>
        <w:jc w:val="both"/>
      </w:pPr>
    </w:p>
    <w:p w:rsidRDefault="001715D3" w:rsidP="000E1BF7" w:rsidR="001715D3" w:rsidRPr="000645D2">
      <w:pPr>
        <w:jc w:val="both"/>
        <w:rPr>
          <w:rFonts w:eastAsia="Calibri"/>
          <w:lang w:eastAsia="en-US"/>
        </w:rPr>
      </w:pPr>
    </w:p>
    <w:p w:rsidRDefault="00364982" w:rsidP="000E1BF7" w:rsidR="000E1BF7">
      <w:pPr>
        <w:jc w:val="center"/>
      </w:pPr>
      <w:r>
        <w:t>r i j e š i o</w:t>
      </w:r>
      <w:r w:rsidR="007B29E5">
        <w:t xml:space="preserve"> </w:t>
      </w:r>
      <w:r>
        <w:t xml:space="preserve">  </w:t>
      </w:r>
      <w:r w:rsidR="0061490D">
        <w:t>j e</w:t>
      </w:r>
    </w:p>
    <w:p w:rsidRDefault="000E1BF7" w:rsidP="000E1BF7" w:rsidR="000E1BF7">
      <w:pPr>
        <w:jc w:val="center"/>
      </w:pPr>
    </w:p>
    <w:p w:rsidRDefault="00364982" w:rsidP="004A1313" w:rsidR="006C6EAC">
      <w:pPr>
        <w:ind w:firstLine="708"/>
        <w:jc w:val="both"/>
      </w:pPr>
      <w:r>
        <w:t xml:space="preserve">I Nalaže se direktoru dužnika </w:t>
      </w:r>
      <w:r w:rsidR="000D0EF6" w:rsidRPr="00DE45E4">
        <w:t>Zsolt Dankó iz Mađarske, Siófok, Bláthy Ottó Utca 12</w:t>
      </w:r>
      <w:r w:rsidR="000D0EF6">
        <w:t>, OIB: 08032364735</w:t>
      </w:r>
      <w:r w:rsidR="000645D2">
        <w:t xml:space="preserve">, </w:t>
      </w:r>
      <w:r w:rsidR="000E1BF7">
        <w:t>da na žiro-račun ovog suda</w:t>
      </w:r>
      <w:r w:rsidR="001715D3">
        <w:t xml:space="preserve"> broj:</w:t>
      </w:r>
      <w:r w:rsidR="000E1BF7">
        <w:t xml:space="preserve"> </w:t>
      </w:r>
      <w:r w:rsidR="001715D3" w:rsidRPr="001715D3">
        <w:rPr>
          <w:u w:val="single"/>
        </w:rPr>
        <w:t xml:space="preserve">HR40 </w:t>
      </w:r>
      <w:r w:rsidR="000E1BF7" w:rsidRPr="001715D3">
        <w:rPr>
          <w:u w:val="single"/>
        </w:rPr>
        <w:t>2390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0011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3000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02754</w:t>
      </w:r>
      <w:r w:rsidR="000E1BF7">
        <w:t xml:space="preserve"> uplati iznos predujma</w:t>
      </w:r>
      <w:r w:rsidR="006319A8">
        <w:t xml:space="preserve"> za namirenje troškova stečajnog postupka</w:t>
      </w:r>
      <w:r w:rsidR="000E1BF7">
        <w:t xml:space="preserve"> </w:t>
      </w:r>
      <w:r w:rsidR="000E1BF7" w:rsidRPr="001715D3">
        <w:t xml:space="preserve">u iznosu od </w:t>
      </w:r>
      <w:r w:rsidR="00497EB5">
        <w:rPr>
          <w:u w:val="single"/>
        </w:rPr>
        <w:t>1</w:t>
      </w:r>
      <w:r>
        <w:rPr>
          <w:u w:val="single"/>
        </w:rPr>
        <w:t>.000,00</w:t>
      </w:r>
      <w:r w:rsidR="000E1BF7" w:rsidRPr="001715D3">
        <w:rPr>
          <w:u w:val="single"/>
        </w:rPr>
        <w:t xml:space="preserve"> kn</w:t>
      </w:r>
      <w:r w:rsidR="000E1BF7" w:rsidRPr="001715D3">
        <w:t>, u roku od 8 dana od dana dostave ovog</w:t>
      </w:r>
      <w:r w:rsidR="000E1BF7">
        <w:t xml:space="preserve"> </w:t>
      </w:r>
      <w:r>
        <w:t>rješenja.</w:t>
      </w:r>
      <w:r w:rsidR="007B29E5">
        <w:t xml:space="preserve"> 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>
        <w:t>direktor</w:t>
      </w:r>
      <w:r w:rsidRPr="005B1E9A">
        <w:t xml:space="preserve"> dužnika</w:t>
      </w:r>
      <w:r w:rsidR="007B29E5">
        <w:t xml:space="preserve"> </w:t>
      </w:r>
      <w:r w:rsidR="000D0EF6" w:rsidRPr="00DE45E4">
        <w:t>Zsolt Dankó iz Mađarske, Siófok, Bláthy Ottó Utca 12</w:t>
      </w:r>
      <w:r w:rsidR="000D0EF6">
        <w:t>, OIB: 08032364735</w:t>
      </w:r>
      <w:r w:rsidR="000645D2">
        <w:t xml:space="preserve">, </w:t>
      </w:r>
      <w:r w:rsidRPr="005B1E9A">
        <w:t>ne plati predujam u propisanom roku, na odgovarajući način primijenit će se pravila o prisilnoj naplati novčane kazne u parničnom postupku.</w:t>
      </w:r>
    </w:p>
    <w:p w:rsidRDefault="000645D2" w:rsidP="000E1BF7" w:rsidR="000645D2">
      <w:pPr>
        <w:jc w:val="both"/>
      </w:pPr>
    </w:p>
    <w:p w:rsidRDefault="006C6EAC" w:rsidP="000E1BF7" w:rsidR="006C6EAC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BF28D9" w:rsidR="00BF28D9">
      <w:pPr>
        <w:jc w:val="both"/>
        <w:rPr>
          <w:rFonts w:eastAsia="Calibri"/>
          <w:lang w:eastAsia="en-US"/>
        </w:rPr>
      </w:pPr>
      <w:r>
        <w:tab/>
      </w:r>
      <w:r w:rsidR="005825F5">
        <w:rPr>
          <w:rFonts w:eastAsia="Calibri"/>
          <w:lang w:eastAsia="en-US"/>
        </w:rPr>
        <w:t>Financijska agencija</w:t>
      </w:r>
      <w:r w:rsidR="005825F5" w:rsidRPr="005825F5">
        <w:rPr>
          <w:rFonts w:eastAsia="Calibri"/>
          <w:lang w:eastAsia="en-US"/>
        </w:rPr>
        <w:t xml:space="preserve"> je</w:t>
      </w:r>
      <w:r w:rsidR="005825F5">
        <w:rPr>
          <w:rFonts w:eastAsia="Calibri"/>
          <w:lang w:eastAsia="en-US"/>
        </w:rPr>
        <w:t xml:space="preserve"> sukladno čl</w:t>
      </w:r>
      <w:r w:rsidR="007B29E5">
        <w:rPr>
          <w:rFonts w:eastAsia="Calibri"/>
          <w:lang w:eastAsia="en-US"/>
        </w:rPr>
        <w:t>anku</w:t>
      </w:r>
      <w:r w:rsidR="005825F5">
        <w:rPr>
          <w:rFonts w:eastAsia="Calibri"/>
          <w:lang w:eastAsia="en-US"/>
        </w:rPr>
        <w:t xml:space="preserve"> 110. st</w:t>
      </w:r>
      <w:r w:rsidR="007B29E5">
        <w:rPr>
          <w:rFonts w:eastAsia="Calibri"/>
          <w:lang w:eastAsia="en-US"/>
        </w:rPr>
        <w:t xml:space="preserve">avku </w:t>
      </w:r>
      <w:r w:rsidR="005825F5">
        <w:rPr>
          <w:rFonts w:eastAsia="Calibri"/>
          <w:lang w:eastAsia="en-US"/>
        </w:rPr>
        <w:t xml:space="preserve">1. </w:t>
      </w:r>
      <w:r w:rsidR="007B29E5">
        <w:t>Stečajnog zakona (</w:t>
      </w:r>
      <w:r w:rsidR="000D0EF6">
        <w:t>NN</w:t>
      </w:r>
      <w:r w:rsidR="007B29E5">
        <w:t xml:space="preserve"> </w:t>
      </w:r>
      <w:r w:rsidR="007B334C">
        <w:t>71/15 i 104/17</w:t>
      </w:r>
      <w:r w:rsidR="007B29E5">
        <w:t>, u daljnjem tekstu SZ-a)</w:t>
      </w:r>
      <w:r w:rsidR="005825F5" w:rsidRPr="005825F5">
        <w:rPr>
          <w:rFonts w:eastAsia="Calibri"/>
          <w:lang w:eastAsia="en-US"/>
        </w:rPr>
        <w:t xml:space="preserve"> </w:t>
      </w:r>
      <w:r w:rsidR="007B29E5">
        <w:rPr>
          <w:rFonts w:eastAsia="Calibri"/>
          <w:lang w:eastAsia="en-US"/>
        </w:rPr>
        <w:t xml:space="preserve">dana </w:t>
      </w:r>
      <w:r w:rsidR="000D0EF6">
        <w:rPr>
          <w:rFonts w:eastAsia="Calibri"/>
          <w:lang w:eastAsia="en-US"/>
        </w:rPr>
        <w:t>27. travnja</w:t>
      </w:r>
      <w:r w:rsidR="005825F5" w:rsidRPr="005825F5">
        <w:rPr>
          <w:rFonts w:eastAsia="Calibri"/>
          <w:lang w:eastAsia="en-US"/>
        </w:rPr>
        <w:t xml:space="preserve"> 201</w:t>
      </w:r>
      <w:r w:rsidR="000D0EF6">
        <w:rPr>
          <w:rFonts w:eastAsia="Calibri"/>
          <w:lang w:eastAsia="en-US"/>
        </w:rPr>
        <w:t>8</w:t>
      </w:r>
      <w:r w:rsidR="005825F5" w:rsidRPr="005825F5">
        <w:rPr>
          <w:rFonts w:eastAsia="Calibri"/>
          <w:lang w:eastAsia="en-US"/>
        </w:rPr>
        <w:t>. podni</w:t>
      </w:r>
      <w:r w:rsidR="005825F5">
        <w:rPr>
          <w:rFonts w:eastAsia="Calibri"/>
          <w:lang w:eastAsia="en-US"/>
        </w:rPr>
        <w:t>jela</w:t>
      </w:r>
      <w:r w:rsidR="005825F5" w:rsidRPr="005825F5">
        <w:rPr>
          <w:rFonts w:eastAsia="Calibri"/>
          <w:lang w:eastAsia="en-US"/>
        </w:rPr>
        <w:t xml:space="preserve"> ovome sudu prijedlog za otvaranje stečajnog postupka nad dužnikom, navodeći da dužnik </w:t>
      </w:r>
      <w:r w:rsidR="0082482A" w:rsidRPr="0082482A">
        <w:rPr>
          <w:rFonts w:eastAsia="Calibri"/>
          <w:lang w:eastAsia="en-US"/>
        </w:rPr>
        <w:t xml:space="preserve">na dan </w:t>
      </w:r>
      <w:r w:rsidR="000D0EF6">
        <w:rPr>
          <w:rFonts w:eastAsia="Calibri"/>
          <w:lang w:eastAsia="en-US"/>
        </w:rPr>
        <w:t>25.</w:t>
      </w:r>
      <w:r w:rsidR="0082482A" w:rsidRPr="0082482A">
        <w:rPr>
          <w:rFonts w:eastAsia="Calibri"/>
          <w:lang w:eastAsia="en-US"/>
        </w:rPr>
        <w:t xml:space="preserve"> </w:t>
      </w:r>
      <w:r w:rsidR="000D0EF6">
        <w:rPr>
          <w:rFonts w:eastAsia="Calibri"/>
          <w:lang w:eastAsia="en-US"/>
        </w:rPr>
        <w:t>travnja</w:t>
      </w:r>
      <w:r w:rsidR="0082482A" w:rsidRPr="0082482A">
        <w:rPr>
          <w:rFonts w:eastAsia="Calibri"/>
          <w:lang w:eastAsia="en-US"/>
        </w:rPr>
        <w:t xml:space="preserve"> 201</w:t>
      </w:r>
      <w:r w:rsidR="000D0EF6">
        <w:rPr>
          <w:rFonts w:eastAsia="Calibri"/>
          <w:lang w:eastAsia="en-US"/>
        </w:rPr>
        <w:t>8</w:t>
      </w:r>
      <w:r w:rsidR="0082482A" w:rsidRPr="0082482A">
        <w:rPr>
          <w:rFonts w:eastAsia="Calibri"/>
          <w:lang w:eastAsia="en-US"/>
        </w:rPr>
        <w:t xml:space="preserve">. ima evidentirane neizvršene osnove za plaćanje u ukupnom iznosu od </w:t>
      </w:r>
      <w:r w:rsidR="000D0EF6">
        <w:rPr>
          <w:rFonts w:eastAsia="Calibri"/>
          <w:lang w:eastAsia="en-US"/>
        </w:rPr>
        <w:t>378.460,08</w:t>
      </w:r>
      <w:r w:rsidR="0082482A" w:rsidRPr="0082482A">
        <w:rPr>
          <w:rFonts w:eastAsia="Calibri"/>
          <w:lang w:eastAsia="en-US"/>
        </w:rPr>
        <w:t xml:space="preserve"> kn</w:t>
      </w:r>
      <w:r w:rsidR="006834AD">
        <w:rPr>
          <w:rFonts w:eastAsia="Calibri"/>
          <w:lang w:eastAsia="en-US"/>
        </w:rPr>
        <w:t xml:space="preserve"> i to u neprekinutom razdoblju od </w:t>
      </w:r>
      <w:r w:rsidR="007B334C">
        <w:rPr>
          <w:rFonts w:eastAsia="Calibri"/>
          <w:lang w:eastAsia="en-US"/>
        </w:rPr>
        <w:t>120</w:t>
      </w:r>
      <w:r w:rsidR="006834AD">
        <w:rPr>
          <w:rFonts w:eastAsia="Calibri"/>
          <w:lang w:eastAsia="en-US"/>
        </w:rPr>
        <w:t xml:space="preserve"> dana.</w:t>
      </w:r>
      <w:r w:rsidR="007B29E5">
        <w:rPr>
          <w:rFonts w:eastAsia="Calibri"/>
          <w:lang w:eastAsia="en-US"/>
        </w:rPr>
        <w:t xml:space="preserve"> </w:t>
      </w:r>
    </w:p>
    <w:p w:rsidRDefault="006B5E37" w:rsidP="00BF28D9" w:rsidR="006B5E37" w:rsidRPr="00FF353E">
      <w:pPr>
        <w:jc w:val="both"/>
        <w:rPr>
          <w:rFonts w:eastAsia="Calibri"/>
          <w:lang w:eastAsia="en-US"/>
        </w:rPr>
      </w:pPr>
    </w:p>
    <w:p w:rsidRDefault="00BF28D9" w:rsidP="005B1E9A" w:rsidR="00BF28D9">
      <w:pPr>
        <w:jc w:val="both"/>
      </w:pPr>
      <w:r>
        <w:tab/>
        <w:t>Odredbom čl</w:t>
      </w:r>
      <w:r w:rsidR="007B29E5">
        <w:t>anka</w:t>
      </w:r>
      <w:r>
        <w:t xml:space="preserve"> 114. st</w:t>
      </w:r>
      <w:r w:rsidR="007B29E5">
        <w:t>avka</w:t>
      </w:r>
      <w:r>
        <w:t xml:space="preserve"> 3. SZ-a propisano je da</w:t>
      </w:r>
      <w:r w:rsidRPr="005B1E9A">
        <w:t xml:space="preserve"> Financijska agencija</w:t>
      </w:r>
      <w:r>
        <w:t xml:space="preserve"> nije dužna platiti predujmove iz čl</w:t>
      </w:r>
      <w:r w:rsidR="007B29E5">
        <w:t>anka</w:t>
      </w:r>
      <w:r>
        <w:t xml:space="preserve">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6B5E37" w:rsidP="005B1E9A" w:rsidR="006B5E37">
      <w:pPr>
        <w:jc w:val="both"/>
      </w:pPr>
    </w:p>
    <w:p w:rsidRDefault="00BF28D9" w:rsidP="000E1BF7" w:rsidR="00BF28D9">
      <w:pPr>
        <w:jc w:val="both"/>
        <w:rPr>
          <w:rFonts w:eastAsia="Calibri"/>
          <w:lang w:eastAsia="en-US"/>
        </w:rPr>
      </w:pPr>
      <w:r>
        <w:tab/>
      </w:r>
      <w:r w:rsidR="000E1BF7">
        <w:t>Temeljem odredbe čl</w:t>
      </w:r>
      <w:r w:rsidR="007B29E5">
        <w:t>anka</w:t>
      </w:r>
      <w:r w:rsidR="000E1BF7">
        <w:t xml:space="preserve"> </w:t>
      </w:r>
      <w:r w:rsidR="00364982">
        <w:t>113. st</w:t>
      </w:r>
      <w:r w:rsidR="007B29E5">
        <w:t>avka</w:t>
      </w:r>
      <w:r w:rsidR="00364982">
        <w:t xml:space="preserve"> 1.</w:t>
      </w:r>
      <w:r w:rsidR="000E1BF7">
        <w:t xml:space="preserve"> S</w:t>
      </w:r>
      <w:r w:rsidR="007B29E5">
        <w:t>Z-a,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</w:t>
      </w:r>
      <w:r w:rsidR="006834AD">
        <w:rPr>
          <w:rFonts w:eastAsia="Calibri"/>
          <w:lang w:eastAsia="en-US"/>
        </w:rPr>
        <w:t xml:space="preserve">, a to su između ostalog osobe ovlaštene za zastupanje dužnika, </w:t>
      </w:r>
      <w:r w:rsidR="005B1E9A" w:rsidRPr="005B1E9A">
        <w:rPr>
          <w:rFonts w:eastAsia="Calibri"/>
          <w:lang w:eastAsia="en-US"/>
        </w:rPr>
        <w:t xml:space="preserve">ne podnesu </w:t>
      </w:r>
      <w:r w:rsidR="005B1E9A" w:rsidRPr="005B1E9A">
        <w:rPr>
          <w:rFonts w:eastAsia="Calibri"/>
          <w:lang w:eastAsia="en-US"/>
        </w:rPr>
        <w:lastRenderedPageBreak/>
        <w:t>prijedlog za otvaranje stečajnoga postupka u propisanom roku</w:t>
      </w:r>
      <w:r w:rsidR="006834AD">
        <w:rPr>
          <w:rFonts w:eastAsia="Calibri"/>
          <w:lang w:eastAsia="en-US"/>
        </w:rPr>
        <w:t xml:space="preserve"> od najkasnije 21 dan od nastanka stečajnog razloga</w:t>
      </w:r>
      <w:r w:rsidR="005B1E9A" w:rsidRPr="005B1E9A">
        <w:rPr>
          <w:rFonts w:eastAsia="Calibri"/>
          <w:lang w:eastAsia="en-US"/>
        </w:rPr>
        <w:t>, sud će im po službenoj dužnosti u slučajevima iz članka 114. stavka 3. ovoga Zakona naložiti plaćanje predujma za namirenje troškova stečajnoga postupka u roku od osam dana.</w:t>
      </w:r>
    </w:p>
    <w:p w:rsidRDefault="006B5E37" w:rsidP="000E1BF7" w:rsidR="006B5E37">
      <w:pPr>
        <w:jc w:val="both"/>
        <w:rPr>
          <w:rFonts w:eastAsia="Calibri"/>
          <w:lang w:eastAsia="en-US"/>
        </w:rPr>
      </w:pPr>
    </w:p>
    <w:p w:rsidRDefault="00C61FE3" w:rsidP="000E1BF7" w:rsidR="00C61FE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Budući direktor dužnika </w:t>
      </w:r>
      <w:r w:rsidR="000D0EF6" w:rsidRPr="00DE45E4">
        <w:t>Zsolt Dankó iz Mađarske, Siófok, Bláthy Ottó Utca 12</w:t>
      </w:r>
      <w:r w:rsidR="000D0EF6">
        <w:t>, OIB: 08032364735,</w:t>
      </w:r>
      <w:r>
        <w:rPr>
          <w:rFonts w:eastAsia="Calibri"/>
          <w:lang w:eastAsia="en-US"/>
        </w:rPr>
        <w:t xml:space="preserve"> nije postupi</w:t>
      </w:r>
      <w:r w:rsidR="000D0EF6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po svojoj zakonskoj obvezi i nije u roku od 21 dan od dana nastanka stečajnog razloga podn</w:t>
      </w:r>
      <w:r w:rsidR="007B334C">
        <w:rPr>
          <w:rFonts w:eastAsia="Calibri"/>
          <w:lang w:eastAsia="en-US"/>
        </w:rPr>
        <w:t>i</w:t>
      </w:r>
      <w:r w:rsidR="000D0EF6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prijedlog za pokretanje stečajnog postupka, duž</w:t>
      </w:r>
      <w:r w:rsidR="000D0EF6">
        <w:rPr>
          <w:rFonts w:eastAsia="Calibri"/>
          <w:lang w:eastAsia="en-US"/>
        </w:rPr>
        <w:t>a</w:t>
      </w:r>
      <w:r w:rsidR="007B334C">
        <w:rPr>
          <w:rFonts w:eastAsia="Calibri"/>
          <w:lang w:eastAsia="en-US"/>
        </w:rPr>
        <w:t>n</w:t>
      </w:r>
      <w:r>
        <w:rPr>
          <w:rFonts w:eastAsia="Calibri"/>
          <w:lang w:eastAsia="en-US"/>
        </w:rPr>
        <w:t xml:space="preserve"> je temeljem članka 113. stavka 1. SZ-a platiti predujam za namirenje troškova stečajnog postupka.</w:t>
      </w:r>
    </w:p>
    <w:p w:rsidRDefault="006B5E37" w:rsidP="000E1BF7" w:rsidR="006B5E37">
      <w:pPr>
        <w:jc w:val="both"/>
        <w:rPr>
          <w:rFonts w:eastAsia="Calibri"/>
          <w:lang w:eastAsia="en-US"/>
        </w:rPr>
      </w:pPr>
    </w:p>
    <w:p w:rsidRDefault="00C61FE3" w:rsidP="000E1BF7" w:rsidR="00C61FE3" w:rsidRPr="00FB1F2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</w:t>
      </w:r>
      <w:r w:rsidR="002D681F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 članka 113. stavka 1. SZ-a.</w:t>
      </w:r>
    </w:p>
    <w:p w:rsidRDefault="00BF28D9" w:rsidP="000E1BF7" w:rsidR="001715D3">
      <w:pPr>
        <w:jc w:val="both"/>
      </w:pPr>
      <w:r>
        <w:tab/>
      </w: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Varaždin, </w:t>
      </w:r>
      <w:r w:rsidR="000D0EF6">
        <w:t>8</w:t>
      </w:r>
      <w:r>
        <w:t xml:space="preserve">. </w:t>
      </w:r>
      <w:r w:rsidR="000D0EF6">
        <w:t>lip</w:t>
      </w:r>
      <w:r w:rsidR="007B334C">
        <w:t>nja</w:t>
      </w:r>
      <w:r>
        <w:t xml:space="preserve"> 201</w:t>
      </w:r>
      <w:r w:rsidR="007B334C">
        <w:t>8</w:t>
      </w:r>
      <w:r>
        <w:t>.</w:t>
      </w:r>
      <w:r w:rsidR="00C61FE3">
        <w:t xml:space="preserve"> </w:t>
      </w:r>
    </w:p>
    <w:p w:rsidRDefault="00FB1F25" w:rsidP="00B462AA" w:rsidR="00FB1F25">
      <w:pPr>
        <w:jc w:val="center"/>
      </w:pPr>
    </w:p>
    <w:p w:rsidRDefault="006C6EAC" w:rsidP="00C61FE3" w:rsidR="006C6EAC"/>
    <w:p w:rsidRDefault="00B462AA" w:rsidP="000062CE" w:rsidR="000062CE">
      <w:pPr>
        <w:ind w:firstLine="720"/>
        <w:jc w:val="center"/>
        <w:outlineLvl w:val="0"/>
      </w:pPr>
      <w:r>
        <w:t xml:space="preserve">                                                            </w:t>
      </w:r>
      <w:r w:rsidR="00257EEB">
        <w:t xml:space="preserve"> </w:t>
      </w:r>
      <w:r>
        <w:t xml:space="preserve">         </w:t>
      </w:r>
      <w:r w:rsidR="00FB1F25" w:rsidRPr="006D16CF">
        <w:t>S</w:t>
      </w:r>
      <w:r w:rsidR="00257EEB">
        <w:t>udac</w:t>
      </w:r>
      <w:r w:rsidR="00FB1F25" w:rsidRPr="006D16CF">
        <w:t>:</w:t>
      </w:r>
    </w:p>
    <w:p w:rsidRDefault="000062CE" w:rsidP="00FB1F25" w:rsidR="000062CE" w:rsidRPr="006D16CF">
      <w:pPr>
        <w:ind w:firstLine="720"/>
        <w:jc w:val="right"/>
      </w:pPr>
    </w:p>
    <w:p w:rsidRDefault="00FB1F25" w:rsidP="000062CE" w:rsidR="000062CE">
      <w:pPr>
        <w:ind w:firstLine="720"/>
        <w:jc w:val="center"/>
        <w:outlineLvl w:val="0"/>
      </w:pPr>
      <w:r w:rsidRPr="006D16CF">
        <w:t xml:space="preserve">                                                                 </w:t>
      </w:r>
      <w:r>
        <w:t xml:space="preserve">  </w:t>
      </w:r>
      <w:r w:rsidRPr="006D16CF">
        <w:t xml:space="preserve">  </w:t>
      </w:r>
      <w:r>
        <w:t xml:space="preserve">  </w:t>
      </w:r>
      <w:r w:rsidRPr="006D16CF">
        <w:t>Jasna Lekić</w:t>
      </w:r>
      <w:r w:rsidR="000062CE">
        <w:t xml:space="preserve"> v. r.</w:t>
      </w:r>
    </w:p>
    <w:p w:rsidRDefault="006C6EAC" w:rsidP="00FB1F25" w:rsidR="006C6EAC">
      <w:pPr>
        <w:jc w:val="both"/>
      </w:pPr>
    </w:p>
    <w:p w:rsidRDefault="006C6EAC" w:rsidP="00B462AA" w:rsidR="006C6EAC">
      <w:pPr>
        <w:jc w:val="both"/>
      </w:pPr>
    </w:p>
    <w:p w:rsidRDefault="000062CE" w:rsidP="00B462AA" w:rsidR="00B462AA">
      <w:pPr>
        <w:jc w:val="both"/>
      </w:pPr>
      <w:r>
        <w:tab/>
      </w:r>
      <w:r w:rsidR="00B462AA">
        <w:t>POUKA O PRAVNOM LIJEKU:</w:t>
      </w:r>
    </w:p>
    <w:p w:rsidRDefault="00BF28D9" w:rsidP="00BF28D9" w:rsidR="00BF28D9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FB1F25" w:rsidP="00BF28D9" w:rsidR="00FB1F25">
      <w:pPr>
        <w:jc w:val="both"/>
      </w:pPr>
    </w:p>
    <w:p w:rsidRDefault="00FB1F25" w:rsidP="00B462AA" w:rsidR="00FB1F25">
      <w:pPr>
        <w:jc w:val="both"/>
      </w:pPr>
    </w:p>
    <w:p w:rsidRDefault="00B462AA" w:rsidP="00201167" w:rsidR="000D0EF6">
      <w:pPr>
        <w:jc w:val="both"/>
      </w:pPr>
      <w:r>
        <w:t xml:space="preserve">DNA: </w:t>
      </w:r>
    </w:p>
    <w:p w:rsidRDefault="00201167" w:rsidP="00201167" w:rsidR="000D0EF6">
      <w:pPr>
        <w:jc w:val="both"/>
      </w:pPr>
      <w:r>
        <w:t xml:space="preserve">1. </w:t>
      </w:r>
      <w:r w:rsidR="00FB1F25">
        <w:t xml:space="preserve">Direktor dužnika </w:t>
      </w:r>
      <w:r w:rsidR="000D0EF6" w:rsidRPr="00DE45E4">
        <w:t>Zsolt Dankó iz Mađarske, Siófok, Bláthy Ottó Utca 12</w:t>
      </w:r>
    </w:p>
    <w:p w:rsidRDefault="00201167" w:rsidP="00FB1F25" w:rsidR="00201167">
      <w:pPr>
        <w:jc w:val="both"/>
      </w:pPr>
      <w:r>
        <w:t>2. e-Oglasna ploča suda</w:t>
      </w:r>
    </w:p>
    <w:sectPr w:rsidSect="00B462AA" w:rsidR="002011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4BE" w:rsidR="008504BE">
      <w:r>
        <w:separator/>
      </w:r>
    </w:p>
  </w:endnote>
  <w:endnote w:id="0" w:type="continuationSeparator">
    <w:p w:rsidRDefault="008504BE" w:rsidR="00850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4BE" w:rsidR="008504BE">
      <w:r>
        <w:separator/>
      </w:r>
    </w:p>
  </w:footnote>
  <w:footnote w:id="0" w:type="continuationSeparator">
    <w:p w:rsidRDefault="008504BE" w:rsidR="008504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1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0EF6" w:rsidP="00B462AA" w:rsidR="000D0EF6">
    <w:pPr>
      <w:jc w:val="right"/>
    </w:pPr>
  </w:p>
  <w:p w:rsidRDefault="00792DA9" w:rsidP="00B462AA" w:rsidR="00792DA9">
    <w:pPr>
      <w:jc w:val="right"/>
    </w:pPr>
    <w:r>
      <w:t xml:space="preserve">Poslovni broj: </w:t>
    </w:r>
    <w:r w:rsidR="00FB1F25">
      <w:t>3</w:t>
    </w:r>
    <w:r>
      <w:t xml:space="preserve"> St-</w:t>
    </w:r>
    <w:r w:rsidR="007B334C">
      <w:t>1</w:t>
    </w:r>
    <w:r w:rsidR="000D0EF6">
      <w:t>51</w:t>
    </w:r>
    <w:r>
      <w:t>/</w:t>
    </w:r>
    <w:r w:rsidR="007B29E5">
      <w:t>20</w:t>
    </w:r>
    <w:r w:rsidR="006C6EAC">
      <w:t>1</w:t>
    </w:r>
    <w:r w:rsidR="000D0EF6">
      <w:t>8</w:t>
    </w:r>
    <w:r>
      <w:t>-</w:t>
    </w:r>
    <w:r w:rsidR="000D0EF6">
      <w:t>5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62CE"/>
    <w:rsid w:val="000076C4"/>
    <w:rsid w:val="000142D7"/>
    <w:rsid w:val="000429F8"/>
    <w:rsid w:val="000645D2"/>
    <w:rsid w:val="00094216"/>
    <w:rsid w:val="000D0EF6"/>
    <w:rsid w:val="000E1BF7"/>
    <w:rsid w:val="000E74A2"/>
    <w:rsid w:val="001715D3"/>
    <w:rsid w:val="00175B62"/>
    <w:rsid w:val="001B0F1B"/>
    <w:rsid w:val="001F03ED"/>
    <w:rsid w:val="00201167"/>
    <w:rsid w:val="002071D3"/>
    <w:rsid w:val="00226DEA"/>
    <w:rsid w:val="00231407"/>
    <w:rsid w:val="00257EEB"/>
    <w:rsid w:val="002866BD"/>
    <w:rsid w:val="002D681F"/>
    <w:rsid w:val="0036360F"/>
    <w:rsid w:val="00364982"/>
    <w:rsid w:val="003A3E79"/>
    <w:rsid w:val="003C27C0"/>
    <w:rsid w:val="003D59E8"/>
    <w:rsid w:val="003D74E3"/>
    <w:rsid w:val="003E2199"/>
    <w:rsid w:val="00497EB5"/>
    <w:rsid w:val="004A1313"/>
    <w:rsid w:val="00513515"/>
    <w:rsid w:val="0054233E"/>
    <w:rsid w:val="005547A1"/>
    <w:rsid w:val="005825F5"/>
    <w:rsid w:val="005B1E9A"/>
    <w:rsid w:val="0061490D"/>
    <w:rsid w:val="006319A8"/>
    <w:rsid w:val="006431B8"/>
    <w:rsid w:val="00643ECC"/>
    <w:rsid w:val="00652620"/>
    <w:rsid w:val="006834AD"/>
    <w:rsid w:val="006836B4"/>
    <w:rsid w:val="006A4441"/>
    <w:rsid w:val="006B5E37"/>
    <w:rsid w:val="006C6EAC"/>
    <w:rsid w:val="0073178E"/>
    <w:rsid w:val="00771759"/>
    <w:rsid w:val="00792DA9"/>
    <w:rsid w:val="007B29E5"/>
    <w:rsid w:val="007B334C"/>
    <w:rsid w:val="007B79D9"/>
    <w:rsid w:val="007E5140"/>
    <w:rsid w:val="007F5416"/>
    <w:rsid w:val="008211DF"/>
    <w:rsid w:val="00821E01"/>
    <w:rsid w:val="0082482A"/>
    <w:rsid w:val="00830D39"/>
    <w:rsid w:val="008504BE"/>
    <w:rsid w:val="008B02FF"/>
    <w:rsid w:val="008C2BB1"/>
    <w:rsid w:val="009C24BF"/>
    <w:rsid w:val="009D2EBA"/>
    <w:rsid w:val="00A00ADE"/>
    <w:rsid w:val="00A57819"/>
    <w:rsid w:val="00B462AA"/>
    <w:rsid w:val="00B510AE"/>
    <w:rsid w:val="00B631B9"/>
    <w:rsid w:val="00BA6714"/>
    <w:rsid w:val="00BF28D9"/>
    <w:rsid w:val="00C06163"/>
    <w:rsid w:val="00C61FE3"/>
    <w:rsid w:val="00C85DF1"/>
    <w:rsid w:val="00CE68F3"/>
    <w:rsid w:val="00D37473"/>
    <w:rsid w:val="00D64C8D"/>
    <w:rsid w:val="00D77157"/>
    <w:rsid w:val="00E145A4"/>
    <w:rsid w:val="00E67AD0"/>
    <w:rsid w:val="00F221A3"/>
    <w:rsid w:val="00F55BB3"/>
    <w:rsid w:val="00F55DB3"/>
    <w:rsid w:val="00F562EF"/>
    <w:rsid w:val="00F97F93"/>
    <w:rsid w:val="00FB1F25"/>
    <w:rsid w:val="00FF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SIOMEAT PODRAVINA društvo s ograničenom odgovornošću za trgovinu, usluge i preradu mesa i mesnih prerađevina</izvorni_sadrzaj>
    <derivirana_varijabla naziv="DomainObject.Predmet.ProtustrankaFormated_1">  SIOMEAT PODRAVINA društvo s ograničenom odgovornošću za trgovinu, usluge i preradu mesa i mesnih prerađevina</derivirana_varijabla>
  </DomainObject.Predmet.ProtustrankaFormated>
  <DomainObject.Predmet.ProtustrankaFormatedOIB>
    <izvorni_sadrzaj>  SIOMEAT PODRAVINA društvo s ograničenom odgovornošću za trgovinu, usluge i preradu mesa i mesnih prerađevina, OIB 55099457567</izvorni_sadrzaj>
    <derivirana_varijabla naziv="DomainObject.Predmet.ProtustrankaFormatedOIB_1">  SIOMEAT PODRAVINA društvo s ograničenom odgovornošću za trgovinu, usluge i preradu mesa i mesnih prerađevina, OIB 55099457567</derivirana_varijabla>
  </DomainObject.Predmet.ProtustrankaFormatedOIB>
  <DomainObject.Predmet.ProtustrankaFormatedWithAdress>
    <izvorni_sadrzaj> SIOMEAT PODRAVINA društvo s ograničenom odgovornošću za trgovinu, usluge i preradu mesa i mesnih prerađevina, Dravska 17, 48000 Koprivnica</izvorni_sadrzaj>
    <derivirana_varijabla naziv="DomainObject.Predmet.ProtustrankaFormatedWithAdress_1"> SIOMEAT PODRAVINA društvo s ograničenom odgovornošću za trgovinu, usluge i preradu mesa i mesnih prerađevina, Dravska 17, 48000 Koprivnica</derivirana_varijabla>
  </DomainObject.Predmet.ProtustrankaFormatedWithAdress>
  <DomainObject.Predmet.ProtustrankaFormatedWithAdressOIB>
    <izvorni_sadrzaj> SIOMEAT PODRAVINA društvo s ograničenom odgovornošću za trgovinu, usluge i preradu mesa i mesnih prerađevina, OIB 55099457567, Dravska 17, 48000 Koprivnica</izvorni_sadrzaj>
    <derivirana_varijabla naziv="DomainObject.Predmet.ProtustrankaFormatedWithAdressOIB_1"> SIOMEAT PODRAVINA društvo s ograničenom odgovornošću za trgovinu, usluge i preradu mesa i mesnih prerađevina, OIB 55099457567, Dravska 17, 48000 Koprivnica</derivirana_varijabla>
  </DomainObject.Predmet.ProtustrankaFormatedWithAdressOIB>
  <DomainObject.Predmet.ProtustrankaWithAdress>
    <izvorni_sadrzaj>SIOMEAT PODRAVINA društvo s ograničenom odgovornošću za trgovinu, usluge i preradu mesa i mesnih prerađevina Dravska 17, 48000 Koprivnica</izvorni_sadrzaj>
    <derivirana_varijabla naziv="DomainObject.Predmet.ProtustrankaWithAdress_1">SIOMEAT PODRAVINA društvo s ograničenom odgovornošću za trgovinu, usluge i preradu mesa i mesnih prerađevina Dravska 17, 48000 Koprivnica</derivirana_varijabla>
  </DomainObject.Predmet.ProtustrankaWithAdress>
  <DomainObject.Predmet.ProtustrankaWithAdressOIB>
    <izvorni_sadrzaj>SIOMEAT PODRAVINA društvo s ograničenom odgovornošću za trgovinu, usluge i preradu mesa i mesnih prerađevina, OIB 55099457567, Dravska 17, 48000 Koprivnica</izvorni_sadrzaj>
    <derivirana_varijabla naziv="DomainObject.Predmet.ProtustrankaWithAdressOIB_1">SIOMEAT PODRAVINA društvo s ograničenom odgovornošću za trgovinu, usluge i preradu mesa i mesnih prerađevina, OIB 55099457567, Dravska 17, 48000 Koprivnica</derivirana_varijabla>
  </DomainObject.Predmet.ProtustrankaWithAdressOIB>
  <DomainObject.Predmet.ProtustrankaNazivFormated>
    <izvorni_sadrzaj>SIOMEAT PODRAVINA društvo s ograničenom odgovornošću za trgovinu, usluge i preradu mesa i mesnih prerađevina</izvorni_sadrzaj>
    <derivirana_varijabla naziv="DomainObject.Predmet.ProtustrankaNazivFormated_1">SIOMEAT PODRAVINA društvo s ograničenom odgovornošću za trgovinu, usluge i preradu mesa i mesnih prerađevina</derivirana_varijabla>
  </DomainObject.Predmet.ProtustrankaNazivFormated>
  <DomainObject.Predmet.ProtustrankaNazivFormatedOIB>
    <izvorni_sadrzaj>SIOMEAT PODRAVINA društvo s ograničenom odgovornošću za trgovinu, usluge i preradu mesa i mesnih prerađevina, OIB 55099457567</izvorni_sadrzaj>
    <derivirana_varijabla naziv="DomainObject.Predmet.ProtustrankaNazivFormatedOIB_1">SIOMEAT PODRAVINA društvo s ograničenom odgovornošću za trgovinu, usluge i preradu mesa i mesnih prerađevina, OIB 55099457567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378460.08</izvorni_sadrzaj>
    <derivirana_varijabla naziv="DomainObject.Predmet.TrenutnaVrijednost_1">378460.08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SIOMEAT PODRAVINA društvo s ograničenom odgovornošću za trgovinu, usluge i preradu mesa i mesnih prerađevina</item>
    </izvorni_sadrzaj>
    <derivirana_varijabla naziv="DomainObject.Predmet.ProtuStrankaListFormated_1">
      <item>SIOMEAT PODRAVINA društvo s ograničenom odgovornošću za trgovinu, usluge i preradu mesa i mesnih prerađevina</item>
    </derivirana_varijabla>
  </DomainObject.Predmet.ProtuStrankaListFormated>
  <DomainObject.Predmet.ProtuStrankaListFormatedOIB>
    <izvorni_sadrzaj>
      <item>SIOMEAT PODRAVINA društvo s ograničenom odgovornošću za trgovinu, usluge i preradu mesa i mesnih prerađevina, OIB 55099457567</item>
    </izvorni_sadrzaj>
    <derivirana_varijabla naziv="DomainObject.Predmet.ProtuStrankaListFormatedOIB_1">
      <item>SIOMEAT PODRAVINA društvo s ograničenom odgovornošću za trgovinu, usluge i preradu mesa i mesnih prerađevina, OIB 55099457567</item>
    </derivirana_varijabla>
  </DomainObject.Predmet.ProtuStrankaListFormatedOIB>
  <DomainObject.Predmet.ProtuStrankaListFormatedWithAdress>
    <izvorni_sadrzaj>
      <item>SIOMEAT PODRAVINA društvo s ograničenom odgovornošću za trgovinu, usluge i preradu mesa i mesnih prerađevina, Dravska 17, 48000 Koprivnica</item>
    </izvorni_sadrzaj>
    <derivirana_varijabla naziv="DomainObject.Predmet.ProtuStrankaListFormatedWithAdress_1">
      <item>SIOMEAT PODRAVINA društvo s ograničenom odgovornošću za trgovinu, usluge i preradu mesa i mesnih prerađevina, Dravska 17, 48000 Koprivnica</item>
    </derivirana_varijabla>
  </DomainObject.Predmet.ProtuStrankaListFormatedWithAdress>
  <DomainObject.Predmet.ProtuStrankaListFormatedWithAdressOIB>
    <izvorni_sadrzaj>
      <item>SIOMEAT PODRAVINA društvo s ograničenom odgovornošću za trgovinu, usluge i preradu mesa i mesnih prerađevina, OIB 55099457567, Dravska 17, 48000 Koprivnica</item>
    </izvorni_sadrzaj>
    <derivirana_varijabla naziv="DomainObject.Predmet.ProtuStrankaListFormatedWithAdressOIB_1">
      <item>SIOMEAT PODRAVINA društvo s ograničenom odgovornošću za trgovinu, usluge i preradu mesa i mesnih prerađevina, OIB 55099457567, Dravska 17, 48000 Koprivnica</item>
    </derivirana_varijabla>
  </DomainObject.Predmet.ProtuStrankaListFormatedWithAdressOIB>
  <DomainObject.Predmet.ProtuStrankaListNazivFormated>
    <izvorni_sadrzaj>
      <item>SIOMEAT PODRAVINA društvo s ograničenom odgovornošću za trgovinu, usluge i preradu mesa i mesnih prerađevina</item>
    </izvorni_sadrzaj>
    <derivirana_varijabla naziv="DomainObject.Predmet.ProtuStrankaListNazivFormated_1">
      <item>SIOMEAT PODRAVINA društvo s ograničenom odgovornošću za trgovinu, usluge i preradu mesa i mesnih prerađevina</item>
    </derivirana_varijabla>
  </DomainObject.Predmet.ProtuStrankaListNazivFormated>
  <DomainObject.Predmet.ProtuStrankaListNazivFormatedOIB>
    <izvorni_sadrzaj>
      <item>SIOMEAT PODRAVINA društvo s ograničenom odgovornošću za trgovinu, usluge i preradu mesa i mesnih prerađevina, OIB 55099457567</item>
    </izvorni_sadrzaj>
    <derivirana_varijabla naziv="DomainObject.Predmet.ProtuStrankaListNazivFormatedOIB_1">
      <item>SIOMEAT PODRAVINA društvo s ograničenom odgovornošću za trgovinu, usluge i preradu mesa i mesnih prerađevina, OIB 55099457567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SIOMEAT PODRAVINA društvo s ograničenom odgovornošću za trgovinu, usluge i preradu mesa i mesnih prerađevina</izvorni_sadrzaj>
    <derivirana_varijabla naziv="DomainObject.Predmet.ProtustrankaIDrugi_1">SIOMEAT PODRAVINA društvo s ograničenom odgovornošću za trgovinu, usluge i preradu mesa i mesnih prerađevina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SIOMEAT PODRAVINA društvo s ograničenom odgovornošću za trgovinu, usluge i preradu mesa i mesnih prerađevina, OIB 55099457567, Dravska 17, 48000 Koprivnica</izvorni_sadrzaj>
    <derivirana_varijabla naziv="DomainObject.Predmet.ProtustrankaIDrugiAdressOIB_1">SIOMEAT PODRAVINA društvo s ograničenom odgovornošću za trgovinu, usluge i preradu mesa i mesnih prerađevina, OIB 55099457567,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SIOMEAT PODRAVINA društvo s ograničenom odgovornošću za trgovinu, usluge i preradu mesa i mesnih prerađevina</item>
      <item>Sudski registar</item>
    </izvorni_sadrzaj>
    <derivirana_varijabla naziv="DomainObject.Predmet.SudioniciListNaziv_1">
      <item>Financijska agencija</item>
      <item>SIOMEAT PODRAVINA društvo s ograničenom odgovornošću za trgovinu, usluge i preradu mesa i mesnih prerađevina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SIOMEAT PODRAVINA društvo s ograničenom odgovornošću za trgovinu, usluge i preradu mesa i mesnih prerađevina, OIB 55099457567, Dravska 17,48000 Koprivnica</item>
      <item>Sudski registar</item>
    </izvorni_sadrzaj>
    <derivirana_varijabla naziv="DomainObject.Predmet.SudioniciListAdressOIB_1">
      <item>Financijska agencija, OIB 85821130368, A. Cesarca 2,42000 Varaždin</item>
      <item>SIOMEAT PODRAVINA društvo s ograničenom odgovornošću za trgovinu, usluge i preradu mesa i mesnih prerađevina, OIB 55099457567, Dravska 17,48000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55099457567</item>
      <item>, OIB null</item>
    </izvorni_sadrzaj>
    <derivirana_varijabla naziv="DomainObject.Predmet.SudioniciListNazivOIB_1">
      <item>, OIB 85821130368</item>
      <item>, OIB 55099457567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3D32D-0FCB-4B6A-8EC1-7916FA68C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2807</properties:Characters>
  <properties:Lines>83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2018-06-08T08:53:00Z</dcterms:created>
  <dc:creator>trukelj</dc:creator>
  <cp:lastModifiedBy>Ljubica Makovec</cp:lastModifiedBy>
  <cp:lastPrinted>2018-06-08T10:01:00Z</cp:lastPrinted>
  <dcterms:modified xmlns:xsi="http://www.w3.org/2001/XMLSchema-instance" xsi:type="dcterms:W3CDTF">2018-06-08T10:06:00Z</dcterms:modified>
  <cp:revision>4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(St-151-18-5 (Rješenje - poziv direktoru na uplatu predujma - predlagatelj Fina).docx)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